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8ecc" w14:paraId="8638ecc" w:rsidRDefault="005F65D7" w:rsidP="005F65D7" w:rsidR="005F65D7" w:rsidRPr="00306F2E">
      <w:pPr>
        <w15:collapsed w:val="false"/>
        <w:rPr>
          <w:bCs/>
        </w:rPr>
      </w:pPr>
      <w:bookmarkStart w:name="_GoBack" w:id="0"/>
      <w:bookmarkEnd w:id="0"/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954C07" w:rsidP="00954C07" w:rsidR="00954C0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MRM d.o.o., Erdut, Ante Starčevića 20, MBS: 030171370, OIB: 41885874507</w:t>
      </w:r>
      <w:r>
        <w:rPr>
          <w:color w:val="000000"/>
        </w:rPr>
        <w:t>, dana 14. studenog 2018. godine</w:t>
      </w:r>
    </w:p>
    <w:p w:rsidRDefault="00DE3E71" w:rsidP="00954C07" w:rsidR="00DE3E71" w:rsidRPr="002E2A9E">
      <w:pPr>
        <w:jc w:val="both"/>
        <w:rPr>
          <w:color w:val="000000"/>
        </w:rPr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954C07">
        <w:t>direktoru Miroslavu Markulin, OIB: 58594891666, Erdut, Ante Starčevića 20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52023A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954C07">
        <w:t>1126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954C07">
        <w:t>direktor Miroslav Markulin, OIB: 58594891666, Erdut, Ante Starčevića 20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52023A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954C07" w:rsidRPr="00954C07">
        <w:t xml:space="preserve"> </w:t>
      </w:r>
      <w:r w:rsidR="00954C07">
        <w:t>1126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2023A" w:rsidR="005F65D7" w:rsidRPr="00306F2E">
      <w:pPr>
        <w:ind w:firstLine="96" w:left="1320"/>
        <w:jc w:val="both"/>
      </w:pPr>
      <w:r w:rsidRPr="00306F2E">
        <w:t xml:space="preserve">c) Zabranjuje se FINI da navedenu tražbinu ispuni osobi ovlaštenoj za zastupanje dužnika </w:t>
      </w:r>
      <w:r w:rsidR="00954C07">
        <w:t>direktoru Miroslavu Markulin, OIB: 58594891666, Erdut, Ante Starčevića 20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>
      <w:pPr>
        <w:jc w:val="both"/>
      </w:pPr>
      <w:r w:rsidRPr="00306F2E">
        <w:lastRenderedPageBreak/>
        <w:t>III.</w:t>
      </w:r>
      <w:r w:rsidRPr="00306F2E">
        <w:tab/>
        <w:t xml:space="preserve">Ukoliko osoba ovlaštena za zastupanje dužnika </w:t>
      </w:r>
      <w:r w:rsidR="00954C07">
        <w:t>direktor Miroslav Markulin, OIB: 58594891666, Erdut, Ante Starčevića 20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F777C0" w:rsidP="005F65D7" w:rsidR="00F777C0" w:rsidRPr="00306F2E">
      <w:pPr>
        <w:jc w:val="both"/>
      </w:pP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954C07" w:rsidP="00954C07" w:rsidR="00954C07">
      <w:pPr>
        <w:ind w:firstLine="708"/>
        <w:jc w:val="both"/>
      </w:pPr>
      <w:r w:rsidRPr="009B5E0F">
        <w:t xml:space="preserve">Dana </w:t>
      </w:r>
      <w:r>
        <w:t>11. rujna</w:t>
      </w:r>
      <w:r w:rsidRPr="009B5E0F">
        <w:t xml:space="preserve"> 2018. godine zaprimljen je na ovome sudu prijedlog FINANCIJSKE AGENCIJE OIB: 85821130368, Regionalni centar Osijek, Podružnica Osijek, L. </w:t>
      </w:r>
      <w:proofErr w:type="spellStart"/>
      <w:r w:rsidRPr="009B5E0F">
        <w:t>Jägera</w:t>
      </w:r>
      <w:proofErr w:type="spellEnd"/>
      <w:r w:rsidRPr="009B5E0F">
        <w:t xml:space="preserve"> 3, Osijek, klasa: 110-07/18-01/04 </w:t>
      </w:r>
      <w:proofErr w:type="spellStart"/>
      <w:r w:rsidRPr="009B5E0F">
        <w:t>Ur</w:t>
      </w:r>
      <w:proofErr w:type="spellEnd"/>
      <w:r w:rsidRPr="009B5E0F">
        <w:t>. broj 04-06-18-</w:t>
      </w:r>
      <w:r>
        <w:t>4019</w:t>
      </w:r>
      <w:r w:rsidRPr="009B5E0F">
        <w:t xml:space="preserve"> od </w:t>
      </w:r>
      <w:r>
        <w:t>10. rujna</w:t>
      </w:r>
      <w:r w:rsidRPr="009B5E0F">
        <w:t xml:space="preserve"> 2018. godine, za otvaranje stečajnog postupka nad dužnikom </w:t>
      </w:r>
      <w:r>
        <w:t>MRM d.o.o., Erdut, Ante Starčevića 20, MBS: 030171370, OIB: 41885874507</w:t>
      </w:r>
      <w:r w:rsidRPr="009B5E0F">
        <w:t>.</w:t>
      </w:r>
      <w:r>
        <w:t xml:space="preserve">   </w:t>
      </w:r>
    </w:p>
    <w:p w:rsidRDefault="00954C07" w:rsidP="00954C07" w:rsidR="00954C07">
      <w:pPr>
        <w:ind w:firstLine="708"/>
        <w:jc w:val="both"/>
      </w:pPr>
    </w:p>
    <w:p w:rsidRDefault="00954C07" w:rsidP="00954C07" w:rsidR="00954C07">
      <w:pPr>
        <w:ind w:firstLine="708"/>
        <w:jc w:val="both"/>
      </w:pPr>
      <w:r w:rsidRPr="00B45CC3">
        <w:t xml:space="preserve">U zahtjevu je navela da na dan </w:t>
      </w:r>
      <w:r>
        <w:t xml:space="preserve">07. rujna </w:t>
      </w:r>
      <w:r w:rsidRPr="00B45CC3">
        <w:t xml:space="preserve">2018. godine dužnik u Očevidniku redoslijeda osnova za plaćanje ima evidentirane neizvršene osnove za plaćanje u neprekinutom razdoblju od </w:t>
      </w:r>
      <w:r>
        <w:t>120</w:t>
      </w:r>
      <w:r w:rsidRPr="00B45CC3">
        <w:t xml:space="preserve"> dana, u ukupnom iznosu</w:t>
      </w:r>
      <w:r>
        <w:t xml:space="preserve"> od 27.707,94 kn, u koji iznos je uračunata kamata i naknada FINE za provedbu ovrhe na novčanim sredstvima dužnika. Navodi da dužnik ima 1 zaposlenog radnika. </w:t>
      </w:r>
    </w:p>
    <w:p w:rsidRDefault="00954C07" w:rsidP="00954C07" w:rsidR="00954C07">
      <w:pPr>
        <w:ind w:firstLine="708"/>
        <w:jc w:val="both"/>
      </w:pPr>
    </w:p>
    <w:p w:rsidRDefault="00954C07" w:rsidP="00954C07" w:rsidR="00954C07">
      <w:pPr>
        <w:ind w:firstLine="708"/>
        <w:jc w:val="both"/>
      </w:pPr>
      <w:r>
        <w:t>FINA je dostavila popis računa i oročenih novčanih sredstava dužnika na dan 07. rujna 2018. godine te u svom podnesku od 10. rujna 2018. godine navodi da dužnik na dan 07. rujna 2018.  godine u Jedinstvenom registru računa ima otvorene sljedeće račune i oročena novčana  sredstva: HR1423900011100950783 Hrvatska poštanska banka d.d.</w:t>
      </w:r>
      <w:r>
        <w:rPr>
          <w:color w:val="000000"/>
        </w:rPr>
        <w:t xml:space="preserve"> </w:t>
      </w:r>
      <w:r>
        <w:t xml:space="preserve">te da na temelju čl. 112. st. 5. Stečajnog zakona dužnik na dan 07. rujna 2018. godine na ime predujma za namirenje troškova stečajnog postupka nema zaplijenjena novčana sredstva. </w:t>
      </w:r>
    </w:p>
    <w:p w:rsidRDefault="00954C07" w:rsidP="00954C07" w:rsidR="00954C07">
      <w:pPr>
        <w:jc w:val="both"/>
      </w:pPr>
      <w:r>
        <w:t xml:space="preserve">   </w:t>
      </w:r>
    </w:p>
    <w:p w:rsidRDefault="00954C07" w:rsidP="00954C07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 w:rsidRPr="007640E8">
        <w:rPr>
          <w:color w:val="000000"/>
        </w:rPr>
        <w:t>Stečajnog zakona (Narodne novine 71/15 i 104/17 dalje: SZ-a)</w:t>
      </w:r>
      <w:r>
        <w:t xml:space="preserve"> </w:t>
      </w:r>
      <w:r w:rsidR="00E263F7" w:rsidRPr="00306F2E">
        <w:t>te je zakazao ročište radi očitovanja o prijedlogu za otvaranje stečajnoga postupka i rasprave o pretpostavkama za ispitivanje uvjeta za ot</w:t>
      </w:r>
      <w:r w:rsidR="00211D46">
        <w:t xml:space="preserve">varanje stečajnog postupka nad </w:t>
      </w:r>
      <w:r w:rsidR="00E263F7" w:rsidRPr="00306F2E">
        <w:t xml:space="preserve">dužnikom </w:t>
      </w:r>
      <w:r>
        <w:t>MRM d.o.o., Erdut, Ante Starčevića 20, MBS: 030171370, OIB: 41885874507</w:t>
      </w:r>
      <w:r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954C07">
        <w:t>14</w:t>
      </w:r>
      <w:r w:rsidR="003334FD" w:rsidRPr="00306F2E">
        <w:t>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BC4D52" w:rsidP="00E263F7" w:rsidR="00BC4D52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r w:rsidRPr="00306F2E">
        <w:lastRenderedPageBreak/>
        <w:t>DNA:</w:t>
      </w:r>
    </w:p>
    <w:p w:rsidRDefault="00E263F7" w:rsidP="00917618" w:rsidR="00917618">
      <w:pPr>
        <w:pStyle w:val="Odlomakpopisa"/>
        <w:numPr>
          <w:ilvl w:val="0"/>
          <w:numId w:val="13"/>
        </w:numPr>
        <w:jc w:val="both"/>
      </w:pPr>
      <w:r w:rsidRPr="00917618">
        <w:rPr>
          <w:color w:val="000000"/>
        </w:rPr>
        <w:t>zakonski zastupnik dužnika</w:t>
      </w:r>
      <w:r w:rsidRPr="00306F2E">
        <w:t xml:space="preserve"> </w:t>
      </w:r>
      <w:r w:rsidR="00BC4D52">
        <w:t>Miroslav Markulin, Erdut, Ante Starčevića 20</w:t>
      </w:r>
    </w:p>
    <w:p w:rsidRDefault="00E263F7" w:rsidP="00F777C0" w:rsidR="00E263F7" w:rsidRPr="00F777C0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F777C0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BC4D52">
        <w:rPr>
          <w:color w:val="000000"/>
        </w:rPr>
        <w:t>13</w:t>
      </w:r>
      <w:r w:rsidR="005B2FDA">
        <w:rPr>
          <w:color w:val="000000"/>
        </w:rPr>
        <w:t>.12</w:t>
      </w:r>
      <w:r w:rsidRPr="00306F2E">
        <w:rPr>
          <w:color w:val="000000"/>
        </w:rPr>
        <w:t xml:space="preserve">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9D1" w:rsidR="003B59D1">
      <w:r>
        <w:separator/>
      </w:r>
    </w:p>
  </w:endnote>
  <w:endnote w:id="0" w:type="continuationSeparator">
    <w:p w:rsidRDefault="003B59D1" w:rsidR="003B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9D1" w:rsidR="003B59D1">
      <w:r>
        <w:separator/>
      </w:r>
    </w:p>
  </w:footnote>
  <w:footnote w:id="0" w:type="continuationSeparator">
    <w:p w:rsidRDefault="003B59D1" w:rsidR="003B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5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DE3E71" w:rsidR="00DE3E71">
    <w:pPr>
      <w:pStyle w:val="Zaglavlje"/>
      <w:jc w:val="right"/>
    </w:pPr>
    <w:r>
      <w:tab/>
    </w:r>
    <w:r>
      <w:tab/>
    </w:r>
    <w:r w:rsidR="00DE3E71">
      <w:t>7 St-</w:t>
    </w:r>
    <w:r w:rsidR="00F77F15">
      <w:t>1126</w:t>
    </w:r>
    <w:r w:rsidR="00DE3E71">
      <w:t>/18-9</w:t>
    </w:r>
  </w:p>
  <w:p w:rsidRDefault="00F77F15" w:rsidP="00DE3E71" w:rsidR="00F77F15">
    <w:pPr>
      <w:pStyle w:val="Zaglavlje"/>
      <w:jc w:val="right"/>
    </w:pPr>
  </w:p>
  <w:p w:rsidRDefault="00FF7ADD" w:rsidP="00DE3E71" w:rsidR="00FF7AD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A3C90" w:rsidR="008A3C90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A3C90">
      <w:t>7 St-</w:t>
    </w:r>
    <w:r w:rsidR="00F77F15" w:rsidRPr="00F77F15">
      <w:t xml:space="preserve"> </w:t>
    </w:r>
    <w:r w:rsidR="00F77F15">
      <w:t>1126</w:t>
    </w:r>
    <w:r w:rsidR="008A3C90">
      <w:t>/18-9</w:t>
    </w:r>
  </w:p>
  <w:p w:rsidRDefault="00341DCC" w:rsidP="00341DCC" w:rsidR="00341DCC">
    <w:pPr>
      <w:jc w:val="right"/>
    </w:pP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0F13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1D46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2A9E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1DCC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59D1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5D1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023A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2FDA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3C90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618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4C07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5DCB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04B6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4D52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575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3E71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19E6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777C0"/>
    <w:rsid w:val="00F77F15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1D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1D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93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46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20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20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905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43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42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05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70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8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93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2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332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36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83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St-1126/2018</izvorni_sadrzaj>
    <derivirana_varijabla naziv="DomainObject.Predmet.OznakaBroj_1">St-1126/2018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MRM d.o.o. za usluge prijevoza</izvorni_sadrzaj>
    <derivirana_varijabla naziv="DomainObject.Predmet.ProtustrankaFormated_1">  MRM d.o.o. za usluge prijevoza</derivirana_varijabla>
  </DomainObject.Predmet.ProtustrankaFormated>
  <DomainObject.Predmet.ProtustrankaFormatedOIB>
    <izvorni_sadrzaj>  MRM d.o.o. za usluge prijevoza, OIB 41885874507</izvorni_sadrzaj>
    <derivirana_varijabla naziv="DomainObject.Predmet.ProtustrankaFormatedOIB_1">  MRM d.o.o. za usluge prijevoza, OIB 41885874507</derivirana_varijabla>
  </DomainObject.Predmet.ProtustrankaFormatedOIB>
  <DomainObject.Predmet.ProtustrankaFormatedWithAdress>
    <izvorni_sadrzaj> MRM d.o.o. za usluge prijevoza, Ante Starčevića 20, 31226 Erdut</izvorni_sadrzaj>
    <derivirana_varijabla naziv="DomainObject.Predmet.ProtustrankaFormatedWithAdress_1"> MRM d.o.o. za usluge prijevoza, Ante Starčevića 20, 31226 Erdut</derivirana_varijabla>
  </DomainObject.Predmet.ProtustrankaFormatedWithAdress>
  <DomainObject.Predmet.ProtustrankaFormatedWithAdressOIB>
    <izvorni_sadrzaj> MRM d.o.o. za usluge prijevoza, OIB 41885874507, Ante Starčevića 20, 31226 Erdut</izvorni_sadrzaj>
    <derivirana_varijabla naziv="DomainObject.Predmet.ProtustrankaFormatedWithAdressOIB_1"> MRM d.o.o. za usluge prijevoza, OIB 41885874507, Ante Starčevića 20, 31226 Erdut</derivirana_varijabla>
  </DomainObject.Predmet.ProtustrankaFormatedWithAdressOIB>
  <DomainObject.Predmet.ProtustrankaWithAdress>
    <izvorni_sadrzaj>MRM d.o.o. za usluge prijevoza Ante Starčevića 20, 31226 Erdut</izvorni_sadrzaj>
    <derivirana_varijabla naziv="DomainObject.Predmet.ProtustrankaWithAdress_1">MRM d.o.o. za usluge prijevoza Ante Starčevića 20, 31226 Erdut</derivirana_varijabla>
  </DomainObject.Predmet.ProtustrankaWithAdress>
  <DomainObject.Predmet.ProtustrankaWithAdressOIB>
    <izvorni_sadrzaj>MRM d.o.o. za usluge prijevoza, OIB 41885874507, Ante Starčevića 20, 31226 Erdut</izvorni_sadrzaj>
    <derivirana_varijabla naziv="DomainObject.Predmet.ProtustrankaWithAdressOIB_1">MRM d.o.o. za usluge prijevoza, OIB 41885874507, Ante Starčevića 20, 31226 Erdut</derivirana_varijabla>
  </DomainObject.Predmet.ProtustrankaWithAdressOIB>
  <DomainObject.Predmet.ProtustrankaNazivFormated>
    <izvorni_sadrzaj>MRM d.o.o. za usluge prijevoza</izvorni_sadrzaj>
    <derivirana_varijabla naziv="DomainObject.Predmet.ProtustrankaNazivFormated_1">MRM d.o.o. za usluge prijevoza</derivirana_varijabla>
  </DomainObject.Predmet.ProtustrankaNazivFormated>
  <DomainObject.Predmet.ProtustrankaNazivFormatedOIB>
    <izvorni_sadrzaj>MRM d.o.o. za usluge prijevoza, OIB 41885874507</izvorni_sadrzaj>
    <derivirana_varijabla naziv="DomainObject.Predmet.ProtustrankaNazivFormatedOIB_1">MRM d.o.o. za usluge prijevoza, OIB 41885874507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MRM d.o.o. za usluge prijevoza</item>
    </izvorni_sadrzaj>
    <derivirana_varijabla naziv="DomainObject.Predmet.ProtuStrankaListFormated_1">
      <item>MRM d.o.o. za usluge prijevoza</item>
    </derivirana_varijabla>
  </DomainObject.Predmet.ProtuStrankaListFormated>
  <DomainObject.Predmet.ProtuStrankaListFormatedOIB>
    <izvorni_sadrzaj>
      <item>MRM d.o.o. za usluge prijevoza, OIB 41885874507</item>
    </izvorni_sadrzaj>
    <derivirana_varijabla naziv="DomainObject.Predmet.ProtuStrankaListFormatedOIB_1">
      <item>MRM d.o.o. za usluge prijevoza, OIB 41885874507</item>
    </derivirana_varijabla>
  </DomainObject.Predmet.ProtuStrankaListFormatedOIB>
  <DomainObject.Predmet.ProtuStrankaListFormatedWithAdress>
    <izvorni_sadrzaj>
      <item>MRM d.o.o. za usluge prijevoza, Ante Starčevića 20, 31226 Erdut</item>
    </izvorni_sadrzaj>
    <derivirana_varijabla naziv="DomainObject.Predmet.ProtuStrankaListFormatedWithAdress_1">
      <item>MRM d.o.o. za usluge prijevoza, Ante Starčevića 20, 31226 Erdut</item>
    </derivirana_varijabla>
  </DomainObject.Predmet.ProtuStrankaListFormatedWithAdress>
  <DomainObject.Predmet.ProtuStrankaListFormatedWithAdressOIB>
    <izvorni_sadrzaj>
      <item>MRM d.o.o. za usluge prijevoza, OIB 41885874507, Ante Starčevića 20, 31226 Erdut</item>
    </izvorni_sadrzaj>
    <derivirana_varijabla naziv="DomainObject.Predmet.ProtuStrankaListFormatedWithAdressOIB_1">
      <item>MRM d.o.o. za usluge prijevoza, OIB 41885874507, Ante Starčevića 20, 31226 Erdut</item>
    </derivirana_varijabla>
  </DomainObject.Predmet.ProtuStrankaListFormatedWithAdressOIB>
  <DomainObject.Predmet.ProtuStrankaListNazivFormated>
    <izvorni_sadrzaj>
      <item>MRM d.o.o. za usluge prijevoza</item>
    </izvorni_sadrzaj>
    <derivirana_varijabla naziv="DomainObject.Predmet.ProtuStrankaListNazivFormated_1">
      <item>MRM d.o.o. za usluge prijevoza</item>
    </derivirana_varijabla>
  </DomainObject.Predmet.ProtuStrankaListNazivFormated>
  <DomainObject.Predmet.ProtuStrankaListNazivFormatedOIB>
    <izvorni_sadrzaj>
      <item>MRM d.o.o. za usluge prijevoza, OIB 41885874507</item>
    </izvorni_sadrzaj>
    <derivirana_varijabla naziv="DomainObject.Predmet.ProtuStrankaListNazivFormatedOIB_1">
      <item>MRM d.o.o. za usluge prijevoza, OIB 41885874507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MRM d.o.o. za usluge prijevoza</izvorni_sadrzaj>
    <derivirana_varijabla naziv="DomainObject.Predmet.ProtustrankaIDrugi_1">MRM d.o.o. za usluge prijevoza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MRM d.o.o. za usluge prijevoza, OIB 41885874507, Ante Starčevića 20, 31226 Erdut</izvorni_sadrzaj>
    <derivirana_varijabla naziv="DomainObject.Predmet.ProtustrankaIDrugiAdressOIB_1">MRM d.o.o. za usluge prijevoza, OIB 41885874507, Ante Starčevića 20,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MRM d.o.o. za usluge prijevoza</item>
    </izvorni_sadrzaj>
    <derivirana_varijabla naziv="DomainObject.Predmet.SudioniciListNaziv_1">
      <item>FINA RC OSIJEK</item>
      <item>MRM d.o.o. za usluge prijevoza</item>
    </derivirana_varijabla>
  </DomainObject.Predmet.SudioniciListNaziv>
  <DomainObject.Predmet.SudioniciListAdressOIB>
    <izvorni_sadrzaj>
      <item>FINA RC OSIJEK, OIB 85821130368</item>
      <item>MRM d.o.o. za usluge prijevoza, OIB 41885874507, Ante Starčevića 20,31226 Erdut</item>
    </izvorni_sadrzaj>
    <derivirana_varijabla naziv="DomainObject.Predmet.SudioniciListAdressOIB_1">
      <item>FINA RC OSIJEK, OIB 85821130368</item>
      <item>MRM d.o.o. za usluge prijevoza, OIB 41885874507, Ante Starčevića 20,31226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41885874507</item>
    </izvorni_sadrzaj>
    <derivirana_varijabla naziv="DomainObject.Predmet.SudioniciListNazivOIB_1">
      <item>, OIB 85821130368</item>
      <item>, OIB 41885874507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St-1126/2018-7</izvorni_sadrzaj>
    <derivirana_varijabla naziv="DomainObject.PredzadnjaOdlukaIzPredmeta.Oznaka_1">St-1126/2018-7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1880E-FBAD-49F3-A045-A8102B375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3919</properties:Characters>
  <properties:Lines>114</properties:Lines>
  <properties:Paragraphs>31</properties:Paragraphs>
  <properties:TotalTime>640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2018-11-14T11:30:00Z</dcterms:modified>
  <cp:revision>560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(1126-18 RJ (-9) OVRŠNA ISPRAVA.docx)</vt:lpwstr>
  </prop:property>
  <prop:property name="BrojStranica" pid="5" fmtid="{D5CDD505-2E9C-101B-9397-08002B2CF9AE}">
    <vt:i4>3</vt:i4>
  </prop:property>
</prop:Properties>
</file>