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61c5" w14:paraId="82161c5" w:rsidRDefault="00596E5E" w:rsidP="00596E5E" w:rsidR="00596E5E">
      <w:pPr>
        <w:jc w:val="right"/>
        <w15:collapsed w:val="false"/>
      </w:pPr>
      <w:r>
        <w:t>Broj: 6 St-</w:t>
      </w:r>
      <w:r w:rsidR="009C429E">
        <w:t>871/16-120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672375" w:rsidR="00596E5E">
      <w:pPr>
        <w:ind w:firstLine="360"/>
      </w:pPr>
      <w:r>
        <w:t xml:space="preserve">Trgovački sud u Osijeku, po stečajnoj sutkinji Nadi Roso, u stečajnom predmetu dužnika </w:t>
      </w:r>
      <w:r w:rsidR="009C429E">
        <w:rPr>
          <w:b/>
        </w:rPr>
        <w:t xml:space="preserve">TELURA d.o.o. „u stečaju“, Osijek, Martina </w:t>
      </w:r>
      <w:proofErr w:type="spellStart"/>
      <w:r w:rsidR="009C429E">
        <w:rPr>
          <w:b/>
        </w:rPr>
        <w:t>Divalta</w:t>
      </w:r>
      <w:proofErr w:type="spellEnd"/>
      <w:r w:rsidR="009C429E">
        <w:rPr>
          <w:b/>
        </w:rPr>
        <w:t xml:space="preserve"> 184, OIB: 75902396797, MBS: 030083642</w:t>
      </w:r>
      <w:r>
        <w:rPr>
          <w:b/>
        </w:rPr>
        <w:t xml:space="preserve">, </w:t>
      </w:r>
      <w:r>
        <w:t xml:space="preserve">dana </w:t>
      </w:r>
      <w:r w:rsidR="009C429E">
        <w:t>17. studenog</w:t>
      </w:r>
      <w:r w:rsidR="00277509">
        <w:t xml:space="preserve"> 2017. g.,</w:t>
      </w:r>
    </w:p>
    <w:p w:rsidRDefault="00277509" w:rsidP="00672375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9C429E">
        <w:rPr>
          <w:b/>
        </w:rPr>
        <w:t xml:space="preserve">TELURA d.o.o. „u stečaju“, Osijek, Martina </w:t>
      </w:r>
      <w:proofErr w:type="spellStart"/>
      <w:r w:rsidR="009C429E">
        <w:rPr>
          <w:b/>
        </w:rPr>
        <w:t>Divalta</w:t>
      </w:r>
      <w:proofErr w:type="spellEnd"/>
      <w:r w:rsidR="009C429E">
        <w:rPr>
          <w:b/>
        </w:rPr>
        <w:t xml:space="preserve"> 184, OIB: 75902396797, MBS: 030083642 </w:t>
      </w:r>
      <w:r>
        <w:t>za dan</w:t>
      </w:r>
      <w:r w:rsidR="00CD6EF0">
        <w:t>:</w:t>
      </w:r>
    </w:p>
    <w:p w:rsidRDefault="00D205E0" w:rsidP="00CD6EF0" w:rsidR="00D205E0" w:rsidRPr="00CD6EF0">
      <w:pPr>
        <w:ind w:firstLine="360"/>
      </w:pPr>
      <w:r>
        <w:t xml:space="preserve"> </w:t>
      </w:r>
      <w:r w:rsidR="009C429E">
        <w:rPr>
          <w:b/>
        </w:rPr>
        <w:t>19. prosinac</w:t>
      </w:r>
      <w:r w:rsidRPr="00D205E0">
        <w:rPr>
          <w:b/>
        </w:rPr>
        <w:t xml:space="preserve"> 2017. g. u </w:t>
      </w:r>
      <w:r w:rsidR="009C429E">
        <w:rPr>
          <w:b/>
        </w:rPr>
        <w:t>9</w:t>
      </w:r>
      <w:r w:rsidRPr="00D205E0">
        <w:rPr>
          <w:b/>
        </w:rPr>
        <w:t>,</w:t>
      </w:r>
      <w:r w:rsidR="00DD16DF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D205E0" w:rsidR="00672375">
      <w:pPr>
        <w:pStyle w:val="Tijeloteksta"/>
        <w:ind w:left="360"/>
      </w:pPr>
      <w:r>
        <w:t>i to za slijedeć</w:t>
      </w:r>
      <w:r w:rsidR="00C84857">
        <w:t>u</w:t>
      </w:r>
      <w:r>
        <w:t xml:space="preserve"> nekretnin</w:t>
      </w:r>
      <w:r w:rsidR="00C84857">
        <w:t>u</w:t>
      </w:r>
      <w:r>
        <w:t xml:space="preserve"> upisan</w:t>
      </w:r>
      <w:r w:rsidR="00C84857">
        <w:t>u</w:t>
      </w:r>
      <w:r>
        <w:t xml:space="preserve"> u zemljišnoknjižni odjel </w:t>
      </w:r>
      <w:r w:rsidR="009C429E">
        <w:t>Osijek</w:t>
      </w:r>
      <w:r w:rsidR="00672375">
        <w:t>:</w:t>
      </w:r>
    </w:p>
    <w:p w:rsidRDefault="00672375" w:rsidP="00672375" w:rsidR="00201E03">
      <w:pPr>
        <w:pStyle w:val="Tijeloteksta"/>
        <w:numPr>
          <w:ilvl w:val="0"/>
          <w:numId w:val="10"/>
        </w:numPr>
      </w:pPr>
      <w:r>
        <w:t xml:space="preserve">k.o. </w:t>
      </w:r>
      <w:r w:rsidR="009C429E">
        <w:t>Osijek</w:t>
      </w:r>
      <w:r>
        <w:t xml:space="preserve">, </w:t>
      </w:r>
      <w:proofErr w:type="spellStart"/>
      <w:r>
        <w:t>zk</w:t>
      </w:r>
      <w:proofErr w:type="spellEnd"/>
      <w:r>
        <w:t xml:space="preserve">. ul. </w:t>
      </w:r>
      <w:r w:rsidR="009C429E">
        <w:t xml:space="preserve">16701 </w:t>
      </w:r>
      <w:proofErr w:type="spellStart"/>
      <w:r w:rsidR="009C429E">
        <w:t>kč</w:t>
      </w:r>
      <w:proofErr w:type="spellEnd"/>
      <w:r w:rsidR="009C429E">
        <w:t xml:space="preserve">. br. 7071/1 poslovna zgrada i dvor ul. M. </w:t>
      </w:r>
      <w:proofErr w:type="spellStart"/>
      <w:r w:rsidR="009C429E">
        <w:t>Divalta</w:t>
      </w:r>
      <w:proofErr w:type="spellEnd"/>
      <w:r w:rsidR="009C429E">
        <w:t xml:space="preserve"> 184 površine 343 m2</w:t>
      </w:r>
      <w:r w:rsidR="00D205E0">
        <w:t xml:space="preserve">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9C429E">
        <w:t>17. studenog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C84857" w:rsidP="00201E03" w:rsidR="00C84857">
      <w:pPr>
        <w:pStyle w:val="Tijeloteksta"/>
        <w:ind w:left="360"/>
      </w:pPr>
    </w:p>
    <w:p w:rsidRDefault="009C429E" w:rsidP="00C84857" w:rsidR="00C84857" w:rsidRPr="00C84857">
      <w:pPr>
        <w:pStyle w:val="Odlomakpopisa"/>
        <w:numPr>
          <w:ilvl w:val="0"/>
          <w:numId w:val="9"/>
        </w:numPr>
        <w:tabs>
          <w:tab w:pos="6195" w:val="left"/>
        </w:tabs>
      </w:pPr>
      <w:r>
        <w:t>st. uprav. Boja Stanković</w:t>
      </w:r>
    </w:p>
    <w:p w:rsidRDefault="00672375" w:rsidP="00201E03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 w:rsidR="009C429E">
        <w:t>uz podnesak st. uprav. od 6.11.2017. g.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9C429E">
        <w:t>19.12.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lastRenderedPageBreak/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564" w:rsidR="00162564">
      <w:r>
        <w:separator/>
      </w:r>
    </w:p>
  </w:endnote>
  <w:endnote w:id="0" w:type="continuationSeparator">
    <w:p w:rsidRDefault="00162564" w:rsidR="00162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564" w:rsidR="00162564">
      <w:r>
        <w:separator/>
      </w:r>
    </w:p>
  </w:footnote>
  <w:footnote w:id="0" w:type="continuationSeparator">
    <w:p w:rsidRDefault="00162564" w:rsidR="00162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F6D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37583"/>
    <w:rsid w:val="0016016C"/>
    <w:rsid w:val="00162564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A0E4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6C7F6D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B782A"/>
    <w:rsid w:val="009C13EB"/>
    <w:rsid w:val="009C429E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84857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8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F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7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8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F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7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3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46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FED35-8F71-4BF7-BC49-7B153D867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943</properties:Characters>
  <properties:Lines>62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2017-11-17T09:54:00Z</dcterms:created>
  <dc:creator>hermanj</dc:creator>
  <cp:lastModifiedBy>Danijela Sekulić</cp:lastModifiedBy>
  <cp:lastPrinted>2017-11-17T09:54:00Z</cp:lastPrinted>
  <dcterms:modified xmlns:xsi="http://www.w3.org/2001/XMLSchema-instance" xsi:type="dcterms:W3CDTF">2017-11-17T09:55:00Z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