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8D61D7" w:rsidR="006A1BF5" w:rsidRPr="006A1BF5">
        <w:tc>
          <w:tcPr>
            <w:tcW w:type="dxa" w:w="2829"/>
            <w:shd w:fill="auto" w:color="auto" w:val="clear"/>
          </w:tcPr>
          <w:p w:rsidRDefault="00C1341F" w:rsidP="006E21E5" w:rsidR="006A1BF5" w:rsidRPr="006A1BF5">
            <w:pPr>
              <w:jc w:val="center"/>
              <w:rPr>
                <w:szCs w:val="24"/>
              </w:rPr>
            </w:pPr>
            <w:bookmarkStart w:name="_GoBack" w:id="0"/>
            <w:bookmarkEnd w:id="0"/>
            <w:r>
              <w:rPr>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6A1BF5" w:rsidP="00B27134" w:rsidR="006A1BF5" w:rsidRPr="006A1BF5">
            <w:pPr>
              <w:spacing w:before="120"/>
              <w:jc w:val="center"/>
              <w:rPr>
                <w:szCs w:val="24"/>
              </w:rPr>
            </w:pPr>
            <w:r w:rsidRPr="006A1BF5">
              <w:rPr>
                <w:szCs w:val="24"/>
              </w:rPr>
              <w:t>Republika Hrvatska</w:t>
            </w:r>
          </w:p>
          <w:p w:rsidRDefault="00C1341F" w:rsidP="006E21E5" w:rsidR="006A1BF5" w:rsidRPr="006A1BF5">
            <w:pPr>
              <w:jc w:val="center"/>
              <w:rPr>
                <w:szCs w:val="24"/>
              </w:rPr>
            </w:pPr>
            <w:r>
              <w:rPr>
                <w:szCs w:val="24"/>
              </w:rPr>
              <w:t>Općinski</w:t>
            </w:r>
            <w:r w:rsidR="008D61D7">
              <w:rPr>
                <w:szCs w:val="24"/>
              </w:rPr>
              <w:t xml:space="preserve"> sud u Varaždinu</w:t>
            </w:r>
          </w:p>
          <w:p w:rsidRDefault="00B27134" w:rsidP="006E21E5" w:rsidR="006A1BF5" w:rsidRPr="006A1BF5">
            <w:pPr>
              <w:jc w:val="center"/>
              <w:rPr>
                <w:szCs w:val="24"/>
              </w:rPr>
            </w:pPr>
            <w:r>
              <w:rPr>
                <w:szCs w:val="24"/>
              </w:rPr>
              <w:t>Varaždin, Braće Radić 2</w:t>
            </w:r>
          </w:p>
        </w:tc>
      </w:tr>
    </w:tbl>
    <w:p w14:textId="2fda3d6" w14:paraId="2fda3d6" w:rsidRDefault="006A1BF5" w:rsidP="006A1BF5" w:rsidR="006A1BF5" w:rsidRPr="006A1BF5">
      <w:pPr>
        <w15:collapsed w:val="false"/>
        <w:rPr>
          <w:szCs w:val="24"/>
        </w:rPr>
      </w:pPr>
    </w:p>
    <w:p w:rsidRDefault="00F91944" w:rsidP="00611E07" w:rsidR="00611E07" w:rsidRPr="00F91944">
      <w:pPr>
        <w:rPr>
          <w:szCs w:val="24"/>
        </w:rPr>
      </w:pPr>
      <w:r>
        <w:rPr>
          <w:szCs w:val="24"/>
        </w:rPr>
        <w:t xml:space="preserve">                                                                                              </w:t>
      </w:r>
      <w:r w:rsidR="00611E07" w:rsidRPr="00F91944">
        <w:rPr>
          <w:szCs w:val="24"/>
        </w:rPr>
        <w:t>Posl</w:t>
      </w:r>
      <w:r>
        <w:rPr>
          <w:szCs w:val="24"/>
        </w:rPr>
        <w:t>ovni</w:t>
      </w:r>
      <w:r w:rsidR="00611E07" w:rsidRPr="00F91944">
        <w:rPr>
          <w:szCs w:val="24"/>
        </w:rPr>
        <w:t xml:space="preserve"> broj: 7 Sp-10/16-2</w:t>
      </w:r>
      <w:r>
        <w:rPr>
          <w:szCs w:val="24"/>
        </w:rPr>
        <w:t>6</w:t>
      </w:r>
    </w:p>
    <w:p w:rsidRDefault="00611E07" w:rsidP="00611E07" w:rsidR="00611E07">
      <w:pPr>
        <w:rPr>
          <w:szCs w:val="24"/>
        </w:rPr>
      </w:pPr>
    </w:p>
    <w:p w:rsidRDefault="00FD65EE" w:rsidP="00611E07" w:rsidR="00FD65EE" w:rsidRPr="00F91944">
      <w:pPr>
        <w:rPr>
          <w:szCs w:val="24"/>
        </w:rPr>
      </w:pPr>
    </w:p>
    <w:p w:rsidRDefault="00FD65EE" w:rsidP="00F91944" w:rsidR="00611E07" w:rsidRPr="00F91944">
      <w:pPr>
        <w:jc w:val="center"/>
        <w:rPr>
          <w:szCs w:val="24"/>
        </w:rPr>
      </w:pPr>
      <w:r>
        <w:rPr>
          <w:szCs w:val="24"/>
        </w:rPr>
        <w:t xml:space="preserve">U    I M E    </w:t>
      </w:r>
      <w:r w:rsidR="00611E07" w:rsidRPr="00F91944">
        <w:rPr>
          <w:szCs w:val="24"/>
        </w:rPr>
        <w:t xml:space="preserve">R E P U B L I K </w:t>
      </w:r>
      <w:r>
        <w:rPr>
          <w:szCs w:val="24"/>
        </w:rPr>
        <w:t>E</w:t>
      </w:r>
      <w:r w:rsidR="00611E07" w:rsidRPr="00F91944">
        <w:rPr>
          <w:szCs w:val="24"/>
        </w:rPr>
        <w:t xml:space="preserve">    H R V A T S K </w:t>
      </w:r>
      <w:r>
        <w:rPr>
          <w:szCs w:val="24"/>
        </w:rPr>
        <w:t>E</w:t>
      </w:r>
    </w:p>
    <w:p w:rsidRDefault="00611E07" w:rsidP="00F91944" w:rsidR="00611E07" w:rsidRPr="00F91944">
      <w:pPr>
        <w:jc w:val="center"/>
        <w:rPr>
          <w:szCs w:val="24"/>
        </w:rPr>
      </w:pPr>
    </w:p>
    <w:p w:rsidRDefault="00611E07" w:rsidP="00F91944" w:rsidR="00611E07" w:rsidRPr="00F91944">
      <w:pPr>
        <w:jc w:val="center"/>
        <w:rPr>
          <w:szCs w:val="24"/>
        </w:rPr>
      </w:pPr>
      <w:r w:rsidRPr="00F91944">
        <w:rPr>
          <w:szCs w:val="24"/>
        </w:rPr>
        <w:t>R J E Š E N J E</w:t>
      </w:r>
    </w:p>
    <w:p w:rsidRDefault="00611E07" w:rsidP="00611E07" w:rsidR="00611E07" w:rsidRPr="00611E07">
      <w:pPr>
        <w:rPr>
          <w:b/>
          <w:szCs w:val="24"/>
        </w:rPr>
      </w:pP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Općinski sud u Varaždinu po sutkinji Ana-Mariji Murić u stečajnom postupku povodom prijedloga potrošača Maria Sekačića, OIB: 54810962562, Varaždin, M. Kolarića st. 26, za otvaranje stečajnog postupka,  23. veljače 2018.</w:t>
      </w:r>
    </w:p>
    <w:p w:rsidRDefault="00611E07" w:rsidP="00611E07" w:rsidR="00611E07">
      <w:pPr>
        <w:rPr>
          <w:szCs w:val="24"/>
        </w:rPr>
      </w:pPr>
    </w:p>
    <w:p w:rsidRDefault="00FD65EE" w:rsidP="00611E07" w:rsidR="00FD65EE" w:rsidRPr="00611E07">
      <w:pPr>
        <w:rPr>
          <w:szCs w:val="24"/>
        </w:rPr>
      </w:pPr>
    </w:p>
    <w:p w:rsidRDefault="00611E07" w:rsidP="00F91944" w:rsidR="00611E07">
      <w:pPr>
        <w:jc w:val="center"/>
        <w:rPr>
          <w:szCs w:val="24"/>
        </w:rPr>
      </w:pPr>
      <w:r w:rsidRPr="00611E07">
        <w:rPr>
          <w:szCs w:val="24"/>
        </w:rPr>
        <w:t>r i j e š i o  j e</w:t>
      </w:r>
    </w:p>
    <w:p w:rsidRDefault="00FD65EE" w:rsidP="00F91944" w:rsidR="00FD65EE" w:rsidRPr="00611E07">
      <w:pPr>
        <w:jc w:val="center"/>
        <w:rPr>
          <w:szCs w:val="24"/>
        </w:rPr>
      </w:pP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I/ Otvara se postupak stečaja potrošača nad potrošačem</w:t>
      </w:r>
      <w:r w:rsidRPr="00611E07">
        <w:rPr>
          <w:szCs w:val="24"/>
          <w:lang w:val="en-AU"/>
        </w:rPr>
        <w:t xml:space="preserve"> </w:t>
      </w:r>
      <w:r w:rsidRPr="00611E07">
        <w:rPr>
          <w:szCs w:val="24"/>
        </w:rPr>
        <w:t>Mariom Sekačićem, OIB: 54810962562, Varaždin, M. Kolarića st. 26,</w:t>
      </w:r>
      <w:r w:rsidRPr="00611E07">
        <w:rPr>
          <w:szCs w:val="24"/>
          <w:lang w:val="en-AU"/>
        </w:rPr>
        <w:t xml:space="preserve"> </w:t>
      </w:r>
      <w:r w:rsidRPr="00611E07">
        <w:rPr>
          <w:szCs w:val="24"/>
        </w:rPr>
        <w:t xml:space="preserve">s danom </w:t>
      </w:r>
      <w:r w:rsidR="00FD65EE">
        <w:rPr>
          <w:szCs w:val="24"/>
        </w:rPr>
        <w:t>23</w:t>
      </w:r>
      <w:r w:rsidRPr="00611E07">
        <w:rPr>
          <w:szCs w:val="24"/>
        </w:rPr>
        <w:t>. veljače 2018. u 13,00 sati kada je ovo rješenje objavljeno na mrežnoj stranici e-oglasna ploča sudova – stečaj potrošača.</w:t>
      </w: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II/ Zaključuje se postupak stečaja potrošača nad potrošačem Mariom Sekačićem, OIB: 54810962562, Varaždin, M. Kolarića st. 26.</w:t>
      </w: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III/ Povjerenikom se imenuje Stjepan Rakarec iz Velike Gorice, Črnkovec 16, OIB: 64132194100.</w:t>
      </w: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IV/ Određuje se razdoblje provjere ponašanja u trajanju od pet (5) godina. Razdoblje provjere ponašanja počinje teći od dana pravomoćnosti ovog rješenja.</w:t>
      </w: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V/ Povjerenik će nakon zaključenja postupka, u razdoblju provjere ponašanja, u ime i za račun potrošača unovčavati imovinu potrošača i prikupljenim sredstvima namiriti nastale troškove postupka. O obavljenim radnjama povjerenik je dužan podnositi izvješća sudu.</w:t>
      </w:r>
    </w:p>
    <w:p w:rsidRDefault="00611E07" w:rsidP="00611E07" w:rsidR="00611E07" w:rsidRPr="00611E07">
      <w:pPr>
        <w:rPr>
          <w:szCs w:val="24"/>
        </w:rPr>
      </w:pPr>
    </w:p>
    <w:p w:rsidRDefault="00611E07" w:rsidP="00F91944" w:rsidR="00611E07" w:rsidRPr="00611E07">
      <w:pPr>
        <w:ind w:firstLine="708"/>
        <w:rPr>
          <w:szCs w:val="24"/>
        </w:rPr>
      </w:pPr>
      <w:r w:rsidRPr="00611E07">
        <w:rPr>
          <w:szCs w:val="24"/>
        </w:rPr>
        <w:t>VI/ Ako potrošač u razdoblju provjere ponašanja stekne imovinu iz koje se mogu namiriti vjerovnici, na odgovarajući će se način primijeniti odredbe Stečajnog zakona o nastavljanju postupka radi naknadne diobe u slučajevima u kojima se otvoreni stečajni postupak ne provodi.</w:t>
      </w:r>
    </w:p>
    <w:p w:rsidRDefault="00611E07" w:rsidP="00611E07" w:rsidR="00611E07" w:rsidRPr="00611E07">
      <w:pPr>
        <w:rPr>
          <w:szCs w:val="24"/>
        </w:rPr>
      </w:pPr>
      <w:r w:rsidRPr="00611E07">
        <w:rPr>
          <w:szCs w:val="24"/>
        </w:rPr>
        <w:t xml:space="preserve"> </w:t>
      </w:r>
    </w:p>
    <w:p w:rsidRDefault="00611E07" w:rsidP="00F91944" w:rsidR="00611E07" w:rsidRPr="00611E07">
      <w:pPr>
        <w:ind w:firstLine="708"/>
        <w:rPr>
          <w:szCs w:val="24"/>
        </w:rPr>
      </w:pPr>
      <w:r w:rsidRPr="00611E07">
        <w:rPr>
          <w:szCs w:val="24"/>
        </w:rPr>
        <w:t xml:space="preserve">VII/ Pozivaju se dužnici potrošača da svoje obveze bez odgode ispunjavaju povjereniku – za potrošača. </w:t>
      </w:r>
    </w:p>
    <w:p w:rsidRDefault="00611E07" w:rsidP="00611E07" w:rsidR="00611E07" w:rsidRPr="00611E07">
      <w:pPr>
        <w:rPr>
          <w:szCs w:val="24"/>
        </w:rPr>
      </w:pPr>
    </w:p>
    <w:p w:rsidRDefault="00611E07" w:rsidP="00611E07" w:rsidR="00611E07" w:rsidRPr="00611E07">
      <w:pPr>
        <w:rPr>
          <w:szCs w:val="24"/>
        </w:rPr>
      </w:pPr>
    </w:p>
    <w:p w:rsidRDefault="00611E07" w:rsidP="00F91944" w:rsidR="00611E07" w:rsidRPr="00611E07">
      <w:pPr>
        <w:jc w:val="center"/>
        <w:rPr>
          <w:szCs w:val="24"/>
        </w:rPr>
      </w:pPr>
      <w:r w:rsidRPr="00611E07">
        <w:rPr>
          <w:szCs w:val="24"/>
        </w:rPr>
        <w:lastRenderedPageBreak/>
        <w:t>Obrazloženje</w:t>
      </w:r>
    </w:p>
    <w:p w:rsidRDefault="00611E07" w:rsidP="00F91944" w:rsidR="00611E07" w:rsidRPr="00611E07">
      <w:pPr>
        <w:jc w:val="center"/>
        <w:rPr>
          <w:szCs w:val="24"/>
        </w:rPr>
      </w:pPr>
    </w:p>
    <w:p w:rsidRDefault="00611E07" w:rsidP="00FD65EE" w:rsidR="00611E07" w:rsidRPr="00611E07">
      <w:pPr>
        <w:ind w:firstLine="708"/>
        <w:rPr>
          <w:szCs w:val="24"/>
        </w:rPr>
      </w:pPr>
      <w:r w:rsidRPr="00611E07">
        <w:rPr>
          <w:szCs w:val="24"/>
        </w:rPr>
        <w:t xml:space="preserve">Potrošač Mario Sekačić podnio je ovome sudu prijedlog dužnika za otvaranjem stečajnog postupka uz koji prijedlog je priložio popis imovine i obveza te plan ispunjenja. Predmetni prijedlog podnesen je pravovremeno sukladno odredbi čl. 18. st. 3. Zakona o stečaju potrošača (dalje ZSP, NN br. 100/15). </w:t>
      </w:r>
    </w:p>
    <w:p w:rsidRDefault="00611E07" w:rsidP="00611E07" w:rsidR="00611E07" w:rsidRPr="00611E07">
      <w:pPr>
        <w:rPr>
          <w:szCs w:val="24"/>
        </w:rPr>
      </w:pPr>
    </w:p>
    <w:p w:rsidRDefault="00611E07" w:rsidP="00FD65EE" w:rsidR="00611E07" w:rsidRPr="00611E07">
      <w:pPr>
        <w:ind w:firstLine="708"/>
        <w:rPr>
          <w:szCs w:val="24"/>
        </w:rPr>
      </w:pPr>
      <w:r w:rsidRPr="00611E07">
        <w:rPr>
          <w:szCs w:val="24"/>
        </w:rPr>
        <w:t xml:space="preserve">Prema odredbi čl. 53. ZSP-a, stečaj nad imovinom potrošača može se otvoriti ako se utvrdi postojanje stečajnog razloga. Prema odredbi čl. 5. st. 1. ZSP-a, stečajni razlog je nesposobnost za plaćanje, a smatra se da je potrošač nesposoban za plaćanje ako najmanje 90 dana uzastopno ne može ispuniti jednu ili više dospjelih novčanih obveza u ukupnom iznosu većem od 30.000,00 kn. </w:t>
      </w:r>
    </w:p>
    <w:p w:rsidRDefault="00611E07" w:rsidP="00611E07" w:rsidR="00611E07" w:rsidRPr="00611E07">
      <w:pPr>
        <w:rPr>
          <w:szCs w:val="24"/>
        </w:rPr>
      </w:pPr>
    </w:p>
    <w:p w:rsidRDefault="00611E07" w:rsidP="00FD65EE" w:rsidR="00611E07" w:rsidRPr="00611E07">
      <w:pPr>
        <w:ind w:firstLine="708"/>
        <w:rPr>
          <w:szCs w:val="24"/>
        </w:rPr>
      </w:pPr>
      <w:r w:rsidRPr="00611E07">
        <w:rPr>
          <w:szCs w:val="24"/>
        </w:rPr>
        <w:t>Uvidom u dokumentaciju koja prileži u spisu utvrđeno je da je potrošač Mario Sekačić zaposlen od lipnja 2017., te mu je prosječna mjesečna plaća od oko 2.845,24 kn. Nadalje, vidljivo je da potrošač ne ispunjava svoje novčane obveze duže od 90 dana, te da iste iznose više od 30.000,00 kn, što znači da se ostvario stečajni razlog za otvaranje stečajnog postupka.</w:t>
      </w:r>
    </w:p>
    <w:p w:rsidRDefault="00611E07" w:rsidP="00611E07" w:rsidR="00611E07" w:rsidRPr="00611E07">
      <w:pPr>
        <w:rPr>
          <w:szCs w:val="24"/>
        </w:rPr>
      </w:pPr>
    </w:p>
    <w:p w:rsidRDefault="00611E07" w:rsidP="00FD65EE" w:rsidR="00611E07" w:rsidRPr="00611E07">
      <w:pPr>
        <w:ind w:firstLine="708"/>
        <w:rPr>
          <w:szCs w:val="24"/>
        </w:rPr>
      </w:pPr>
      <w:r w:rsidRPr="00611E07">
        <w:rPr>
          <w:szCs w:val="24"/>
        </w:rPr>
        <w:t>Iz pribavljene dokumentacije Područnog ureda za katastar, z.k. odjela ovog suda, MUP-a te Porezne uprave proizlazi da potrošač nema imovine koja bi ušla u stečajnu masu za namirenje troškova postupka i postojećih obveza prema vjerovnicima, odnosno da je predmetna imovina neznatne vrijednosti budući da isti ostvaruje samo plaću u iznosu od oko 2.845,00 kn mjesečno, sukladno čemu je valjalo, a temeljem odredbe čl. 58. ZSP-a, istovremeno otvoriti i zaključiti stečajni postupak nad potrošačem Mario Sekačićem.</w:t>
      </w:r>
    </w:p>
    <w:p w:rsidRDefault="00611E07" w:rsidP="00611E07" w:rsidR="00611E07" w:rsidRPr="00611E07">
      <w:pPr>
        <w:rPr>
          <w:szCs w:val="24"/>
        </w:rPr>
      </w:pPr>
    </w:p>
    <w:p w:rsidRDefault="00611E07" w:rsidP="00FD65EE" w:rsidR="00611E07" w:rsidRPr="00611E07">
      <w:pPr>
        <w:ind w:firstLine="708"/>
        <w:rPr>
          <w:szCs w:val="24"/>
        </w:rPr>
      </w:pPr>
      <w:r w:rsidRPr="00611E07">
        <w:rPr>
          <w:szCs w:val="24"/>
        </w:rPr>
        <w:t>Obzirom da predmetna odredba čl. 58. ZSP-a predviđa da se u tom slučaju potrošaču ima postaviti povjerenik, to je sud sukladno odredbi čl. 37. i 38. ZSP-a, metodom slučajnog odabira u skladu s odredbama 6. i 7. Pravilnika o pretpostavkama i načinu izbora povjerenika metodom slučajnog odabira (NN br. 7/16), imenovao povjerenika kao u točci III/ izreke ovog rješenja. Temeljem odredbe čl. 58. st. 3. ZSP-a ako potrošač u razdoblju provjere ponašanja stekne imovinu iz koje se mogu namiriti vjerovnici, na odgovarajući će se način primijeniti odredbe Stečajnog zakona o nastavljanju postupka radi naknadne diobe u slučajevima u kojima se otvoreni stečajni postupak ne provodi.  Tijela iz čl. 56. stavka 1. podstavka 5. ZSP-a dužna su po službenoj dužnosti na temelju dostavljenoga rješenja zabilježiti otvaranje postupka stečaja potrošača.</w:t>
      </w:r>
    </w:p>
    <w:p w:rsidRDefault="00611E07" w:rsidP="00611E07" w:rsidR="00611E07" w:rsidRPr="00611E07">
      <w:pPr>
        <w:rPr>
          <w:szCs w:val="24"/>
        </w:rPr>
      </w:pPr>
    </w:p>
    <w:p w:rsidRDefault="00611E07" w:rsidP="00FD65EE" w:rsidR="00611E07" w:rsidRPr="00611E07">
      <w:pPr>
        <w:ind w:firstLine="708"/>
        <w:rPr>
          <w:szCs w:val="24"/>
        </w:rPr>
      </w:pPr>
      <w:r w:rsidRPr="00611E07">
        <w:rPr>
          <w:szCs w:val="24"/>
        </w:rPr>
        <w:t>Slijedom svega navedenog, odlučeno je kao u izreci.</w:t>
      </w:r>
    </w:p>
    <w:p w:rsidRDefault="00611E07" w:rsidP="00611E07" w:rsidR="00611E07">
      <w:pPr>
        <w:rPr>
          <w:szCs w:val="24"/>
        </w:rPr>
      </w:pPr>
    </w:p>
    <w:p w:rsidRDefault="00FD65EE" w:rsidP="00611E07" w:rsidR="00FD65EE" w:rsidRPr="00611E07">
      <w:pPr>
        <w:rPr>
          <w:szCs w:val="24"/>
        </w:rPr>
      </w:pPr>
    </w:p>
    <w:p w:rsidRDefault="00FD65EE" w:rsidP="00FD65EE" w:rsidR="00611E07">
      <w:pPr>
        <w:jc w:val="center"/>
        <w:rPr>
          <w:szCs w:val="24"/>
        </w:rPr>
      </w:pPr>
      <w:r>
        <w:rPr>
          <w:szCs w:val="24"/>
        </w:rPr>
        <w:t>U Varaždinu</w:t>
      </w:r>
      <w:r w:rsidR="00611E07" w:rsidRPr="00611E07">
        <w:rPr>
          <w:szCs w:val="24"/>
        </w:rPr>
        <w:t xml:space="preserve"> 23. veljače 2018.</w:t>
      </w:r>
    </w:p>
    <w:p w:rsidRDefault="00FD65EE" w:rsidP="00FD65EE" w:rsidR="00FD65EE" w:rsidRPr="00611E07">
      <w:pPr>
        <w:jc w:val="center"/>
        <w:rPr>
          <w:szCs w:val="24"/>
        </w:rPr>
      </w:pPr>
    </w:p>
    <w:p w:rsidRDefault="00FD65EE" w:rsidP="00611E07" w:rsidR="00611E07" w:rsidRPr="00611E07">
      <w:pPr>
        <w:rPr>
          <w:szCs w:val="24"/>
        </w:rPr>
      </w:pPr>
      <w:r>
        <w:rPr>
          <w:szCs w:val="24"/>
        </w:rPr>
        <w:t xml:space="preserve">                                                                                                                     </w:t>
      </w:r>
      <w:r w:rsidR="00611E07" w:rsidRPr="00611E07">
        <w:rPr>
          <w:szCs w:val="24"/>
        </w:rPr>
        <w:t>Sutkinja:</w:t>
      </w:r>
    </w:p>
    <w:p w:rsidRDefault="00FD65EE" w:rsidP="00611E07" w:rsidR="00611E07" w:rsidRPr="00611E07">
      <w:pPr>
        <w:rPr>
          <w:szCs w:val="24"/>
        </w:rPr>
      </w:pPr>
      <w:r>
        <w:rPr>
          <w:szCs w:val="24"/>
        </w:rPr>
        <w:t xml:space="preserve">                                                                                                            </w:t>
      </w:r>
      <w:r w:rsidR="00611E07" w:rsidRPr="00611E07">
        <w:rPr>
          <w:szCs w:val="24"/>
        </w:rPr>
        <w:t>Ana-Marija Murić</w:t>
      </w:r>
      <w:r w:rsidR="00D566BD">
        <w:rPr>
          <w:szCs w:val="24"/>
        </w:rPr>
        <w:t xml:space="preserve"> v. r.</w:t>
      </w:r>
    </w:p>
    <w:p w:rsidRDefault="00611E07" w:rsidP="00611E07" w:rsidR="00611E07">
      <w:pPr>
        <w:rPr>
          <w:szCs w:val="24"/>
        </w:rPr>
      </w:pPr>
    </w:p>
    <w:p w:rsidRDefault="00FD65EE" w:rsidP="00611E07" w:rsidR="00FD65EE" w:rsidRPr="00611E07">
      <w:pPr>
        <w:rPr>
          <w:szCs w:val="24"/>
        </w:rPr>
      </w:pPr>
    </w:p>
    <w:p w:rsidRDefault="00611E07" w:rsidP="00611E07" w:rsidR="00611E07" w:rsidRPr="00611E07">
      <w:pPr>
        <w:rPr>
          <w:szCs w:val="24"/>
        </w:rPr>
      </w:pPr>
      <w:r w:rsidRPr="00611E07">
        <w:rPr>
          <w:szCs w:val="24"/>
        </w:rPr>
        <w:t>U</w:t>
      </w:r>
      <w:r w:rsidR="00FD65EE">
        <w:rPr>
          <w:szCs w:val="24"/>
        </w:rPr>
        <w:t>puta o pravnom lijeku:</w:t>
      </w:r>
    </w:p>
    <w:p w:rsidRDefault="00611E07" w:rsidP="00611E07" w:rsidR="00611E07" w:rsidRPr="00611E07">
      <w:pPr>
        <w:rPr>
          <w:szCs w:val="24"/>
        </w:rPr>
      </w:pPr>
      <w:r w:rsidRPr="00611E07">
        <w:rPr>
          <w:szCs w:val="24"/>
        </w:rPr>
        <w:t>Protiv ovog rješenja žalbu može podnijeti potrošač u roku od 15 dana računajući od proteka osmog dana od objave rješenja na mrežnoj stranici e-Oglasna ploča sudova.</w:t>
      </w:r>
    </w:p>
    <w:p w:rsidRDefault="00611E07" w:rsidP="00611E07" w:rsidR="00611E07" w:rsidRPr="00611E07">
      <w:pPr>
        <w:rPr>
          <w:szCs w:val="24"/>
        </w:rPr>
      </w:pPr>
      <w:r w:rsidRPr="00611E07">
        <w:rPr>
          <w:szCs w:val="24"/>
        </w:rPr>
        <w:t>Žalba se podnosi ovome sudu u tri primjerka, a o žalbi odlučuje nadležni županijski sud.</w:t>
      </w:r>
    </w:p>
    <w:p w:rsidRDefault="00611E07" w:rsidP="00611E07" w:rsidR="00611E07" w:rsidRPr="00611E07">
      <w:pPr>
        <w:rPr>
          <w:szCs w:val="24"/>
        </w:rPr>
      </w:pPr>
    </w:p>
    <w:p w:rsidRDefault="00FD65EE" w:rsidP="00FD65EE" w:rsidR="00611E07" w:rsidRPr="00611E07">
      <w:pPr>
        <w:rPr>
          <w:szCs w:val="24"/>
        </w:rPr>
      </w:pPr>
      <w:r>
        <w:rPr>
          <w:szCs w:val="24"/>
        </w:rPr>
        <w:t xml:space="preserve">Dostaviti:  </w:t>
      </w:r>
      <w:r w:rsidR="00611E07" w:rsidRPr="00611E07">
        <w:rPr>
          <w:szCs w:val="24"/>
        </w:rPr>
        <w:t xml:space="preserve"> putem mrežne stranice e-Oglasna ploča suda i to: </w:t>
      </w:r>
    </w:p>
    <w:p w:rsidRDefault="00611E07" w:rsidP="00611E07" w:rsidR="00611E07" w:rsidRPr="00611E07">
      <w:pPr>
        <w:numPr>
          <w:ilvl w:val="0"/>
          <w:numId w:val="1"/>
        </w:numPr>
        <w:rPr>
          <w:szCs w:val="24"/>
        </w:rPr>
      </w:pPr>
      <w:r w:rsidRPr="00611E07">
        <w:rPr>
          <w:szCs w:val="24"/>
        </w:rPr>
        <w:t>vjerovnicima</w:t>
      </w:r>
    </w:p>
    <w:p w:rsidRDefault="00611E07" w:rsidP="00611E07" w:rsidR="00611E07" w:rsidRPr="00611E07">
      <w:pPr>
        <w:numPr>
          <w:ilvl w:val="0"/>
          <w:numId w:val="1"/>
        </w:numPr>
        <w:rPr>
          <w:szCs w:val="24"/>
        </w:rPr>
      </w:pPr>
      <w:r w:rsidRPr="00611E07">
        <w:rPr>
          <w:szCs w:val="24"/>
        </w:rPr>
        <w:t>potrošaču</w:t>
      </w:r>
    </w:p>
    <w:p w:rsidRDefault="00611E07" w:rsidP="00611E07" w:rsidR="00611E07" w:rsidRPr="00611E07">
      <w:pPr>
        <w:numPr>
          <w:ilvl w:val="0"/>
          <w:numId w:val="1"/>
        </w:numPr>
        <w:rPr>
          <w:szCs w:val="24"/>
        </w:rPr>
      </w:pPr>
      <w:r w:rsidRPr="00611E07">
        <w:rPr>
          <w:szCs w:val="24"/>
        </w:rPr>
        <w:t>Poreznoj upravi Varaždin</w:t>
      </w:r>
    </w:p>
    <w:p w:rsidRDefault="00611E07" w:rsidP="00611E07" w:rsidR="00611E07" w:rsidRPr="00611E07">
      <w:pPr>
        <w:numPr>
          <w:ilvl w:val="0"/>
          <w:numId w:val="1"/>
        </w:numPr>
        <w:rPr>
          <w:szCs w:val="24"/>
        </w:rPr>
      </w:pPr>
      <w:r w:rsidRPr="00611E07">
        <w:rPr>
          <w:szCs w:val="24"/>
        </w:rPr>
        <w:t>ODO u Varaždinu, Građansko-upravni odjel</w:t>
      </w:r>
    </w:p>
    <w:p w:rsidRDefault="00611E07" w:rsidP="00611E07" w:rsidR="00611E07" w:rsidRPr="00611E07">
      <w:pPr>
        <w:numPr>
          <w:ilvl w:val="0"/>
          <w:numId w:val="1"/>
        </w:numPr>
        <w:rPr>
          <w:szCs w:val="24"/>
        </w:rPr>
      </w:pPr>
      <w:r w:rsidRPr="00611E07">
        <w:rPr>
          <w:szCs w:val="24"/>
        </w:rPr>
        <w:t>pravnim osobama koje za potrošača obavljaju poslove platnoga prometa</w:t>
      </w:r>
    </w:p>
    <w:p w:rsidRDefault="00611E07" w:rsidP="00611E07" w:rsidR="00611E07" w:rsidRPr="00611E07">
      <w:pPr>
        <w:numPr>
          <w:ilvl w:val="0"/>
          <w:numId w:val="1"/>
        </w:numPr>
        <w:rPr>
          <w:szCs w:val="24"/>
        </w:rPr>
      </w:pPr>
      <w:r w:rsidRPr="00611E07">
        <w:rPr>
          <w:szCs w:val="24"/>
        </w:rPr>
        <w:t>FINA Varaždin</w:t>
      </w:r>
    </w:p>
    <w:p w:rsidRDefault="00611E07" w:rsidP="00611E07" w:rsidR="00611E07" w:rsidRPr="00611E07">
      <w:pPr>
        <w:numPr>
          <w:ilvl w:val="0"/>
          <w:numId w:val="1"/>
        </w:numPr>
        <w:rPr>
          <w:szCs w:val="24"/>
        </w:rPr>
      </w:pPr>
      <w:r w:rsidRPr="00611E07">
        <w:rPr>
          <w:szCs w:val="24"/>
        </w:rPr>
        <w:t>tijelima koja vode javne knjige, registre, upisnike i očevidnike u kojima je potrošač upisan kao nositelj nekoga prava</w:t>
      </w:r>
    </w:p>
    <w:p w:rsidRDefault="00611E07" w:rsidP="00611E07" w:rsidR="00611E07" w:rsidRPr="00611E07">
      <w:pPr>
        <w:rPr>
          <w:szCs w:val="24"/>
        </w:rPr>
      </w:pPr>
    </w:p>
    <w:p w:rsidRDefault="00611E07" w:rsidP="00611E07" w:rsidR="00611E07" w:rsidRPr="00611E07">
      <w:pPr>
        <w:rPr>
          <w:szCs w:val="24"/>
        </w:rPr>
      </w:pPr>
    </w:p>
    <w:p w:rsidRDefault="00D566BD" w:rsidP="00D566BD" w:rsidR="00D566BD" w:rsidRPr="008F3422">
      <w:pPr>
        <w:rPr>
          <w:rFonts w:eastAsia="Times New Roman"/>
          <w:szCs w:val="24"/>
          <w:lang w:eastAsia="hr-HR" w:val="en-AU"/>
        </w:rPr>
      </w:pPr>
      <w:r w:rsidRPr="008F3422">
        <w:rPr>
          <w:rFonts w:eastAsia="Times New Roman"/>
          <w:szCs w:val="24"/>
          <w:lang w:eastAsia="hr-HR" w:val="en-AU"/>
        </w:rPr>
        <w:t xml:space="preserve">                                                                       Za točnost</w:t>
      </w:r>
      <w:r>
        <w:rPr>
          <w:rFonts w:eastAsia="Times New Roman"/>
          <w:szCs w:val="24"/>
          <w:lang w:eastAsia="hr-HR" w:val="en-AU"/>
        </w:rPr>
        <w:t xml:space="preserve"> otpravka – ovlašteni službenik</w:t>
      </w:r>
    </w:p>
    <w:p w:rsidRDefault="00D566BD" w:rsidP="00D566BD" w:rsidR="00D566BD">
      <w:pPr>
        <w:rPr>
          <w:rFonts w:eastAsia="Times New Roman"/>
          <w:szCs w:val="24"/>
          <w:lang w:eastAsia="hr-HR" w:val="en-AU"/>
        </w:rPr>
      </w:pPr>
      <w:r w:rsidRPr="008F3422">
        <w:rPr>
          <w:rFonts w:eastAsia="Times New Roman"/>
          <w:szCs w:val="24"/>
          <w:lang w:eastAsia="hr-HR" w:val="en-AU"/>
        </w:rPr>
        <w:t xml:space="preserve">                                                                                               Biserka Bajer</w:t>
      </w:r>
    </w:p>
    <w:p w:rsidRDefault="00D566BD" w:rsidP="00D566BD" w:rsidR="00D566BD">
      <w:pPr>
        <w:rPr>
          <w:rFonts w:eastAsia="Times New Roman"/>
          <w:szCs w:val="24"/>
          <w:lang w:eastAsia="hr-HR" w:val="en-AU"/>
        </w:rPr>
      </w:pPr>
    </w:p>
    <w:p w:rsidRDefault="00D566BD" w:rsidP="00D566BD" w:rsidR="00D566BD">
      <w:pPr>
        <w:rPr>
          <w:rFonts w:eastAsia="Times New Roman"/>
          <w:szCs w:val="24"/>
          <w:lang w:eastAsia="hr-HR" w:val="en-AU"/>
        </w:rPr>
      </w:pPr>
    </w:p>
    <w:p w:rsidRDefault="00611E07" w:rsidP="00611E07" w:rsidR="00611E07" w:rsidRPr="00611E07">
      <w:pPr>
        <w:rPr>
          <w:szCs w:val="24"/>
        </w:rPr>
      </w:pPr>
    </w:p>
    <w:p w:rsidRDefault="00A0744A" w:rsidP="006A1BF5" w:rsidR="00A0744A" w:rsidRPr="006A1BF5">
      <w:pPr>
        <w:rPr>
          <w:szCs w:val="24"/>
        </w:rPr>
      </w:pPr>
    </w:p>
    <w:sectPr w:rsidSect="006E21E5" w:rsidR="00A0744A" w:rsidRPr="006A1BF5">
      <w:headerReference w:type="default" r:id="rId10"/>
      <w:pgSz w:code="9" w:h="16838" w:w="11906"/>
      <w:pgMar w:gutter="0" w:footer="851" w:header="851"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11E07" w:rsidP="00017662" w:rsidR="00611E07">
      <w:r>
        <w:separator/>
      </w:r>
    </w:p>
  </w:endnote>
  <w:endnote w:id="0" w:type="continuationSeparator">
    <w:p w:rsidRDefault="00611E07" w:rsidP="00017662" w:rsidR="00611E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11E07" w:rsidP="00017662" w:rsidR="00611E07">
      <w:r>
        <w:separator/>
      </w:r>
    </w:p>
  </w:footnote>
  <w:footnote w:id="0" w:type="continuationSeparator">
    <w:p w:rsidRDefault="00611E07" w:rsidP="00017662" w:rsidR="00611E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21E5" w:rsidR="006E21E5">
    <w:pPr>
      <w:pStyle w:val="Zaglavlje"/>
      <w:jc w:val="center"/>
    </w:pPr>
    <w:r>
      <w:fldChar w:fldCharType="begin"/>
    </w:r>
    <w:r>
      <w:instrText>PAGE   \* MERGEFORMAT</w:instrText>
    </w:r>
    <w:r>
      <w:fldChar w:fldCharType="separate"/>
    </w:r>
    <w:r w:rsidR="004060B9">
      <w:rPr>
        <w:noProof/>
      </w:rPr>
      <w:t>3</w:t>
    </w:r>
    <w:r>
      <w:fldChar w:fldCharType="end"/>
    </w:r>
  </w:p>
  <w:p w:rsidRDefault="00FD65EE" w:rsidP="00FD65EE" w:rsidR="00FD65EE" w:rsidRPr="00F91944">
    <w:pPr>
      <w:rPr>
        <w:szCs w:val="24"/>
      </w:rPr>
    </w:pPr>
    <w:r>
      <w:rPr>
        <w:szCs w:val="24"/>
      </w:rPr>
      <w:t xml:space="preserve">                                                                                              </w:t>
    </w:r>
    <w:r w:rsidRPr="00F91944">
      <w:rPr>
        <w:szCs w:val="24"/>
      </w:rPr>
      <w:t>Posl</w:t>
    </w:r>
    <w:r>
      <w:rPr>
        <w:szCs w:val="24"/>
      </w:rPr>
      <w:t>ovni</w:t>
    </w:r>
    <w:r w:rsidRPr="00F91944">
      <w:rPr>
        <w:szCs w:val="24"/>
      </w:rPr>
      <w:t xml:space="preserve"> broj: 7 Sp-10/16-2</w:t>
    </w:r>
    <w:r>
      <w:rPr>
        <w:szCs w:val="24"/>
      </w:rPr>
      <w:t>6</w:t>
    </w:r>
  </w:p>
  <w:p w:rsidRDefault="006E21E5" w:rsidP="00FD65EE" w:rsidR="006E21E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E30A4"/>
    <w:multiLevelType w:val="hybridMultilevel"/>
    <w:tmpl w:val="88A23860"/>
    <w:lvl w:tplc="A580BEE2"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F995909"/>
    <w:multiLevelType w:val="hybridMultilevel"/>
    <w:tmpl w:val="D334E9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E07"/>
    <w:rsid w:val="00017662"/>
    <w:rsid w:val="00082779"/>
    <w:rsid w:val="000F3784"/>
    <w:rsid w:val="001A6F83"/>
    <w:rsid w:val="001B2241"/>
    <w:rsid w:val="004060B9"/>
    <w:rsid w:val="00611E07"/>
    <w:rsid w:val="006A1BF5"/>
    <w:rsid w:val="006E21E5"/>
    <w:rsid w:val="00797293"/>
    <w:rsid w:val="008D61D7"/>
    <w:rsid w:val="0098745B"/>
    <w:rsid w:val="009B38C9"/>
    <w:rsid w:val="00A0744A"/>
    <w:rsid w:val="00B27134"/>
    <w:rsid w:val="00B85FA2"/>
    <w:rsid w:val="00C1341F"/>
    <w:rsid w:val="00CD57CC"/>
    <w:rsid w:val="00D566BD"/>
    <w:rsid w:val="00D6185D"/>
    <w:rsid w:val="00E96151"/>
    <w:rsid w:val="00F91944"/>
    <w:rsid w:val="00FD65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5FA2"/>
    <w:pPr>
      <w:jc w:val="both"/>
    </w:pPr>
    <w:rPr>
      <w:rFonts w:hAnsi="Times New Roman" w:ascii="Times New Roman"/>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true" w:styleId="ZaglavljeChar" w:type="character">
    <w:name w:val="Zaglavlje Char"/>
    <w:link w:val="Zaglavlje"/>
    <w:uiPriority w:val="99"/>
    <w:rsid w:val="00017662"/>
    <w:rPr>
      <w:rFonts w:hAnsi="Times New Roman" w:asci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true" w:styleId="PodnojeChar" w:type="character">
    <w:name w:val="Podnožje Char"/>
    <w:link w:val="Podnoje"/>
    <w:uiPriority w:val="99"/>
    <w:rsid w:val="00017662"/>
    <w:rPr>
      <w:rFonts w:hAnsi="Times New Roman" w:ascii="Times New Roman"/>
      <w:sz w:val="24"/>
    </w:rPr>
  </w:style>
  <w:style w:styleId="Reetkatablice" w:type="table">
    <w:name w:val="Table Grid"/>
    <w:basedOn w:val="Obinatablica"/>
    <w:uiPriority w:val="59"/>
    <w:rsid w:val="006A1BF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11E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E07"/>
    <w:rPr>
      <w:rFonts w:cs="Tahoma" w:hAnsi="Tahoma" w:ascii="Tahoma"/>
      <w:sz w:val="16"/>
      <w:szCs w:val="16"/>
      <w:lang w:eastAsia="en-US"/>
    </w:rPr>
  </w:style>
  <w:style w:styleId="Odlomakpopisa" w:type="paragraph">
    <w:name w:val="List Paragraph"/>
    <w:basedOn w:val="Normal"/>
    <w:uiPriority w:val="34"/>
    <w:qFormat/>
    <w:rsid w:val="00FD65EE"/>
    <w:pPr>
      <w:ind w:left="720"/>
      <w:contextualSpacing/>
    </w:pPr>
  </w:style>
  <w:style w:styleId="Tekstrezerviranogmjesta" w:type="character">
    <w:name w:val="Placeholder Text"/>
    <w:basedOn w:val="Zadanifontodlomka"/>
    <w:uiPriority w:val="99"/>
    <w:semiHidden/>
    <w:rsid w:val="004060B9"/>
    <w:rPr>
      <w:color w:val="808080"/>
      <w:bdr w:space="0" w:sz="0" w:color="auto" w:val="none"/>
      <w:shd w:fill="auto" w:color="auto" w:val="clear"/>
    </w:rPr>
  </w:style>
  <w:style w:customStyle="true" w:styleId="eSPISCCParagraphDefaultFont" w:type="character">
    <w:name w:val="eSPIS_CC_Paragraph Default Font"/>
    <w:basedOn w:val="Zadanifontodlomka"/>
    <w:rsid w:val="004060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60B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060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60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5FA2"/>
    <w:pPr>
      <w:jc w:val="both"/>
    </w:pPr>
    <w:rPr>
      <w:rFonts w:ascii="Times New Roman" w:hAnsi="Times New Roman"/>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17662"/>
    <w:pPr>
      <w:tabs>
        <w:tab w:pos="4536" w:val="center"/>
        <w:tab w:pos="9072" w:val="right"/>
      </w:tabs>
    </w:pPr>
  </w:style>
  <w:style w:customStyle="1" w:styleId="ZaglavljeChar" w:type="character">
    <w:name w:val="Zaglavlje Char"/>
    <w:link w:val="Zaglavlje"/>
    <w:uiPriority w:val="99"/>
    <w:rsid w:val="00017662"/>
    <w:rPr>
      <w:rFonts w:ascii="Times New Roman" w:hAnsi="Times New Roman"/>
      <w:sz w:val="24"/>
    </w:rPr>
  </w:style>
  <w:style w:styleId="Podnoje" w:type="paragraph">
    <w:name w:val="footer"/>
    <w:basedOn w:val="Normal"/>
    <w:link w:val="PodnojeChar"/>
    <w:uiPriority w:val="99"/>
    <w:unhideWhenUsed/>
    <w:rsid w:val="00017662"/>
    <w:pPr>
      <w:tabs>
        <w:tab w:pos="4536" w:val="center"/>
        <w:tab w:pos="9072" w:val="right"/>
      </w:tabs>
    </w:pPr>
  </w:style>
  <w:style w:customStyle="1" w:styleId="PodnojeChar" w:type="character">
    <w:name w:val="Podnožje Char"/>
    <w:link w:val="Podnoje"/>
    <w:uiPriority w:val="99"/>
    <w:rsid w:val="00017662"/>
    <w:rPr>
      <w:rFonts w:ascii="Times New Roman" w:hAnsi="Times New Roman"/>
      <w:sz w:val="24"/>
    </w:rPr>
  </w:style>
  <w:style w:styleId="Reetkatablice" w:type="table">
    <w:name w:val="Table Grid"/>
    <w:basedOn w:val="Obinatablica"/>
    <w:uiPriority w:val="59"/>
    <w:rsid w:val="006A1BF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11E07"/>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E07"/>
    <w:rPr>
      <w:rFonts w:ascii="Tahoma" w:cs="Tahoma" w:hAnsi="Tahoma"/>
      <w:sz w:val="16"/>
      <w:szCs w:val="16"/>
      <w:lang w:eastAsia="en-US"/>
    </w:rPr>
  </w:style>
  <w:style w:styleId="Odlomakpopisa" w:type="paragraph">
    <w:name w:val="List Paragraph"/>
    <w:basedOn w:val="Normal"/>
    <w:uiPriority w:val="34"/>
    <w:qFormat/>
    <w:rsid w:val="00FD65EE"/>
    <w:pPr>
      <w:ind w:left="720"/>
      <w:contextualSpacing/>
    </w:pPr>
  </w:style>
  <w:style w:styleId="Tekstrezerviranogmjesta" w:type="character">
    <w:name w:val="Placeholder Text"/>
    <w:basedOn w:val="Zadanifontodlomka"/>
    <w:uiPriority w:val="99"/>
    <w:semiHidden/>
    <w:rsid w:val="004060B9"/>
    <w:rPr>
      <w:color w:val="808080"/>
      <w:bdr w:color="auto" w:space="0" w:sz="0" w:val="none"/>
      <w:shd w:color="auto" w:fill="auto" w:val="clear"/>
    </w:rPr>
  </w:style>
  <w:style w:customStyle="1" w:styleId="eSPISCCParagraphDefaultFont" w:type="character">
    <w:name w:val="eSPIS_CC_Paragraph Default Font"/>
    <w:basedOn w:val="Zadanifontodlomka"/>
    <w:rsid w:val="004060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60B9"/>
    <w:rPr>
      <w:szCs w:val="24"/>
      <w:bdr w:color="auto" w:space="0" w:sz="0" w:val="none"/>
      <w:shd w:color="auto" w:fill="FFFFCC" w:val="clear"/>
      <w:lang w:val="hr-HR"/>
    </w:rPr>
  </w:style>
  <w:style w:customStyle="1" w:styleId="PozadinaSvijetloCrvena" w:type="character">
    <w:name w:val="Pozadina_SvijetloCrvena"/>
    <w:basedOn w:val="eSPISCCParagraphDefaultFont"/>
    <w:rsid w:val="004060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60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Murić</izvorni_sadrzaj>
    <derivirana_varijabla naziv="DomainObject.DonositeljOdluke.Prezime_1">Murić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2016.</izvorni_sadrzaj>
    <derivirana_varijabla naziv="DomainObject.Predmet.DatumOsnivanja_1">10.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U ROČIŠTU</izvorni_sadrzaj>
    <derivirana_varijabla naziv="DomainObject.Predmet.Opis_1">SPIS U ROČIŠTU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Sp-10/2016</izvorni_sadrzaj>
    <derivirana_varijabla naziv="DomainObject.Predmet.OznakaBroj_1">Sp-10/2016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DOPIS OD 01.12.2016 U REF.</izvorni_sadrzaj>
    <derivirana_varijabla naziv="DomainObject.Predmet.PrimjedbaSuca_1">DOPIS OD 01.12.2016 U REF.</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113/1</izvorni_sadrzaj>
    <derivirana_varijabla naziv="DomainObject.Predmet.Referada.Prostorija.Naziv_1">sudnica 113/1</derivirana_varijabla>
  </DomainObject.Predmet.Referada.Prostorija.Naziv>
  <DomainObject.Predmet.Referada.Prostorija.Oznaka>
    <izvorni_sadrzaj>113/1</izvorni_sadrzaj>
    <derivirana_varijabla naziv="DomainObject.Predmet.Referada.Prostorija.Oznaka_1">113/1</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Ana-Marija Murić</izvorni_sadrzaj>
    <derivirana_varijabla naziv="DomainObject.Predmet.Referada.Sudac_1">Ana-Marija Murić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Mario Sekačić</izvorni_sadrzaj>
    <derivirana_varijabla naziv="DomainObject.Predmet.StrankaFormated_1">  Mario Sekačić</derivirana_varijabla>
  </DomainObject.Predmet.StrankaFormated>
  <DomainObject.Predmet.StrankaFormatedOIB>
    <izvorni_sadrzaj>  Mario Sekačić, OIB 54810962562</izvorni_sadrzaj>
    <derivirana_varijabla naziv="DomainObject.Predmet.StrankaFormatedOIB_1">  Mario Sekačić, OIB 54810962562</derivirana_varijabla>
  </DomainObject.Predmet.StrankaFormatedOIB>
  <DomainObject.Predmet.StrankaFormatedWithAdress>
    <izvorni_sadrzaj> Mario Sekačić, Ulica Mirka Kolarića St. 26, 42000 Varaždin</izvorni_sadrzaj>
    <derivirana_varijabla naziv="DomainObject.Predmet.StrankaFormatedWithAdress_1"> Mario Sekačić, Ulica Mirka Kolarića St. 26, 42000 Varaždin</derivirana_varijabla>
  </DomainObject.Predmet.StrankaFormatedWithAdress>
  <DomainObject.Predmet.StrankaFormatedWithAdressOIB>
    <izvorni_sadrzaj> Mario Sekačić, OIB 54810962562, Ulica Mirka Kolarića St. 26, 42000 Varaždin</izvorni_sadrzaj>
    <derivirana_varijabla naziv="DomainObject.Predmet.StrankaFormatedWithAdressOIB_1"> Mario Sekačić, OIB 54810962562, Ulica Mirka Kolarića St. 26, 42000 Varaždin</derivirana_varijabla>
  </DomainObject.Predmet.StrankaFormatedWithAdressOIB>
  <DomainObject.Predmet.StrankaWithAdress>
    <izvorni_sadrzaj>Mario Sekačić Ulica Mirka Kolarića St. 26,42000 Varaždin</izvorni_sadrzaj>
    <derivirana_varijabla naziv="DomainObject.Predmet.StrankaWithAdress_1">Mario Sekačić Ulica Mirka Kolarića St. 26,42000 Varaždin</derivirana_varijabla>
  </DomainObject.Predmet.StrankaWithAdress>
  <DomainObject.Predmet.StrankaWithAdressOIB>
    <izvorni_sadrzaj>Mario Sekačić, OIB 54810962562, Ulica Mirka Kolarića St. 26,42000 Varaždin</izvorni_sadrzaj>
    <derivirana_varijabla naziv="DomainObject.Predmet.StrankaWithAdressOIB_1">Mario Sekačić, OIB 54810962562, Ulica Mirka Kolarića St. 26,42000 Varaždin</derivirana_varijabla>
  </DomainObject.Predmet.StrankaWithAdressOIB>
  <DomainObject.Predmet.StrankaNazivFormated>
    <izvorni_sadrzaj>Mario Sekačić</izvorni_sadrzaj>
    <derivirana_varijabla naziv="DomainObject.Predmet.StrankaNazivFormated_1">Mario Sekačić</derivirana_varijabla>
  </DomainObject.Predmet.StrankaNazivFormated>
  <DomainObject.Predmet.StrankaNazivFormatedOIB>
    <izvorni_sadrzaj>Mario Sekačić, OIB 54810962562</izvorni_sadrzaj>
    <derivirana_varijabla naziv="DomainObject.Predmet.StrankaNazivFormatedOIB_1">Mario Sekačić, OIB 54810962562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i ostavinska pisarnica</izvorni_sadrzaj>
    <derivirana_varijabla naziv="DomainObject.Predmet.UstrojstvenaJedinicaVodi.Naziv_1">izvanparnična i ostavinska pisarnica</derivirana_varijabla>
  </DomainObject.Predmet.UstrojstvenaJedinicaVodi.Naziv>
  <DomainObject.Predmet.UstrojstvenaJedinicaVodi.Oznaka>
    <izvorni_sadrzaj>izv. i O. pis.</izvorni_sadrzaj>
    <derivirana_varijabla naziv="DomainObject.Predmet.UstrojstvenaJedinicaVodi.Oznaka_1">izv. i O. pis.</derivirana_varijabla>
  </DomainObject.Predmet.UstrojstvenaJedinicaVodi.Oznaka>
  <DomainObject.Predmet.UstrojstvenaJedinicaVodi.Prostorija.Naziv>
    <izvorni_sadrzaj>izv. i ostav. pisarnica</izvorni_sadrzaj>
    <derivirana_varijabla naziv="DomainObject.Predmet.UstrojstvenaJedinicaVodi.Prostorija.Naziv_1">izv. i ostav. pisarnica</derivirana_varijabla>
  </DomainObject.Predmet.UstrojstvenaJedinicaVodi.Prostorija.Naziv>
  <DomainObject.Predmet.UstrojstvenaJedinicaVodi.Prostorija.Oznaka>
    <izvorni_sadrzaj>prizemlje 15/p</izvorni_sadrzaj>
    <derivirana_varijabla naziv="DomainObject.Predmet.UstrojstvenaJedinicaVodi.Prostorija.Oznaka_1">prizemlje 15/p</derivirana_varijabla>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Biserka Bajer</izvorni_sadrzaj>
    <derivirana_varijabla naziv="DomainObject.Predmet.Zapisnicar_1">Biserka Bajer</derivirana_varijabla>
  </DomainObject.Predmet.Zapisnicar>
  <DomainObject.Predmet.StrankaListFormated>
    <izvorni_sadrzaj>
      <item>Mario Sekačić</item>
    </izvorni_sadrzaj>
    <derivirana_varijabla naziv="DomainObject.Predmet.StrankaListFormated_1">
      <item>Mario Sekačić</item>
    </derivirana_varijabla>
  </DomainObject.Predmet.StrankaListFormated>
  <DomainObject.Predmet.StrankaListFormatedOIB>
    <izvorni_sadrzaj>
      <item>Mario Sekačić, OIB 54810962562</item>
    </izvorni_sadrzaj>
    <derivirana_varijabla naziv="DomainObject.Predmet.StrankaListFormatedOIB_1">
      <item>Mario Sekačić, OIB 54810962562</item>
    </derivirana_varijabla>
  </DomainObject.Predmet.StrankaListFormatedOIB>
  <DomainObject.Predmet.StrankaListFormatedWithAdress>
    <izvorni_sadrzaj>
      <item>Mario Sekačić, Ulica Mirka Kolarića St. 26, 42000 Varaždin</item>
    </izvorni_sadrzaj>
    <derivirana_varijabla naziv="DomainObject.Predmet.StrankaListFormatedWithAdress_1">
      <item>Mario Sekačić, Ulica Mirka Kolarića St. 26, 42000 Varaždin</item>
    </derivirana_varijabla>
  </DomainObject.Predmet.StrankaListFormatedWithAdress>
  <DomainObject.Predmet.StrankaListFormatedWithAdressOIB>
    <izvorni_sadrzaj>
      <item>Mario Sekačić, OIB 54810962562, Ulica Mirka Kolarića St. 26, 42000 Varaždin</item>
    </izvorni_sadrzaj>
    <derivirana_varijabla naziv="DomainObject.Predmet.StrankaListFormatedWithAdressOIB_1">
      <item>Mario Sekačić, OIB 54810962562, Ulica Mirka Kolarića St. 26, 42000 Varaždin</item>
    </derivirana_varijabla>
  </DomainObject.Predmet.StrankaListFormatedWithAdressOIB>
  <DomainObject.Predmet.StrankaListNazivFormated>
    <izvorni_sadrzaj>
      <item>Mario Sekačić</item>
    </izvorni_sadrzaj>
    <derivirana_varijabla naziv="DomainObject.Predmet.StrankaListNazivFormated_1">
      <item>Mario Sekačić</item>
    </derivirana_varijabla>
  </DomainObject.Predmet.StrankaListNazivFormated>
  <DomainObject.Predmet.StrankaListNazivFormatedOIB>
    <izvorni_sadrzaj>
      <item>Mario Sekačić, OIB 54810962562</item>
    </izvorni_sadrzaj>
    <derivirana_varijabla naziv="DomainObject.Predmet.StrankaListNazivFormatedOIB_1">
      <item>Mario Sekačić, OIB 54810962562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 d.d.</item>
      <item>VIPNET d.o.o.</item>
      <item>REPUBLIKA HRVATSKA</item>
      <item>HRVATSKI TELEKOM d.d.</item>
      <item>CENTAR ZA SOCIJALNU SKRB VARAŽDIN</item>
      <item>FINA ZAGREB</item>
      <item>Odvjetničko društvo Hanžeković &amp; Partneri društvo s ograničenom odgovornošću</item>
    </izvorni_sadrzaj>
    <derivirana_varijabla naziv="DomainObject.Predmet.OstaliListFormated_1">
      <item>ZAGREBAČKA BANKA d.d.</item>
      <item>VIPNET d.o.o.</item>
      <item>REPUBLIKA HRVATSKA</item>
      <item>HRVATSKI TELEKOM d.d.</item>
      <item>CENTAR ZA SOCIJALNU SKRB VARAŽDIN</item>
      <item>FINA ZAGREB</item>
      <item>Odvjetničko društvo Hanžeković &amp; Partneri društvo s ograničenom odgovornošću</item>
    </derivirana_varijabla>
  </DomainObject.Predmet.OstaliListFormated>
  <DomainObject.Predmet.OstaliListFormatedOIB>
    <izvorni_sadrzaj>
      <item>ZAGREBAČKA BANKA d.d., OIB 92963223473</item>
      <item>VIPNET d.o.o., OIB 29524210204</item>
      <item>REPUBLIKA HRVATSKA, OIB 18683136487</item>
      <item>HRVATSKI TELEKOM d.d., OIB 81793146560</item>
      <item>CENTAR ZA SOCIJALNU SKRB VARAŽDIN, OIB 87061553266</item>
      <item>FINA ZAGREB, OIB 85821130368</item>
      <item>Odvjetničko društvo Hanžeković &amp; Partneri društvo s ograničenom odgovornošću, OIB 85127306373</item>
    </izvorni_sadrzaj>
    <derivirana_varijabla naziv="DomainObject.Predmet.OstaliListFormatedOIB_1">
      <item>ZAGREBAČKA BANKA d.d., OIB 92963223473</item>
      <item>VIPNET d.o.o., OIB 29524210204</item>
      <item>REPUBLIKA HRVATSKA, OIB 18683136487</item>
      <item>HRVATSKI TELEKOM d.d., OIB 81793146560</item>
      <item>CENTAR ZA SOCIJALNU SKRB VARAŽDIN, OIB 87061553266</item>
      <item>FINA ZAGREB, OIB 85821130368</item>
      <item>Odvjetničko društvo Hanžeković &amp; Partneri društvo s ograničenom odgovornošću, OIB 85127306373</item>
    </derivirana_varijabla>
  </DomainObject.Predmet.OstaliListFormatedOIB>
  <DomainObject.Predmet.OstaliListFormatedWithAdress>
    <izvorni_sadrzaj>
      <item>ZAGREBAČKA BANKA d.d., Trg bana Josipa Jelačića 10, 10000 Zagreb</item>
      <item>VIPNET d.o.o., Vrtni put 1, 10000 Zagreb</item>
      <item>REPUBLIKA HRVATSKA</item>
      <item>HRVATSKI TELEKOM d.d., R.F. Mihanovića 9, 10000 Zagreb</item>
      <item>CENTAR ZA SOCIJALNU SKRB VARAŽDIN, Nazorova 22, 42000 Varaždin</item>
      <item>FINA ZAGREB, Ulica grada Vukovara 70, 10000 Zagreb</item>
      <item>Odvjetničko društvo Hanžeković &amp; Partneri društvo s ograničenom odgovornošću, Radnička Cesta 22, 10000 Zagreb</item>
    </izvorni_sadrzaj>
    <derivirana_varijabla naziv="DomainObject.Predmet.OstaliListFormatedWithAdress_1">
      <item>ZAGREBAČKA BANKA d.d., Trg bana Josipa Jelačića 10, 10000 Zagreb</item>
      <item>VIPNET d.o.o., Vrtni put 1, 10000 Zagreb</item>
      <item>REPUBLIKA HRVATSKA</item>
      <item>HRVATSKI TELEKOM d.d., R.F. Mihanovića 9, 10000 Zagreb</item>
      <item>CENTAR ZA SOCIJALNU SKRB VARAŽDIN, Nazorova 22, 42000 Varaždin</item>
      <item>FINA ZAGREB, Ulica grada Vukovara 70, 10000 Zagreb</item>
      <item>Odvjetničko društvo Hanžeković &amp; Partneri društvo s ograničenom odgovornošću, Radnička Cesta 22, 10000 Zagreb</item>
    </derivirana_varijabla>
  </DomainObject.Predmet.OstaliListFormatedWithAdress>
  <DomainObject.Predmet.OstaliListFormatedWithAdressOIB>
    <izvorni_sadrzaj>
      <item>ZAGREBAČKA BANKA d.d., OIB 92963223473, Trg bana Josipa Jelačića 10, 10000 Zagreb</item>
      <item>VIPNET d.o.o., OIB 29524210204, Vrtni put 1, 10000 Zagreb</item>
      <item>REPUBLIKA HRVATSKA, OIB 18683136487</item>
      <item>HRVATSKI TELEKOM d.d., OIB 81793146560, R.F. Mihanovića 9, 10000 Zagreb</item>
      <item>CENTAR ZA SOCIJALNU SKRB VARAŽDIN, OIB 87061553266, Nazorova 22, 42000 Varaždin</item>
      <item>FINA ZAGREB, OIB 85821130368, Ulica grada Vukovara 70, 10000 Zagreb</item>
      <item>Odvjetničko društvo Hanžeković &amp; Partneri društvo s ograničenom odgovornošću, OIB 85127306373, Radnička Cesta 22, 10000 Zagreb</item>
    </izvorni_sadrzaj>
    <derivirana_varijabla naziv="DomainObject.Predmet.OstaliListFormatedWithAdressOIB_1">
      <item>ZAGREBAČKA BANKA d.d., OIB 92963223473, Trg bana Josipa Jelačića 10, 10000 Zagreb</item>
      <item>VIPNET d.o.o., OIB 29524210204, Vrtni put 1, 10000 Zagreb</item>
      <item>REPUBLIKA HRVATSKA, OIB 18683136487</item>
      <item>HRVATSKI TELEKOM d.d., OIB 81793146560, R.F. Mihanovića 9, 10000 Zagreb</item>
      <item>CENTAR ZA SOCIJALNU SKRB VARAŽDIN, OIB 87061553266, Nazorova 22, 42000 Varaždin</item>
      <item>FINA ZAGREB, OIB 85821130368, Ulica grada Vukovara 70, 10000 Zagreb</item>
      <item>Odvjetničko društvo Hanžeković &amp; Partneri društvo s ograničenom odgovornošću, OIB 85127306373, Radnička Cesta 22, 10000 Zagreb</item>
    </derivirana_varijabla>
  </DomainObject.Predmet.OstaliListFormatedWithAdressOIB>
  <DomainObject.Predmet.OstaliListNazivFormated>
    <izvorni_sadrzaj>
      <item>ZAGREBAČKA BANKA d.d.</item>
      <item>VIPNET d.o.o.</item>
      <item>REPUBLIKA HRVATSKA</item>
      <item>HRVATSKI TELEKOM d.d.</item>
      <item>CENTAR ZA SOCIJALNU SKRB VARAŽDIN</item>
      <item>FINA ZAGREB</item>
      <item>Odvjetničko društvo Hanžeković &amp; Partneri društvo s ograničenom odgovornošću</item>
    </izvorni_sadrzaj>
    <derivirana_varijabla naziv="DomainObject.Predmet.OstaliListNazivFormated_1">
      <item>ZAGREBAČKA BANKA d.d.</item>
      <item>VIPNET d.o.o.</item>
      <item>REPUBLIKA HRVATSKA</item>
      <item>HRVATSKI TELEKOM d.d.</item>
      <item>CENTAR ZA SOCIJALNU SKRB VARAŽDIN</item>
      <item>FINA ZAGREB</item>
      <item>Odvjetničko društvo Hanžeković &amp; Partneri društvo s ograničenom odgovornošću</item>
    </derivirana_varijabla>
  </DomainObject.Predmet.OstaliListNazivFormated>
  <DomainObject.Predmet.OstaliListNazivFormatedOIB>
    <izvorni_sadrzaj>
      <item>ZAGREBAČKA BANKA d.d., OIB 92963223473</item>
      <item>VIPNET d.o.o., OIB 29524210204</item>
      <item>REPUBLIKA HRVATSKA, OIB 18683136487</item>
      <item>HRVATSKI TELEKOM d.d., OIB 81793146560</item>
      <item>CENTAR ZA SOCIJALNU SKRB VARAŽDIN, OIB 87061553266</item>
      <item>FINA ZAGREB, OIB 85821130368</item>
      <item>Odvjetničko društvo Hanžeković &amp; Partneri društvo s ograničenom odgovornošću, OIB 85127306373</item>
    </izvorni_sadrzaj>
    <derivirana_varijabla naziv="DomainObject.Predmet.OstaliListNazivFormatedOIB_1">
      <item>ZAGREBAČKA BANKA d.d., OIB 92963223473</item>
      <item>VIPNET d.o.o., OIB 29524210204</item>
      <item>REPUBLIKA HRVATSKA, OIB 18683136487</item>
      <item>HRVATSKI TELEKOM d.d., OIB 81793146560</item>
      <item>CENTAR ZA SOCIJALNU SKRB VARAŽDIN, OIB 87061553266</item>
      <item>FINA ZAGREB, OIB 85821130368</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Mario Sekačić</izvorni_sadrzaj>
    <derivirana_varijabla naziv="DomainObject.Predmet.StrankaIDrugi_1">Mario Sekačić</derivirana_varijabla>
  </DomainObject.Predmet.StrankaIDrugi>
  <DomainObject.Predmet.ProtustrankaIDrugi>
    <izvorni_sadrzaj/>
    <derivirana_varijabla naziv="DomainObject.Predmet.ProtustrankaIDrugi_1"/>
  </DomainObject.Predmet.ProtustrankaIDrugi>
  <DomainObject.Predmet.StrankaIDrugiAdressOIB>
    <izvorni_sadrzaj>Mario Sekačić, OIB 54810962562, Ulica Mirka Kolarića St. 26, 42000 Varaždin</izvorni_sadrzaj>
    <derivirana_varijabla naziv="DomainObject.Predmet.StrankaIDrugiAdressOIB_1">Mario Sekačić, OIB 54810962562, Ulica Mirka Kolarića St. 26,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Sekačić</item>
      <item>ZAGREBAČKA BANKA d.d.</item>
      <item>VIPNET d.o.o.</item>
      <item>REPUBLIKA HRVATSKA</item>
      <item>HRVATSKI TELEKOM d.d.</item>
      <item>CENTAR ZA SOCIJALNU SKRB VARAŽDIN</item>
      <item>FINA ZAGREB</item>
      <item>Odvjetničko društvo Hanžeković &amp; Partneri društvo s ograničenom odgovornošću</item>
    </izvorni_sadrzaj>
    <derivirana_varijabla naziv="DomainObject.Predmet.SudioniciListNaziv_1">
      <item>Mario Sekačić</item>
      <item>ZAGREBAČKA BANKA d.d.</item>
      <item>VIPNET d.o.o.</item>
      <item>REPUBLIKA HRVATSKA</item>
      <item>HRVATSKI TELEKOM d.d.</item>
      <item>CENTAR ZA SOCIJALNU SKRB VARAŽDIN</item>
      <item>FINA ZAGREB</item>
      <item>Odvjetničko društvo Hanžeković &amp; Partneri društvo s ograničenom odgovornošću</item>
    </derivirana_varijabla>
  </DomainObject.Predmet.SudioniciListNaziv>
  <DomainObject.Predmet.SudioniciListAdressOIB>
    <izvorni_sadrzaj>
      <item>Mario Sekačić, OIB 54810962562, Ulica Mirka Kolarića St. 26,42000 Varaždin</item>
      <item>ZAGREBAČKA BANKA d.d., OIB 92963223473, Trg bana Josipa Jelačića 10,10000 Zagreb</item>
      <item>VIPNET d.o.o., OIB 29524210204, Vrtni put 1,10000 Zagreb</item>
      <item>REPUBLIKA HRVATSKA, OIB 18683136487</item>
      <item>HRVATSKI TELEKOM d.d., OIB 81793146560, R.F. Mihanovića 9,10000 Zagreb</item>
      <item>CENTAR ZA SOCIJALNU SKRB VARAŽDIN, OIB 87061553266, Nazorova 22,42000 Varaždin</item>
      <item>FINA ZAGREB, OIB 85821130368, Ulica grada Vukovara 70,10000 Zagreb</item>
      <item>Odvjetničko društvo Hanžeković &amp; Partneri društvo s ograničenom odgovornošću, OIB 85127306373, Radnička Cesta 22,10000 Zagreb</item>
    </izvorni_sadrzaj>
    <derivirana_varijabla naziv="DomainObject.Predmet.SudioniciListAdressOIB_1">
      <item>Mario Sekačić, OIB 54810962562, Ulica Mirka Kolarića St. 26,42000 Varaždin</item>
      <item>ZAGREBAČKA BANKA d.d., OIB 92963223473, Trg bana Josipa Jelačića 10,10000 Zagreb</item>
      <item>VIPNET d.o.o., OIB 29524210204, Vrtni put 1,10000 Zagreb</item>
      <item>REPUBLIKA HRVATSKA, OIB 18683136487</item>
      <item>HRVATSKI TELEKOM d.d., OIB 81793146560, R.F. Mihanovića 9,10000 Zagreb</item>
      <item>CENTAR ZA SOCIJALNU SKRB VARAŽDIN, OIB 87061553266, Nazorova 22,42000 Varaždin</item>
      <item>FINA ZAGREB, OIB 85821130368, Ulica grada Vukovara 70,10000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54810962562</item>
      <item>, OIB 92963223473</item>
      <item>, OIB 29524210204</item>
      <item>, OIB 18683136487</item>
      <item>, OIB 81793146560</item>
      <item>, OIB 87061553266</item>
      <item>, OIB 85821130368</item>
      <item>, OIB 85127306373</item>
    </izvorni_sadrzaj>
    <derivirana_varijabla naziv="DomainObject.Predmet.SudioniciListNazivOIB_1">
      <item>, OIB 54810962562</item>
      <item>, OIB 92963223473</item>
      <item>, OIB 29524210204</item>
      <item>, OIB 18683136487</item>
      <item>, OIB 81793146560</item>
      <item>, OIB 87061553266</item>
      <item>, OIB 85821130368</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757</properties:Words>
  <properties:Characters>4117</properties:Characters>
  <properties:Lines>113</properties:Lines>
  <properties:Paragraphs>38</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2018-02-23T09:44:00Z</dcterms:created>
  <dc:creator>Biserka Bajer</dc:creator>
  <cp:lastModifiedBy>Biserka Bajer</cp:lastModifiedBy>
  <cp:lastPrinted>2018-02-23T11:33:00Z</cp:lastPrinted>
  <dcterms:modified xmlns:xsi="http://www.w3.org/2001/XMLSchema-instance" xsi:type="dcterms:W3CDTF">2018-02-23T11:34:00Z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(RJESENJE-OTVARANJE I ZAKLJUCENJE STECAJA 10.docx)</vt:lpwstr>
  </prop:property>
  <prop:property name="CC_coloring" pid="4" fmtid="{D5CDD505-2E9C-101B-9397-08002B2CF9AE}">
    <vt:bool>false</vt:bool>
  </prop:property>
  <prop:property name="BrojStranica" pid="5" fmtid="{D5CDD505-2E9C-101B-9397-08002B2CF9AE}">
    <vt:i4>3</vt:i4>
  </prop:property>
</prop:Properties>
</file>