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5e42" w14:paraId="2485e4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9395E" w:rsidP="00E9395E" w:rsidR="00E9395E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7 St-1390/2016-2.</w:t>
      </w:r>
    </w:p>
    <w:p w:rsidRDefault="00E9395E" w:rsidP="00E9395E" w:rsidR="00E9395E">
      <w:pPr>
        <w:jc w:val="center"/>
        <w:rPr>
          <w:rFonts w:cs="Arial" w:hAnsi="Arial" w:ascii="Arial"/>
          <w:b/>
          <w:noProof/>
        </w:rPr>
      </w:pPr>
    </w:p>
    <w:p w:rsidRDefault="00E9395E" w:rsidP="00E9395E" w:rsidR="00E9395E">
      <w:pPr>
        <w:jc w:val="center"/>
        <w:rPr>
          <w:rFonts w:cs="Arial" w:hAnsi="Arial" w:ascii="Arial"/>
          <w:b/>
          <w:noProof/>
        </w:rPr>
      </w:pPr>
    </w:p>
    <w:p w:rsidRDefault="00E9395E" w:rsidP="00E9395E" w:rsidR="00E9395E">
      <w:pPr>
        <w:jc w:val="center"/>
        <w:rPr>
          <w:rFonts w:cs="Arial" w:hAnsi="Arial" w:ascii="Arial"/>
          <w:b/>
          <w:noProof/>
        </w:rPr>
      </w:pPr>
    </w:p>
    <w:p w:rsidRDefault="00E9395E" w:rsidP="00E9395E" w:rsidR="00E9395E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E9395E" w:rsidP="00E9395E" w:rsidR="00E9395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E9395E" w:rsidP="00E9395E" w:rsidR="00E9395E">
      <w:pPr>
        <w:outlineLvl w:val="0"/>
        <w:rPr>
          <w:rFonts w:cs="Arial" w:hAnsi="Arial" w:ascii="Arial"/>
          <w:noProof/>
        </w:rPr>
      </w:pPr>
    </w:p>
    <w:p w:rsidRDefault="00E9395E" w:rsidP="00E9395E" w:rsidR="00E9395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STOLARIJA MALIJA j.d.o.o. za proizvodnju i usluge iz Velikog Trojstva, </w:t>
      </w:r>
      <w:proofErr w:type="spellStart"/>
      <w:r>
        <w:rPr>
          <w:rFonts w:cs="Arial" w:hAnsi="Arial" w:ascii="Arial"/>
        </w:rPr>
        <w:t>Jovača</w:t>
      </w:r>
      <w:proofErr w:type="spellEnd"/>
      <w:r>
        <w:rPr>
          <w:rFonts w:cs="Arial" w:hAnsi="Arial" w:ascii="Arial"/>
        </w:rPr>
        <w:t xml:space="preserve"> 3, MBS 010093202, OIB 06759696667, d</w:t>
      </w:r>
      <w:r>
        <w:rPr>
          <w:rFonts w:cs="Arial" w:hAnsi="Arial" w:ascii="Arial"/>
          <w:noProof/>
        </w:rPr>
        <w:t>ana 12. prosinca 2016. godine</w:t>
      </w:r>
    </w:p>
    <w:p w:rsidRDefault="00E9395E" w:rsidP="00E9395E" w:rsidR="00E9395E">
      <w:pPr>
        <w:ind w:firstLine="851"/>
        <w:jc w:val="both"/>
        <w:rPr>
          <w:rFonts w:cs="Arial" w:hAnsi="Arial" w:ascii="Arial"/>
          <w:noProof/>
        </w:rPr>
      </w:pPr>
    </w:p>
    <w:p w:rsidRDefault="00E9395E" w:rsidP="00E9395E" w:rsidR="00E9395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E9395E" w:rsidP="00E9395E" w:rsidR="00E9395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STOLARIJA MALIJA j.d.o.o. za proizvodnju i usluge iz Velikog Trojstva, </w:t>
      </w:r>
      <w:proofErr w:type="spellStart"/>
      <w:r>
        <w:rPr>
          <w:rFonts w:cs="Arial" w:hAnsi="Arial" w:ascii="Arial"/>
        </w:rPr>
        <w:t>Jovača</w:t>
      </w:r>
      <w:proofErr w:type="spellEnd"/>
      <w:r>
        <w:rPr>
          <w:rFonts w:cs="Arial" w:hAnsi="Arial" w:ascii="Arial"/>
        </w:rPr>
        <w:t xml:space="preserve"> 3, MBS 010093202, OIB 06759696667.</w:t>
      </w:r>
    </w:p>
    <w:p w:rsidRDefault="00E9395E" w:rsidP="00E9395E" w:rsidR="00E9395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 </w:t>
      </w:r>
    </w:p>
    <w:p w:rsidRDefault="00E9395E" w:rsidP="00E9395E" w:rsidR="00E9395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01. veljače 2017. godine u 09,30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E9395E" w:rsidP="00E9395E" w:rsidR="00E9395E">
      <w:pPr>
        <w:ind w:firstLine="851"/>
        <w:jc w:val="both"/>
        <w:rPr>
          <w:rFonts w:cs="Arial" w:hAnsi="Arial" w:ascii="Arial"/>
          <w:noProof/>
        </w:rPr>
      </w:pPr>
    </w:p>
    <w:p w:rsidRDefault="00E9395E" w:rsidP="00E9395E" w:rsidR="00E9395E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E9395E" w:rsidP="00E9395E" w:rsidR="00E9395E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Mario Malija</w:t>
      </w:r>
    </w:p>
    <w:p w:rsidRDefault="00E9395E" w:rsidP="00E9395E" w:rsidR="00E9395E">
      <w:pPr>
        <w:ind w:left="851"/>
        <w:jc w:val="both"/>
        <w:rPr>
          <w:rFonts w:cs="Arial" w:hAnsi="Arial" w:ascii="Arial"/>
          <w:noProof/>
        </w:rPr>
      </w:pPr>
    </w:p>
    <w:p w:rsidRDefault="00E9395E" w:rsidP="00E9395E" w:rsidR="00E9395E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E9395E" w:rsidP="00E9395E" w:rsidR="00E9395E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E9395E" w:rsidP="00E9395E" w:rsidR="00E9395E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E9395E" w:rsidP="00E9395E" w:rsidR="00E9395E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14.10.2016. dužnik u Očevidniku redoslijeda osnova za plaćanje ima evidentirane neizvršene osnove za plaćanje u neprekinutom razdoblju od 120 dana, u ukupnom iznosu od 20.029,25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1 zaposlenika.</w:t>
      </w:r>
      <w:r>
        <w:rPr>
          <w:rFonts w:cs="Arial" w:hAnsi="Arial" w:ascii="Arial"/>
        </w:rPr>
        <w:t xml:space="preserve">              </w:t>
      </w:r>
    </w:p>
    <w:p w:rsidRDefault="00E9395E" w:rsidP="00E9395E" w:rsidR="00E9395E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E9395E" w:rsidP="00E9395E" w:rsidR="00E9395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E9395E" w:rsidP="00E9395E" w:rsidR="00E9395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</w:t>
      </w:r>
    </w:p>
    <w:p w:rsidRDefault="00E9395E" w:rsidP="00E9395E" w:rsidR="00E9395E">
      <w:pPr>
        <w:jc w:val="both"/>
        <w:rPr>
          <w:rFonts w:cs="Arial" w:hAnsi="Arial" w:ascii="Arial"/>
          <w:noProof/>
        </w:rPr>
      </w:pPr>
    </w:p>
    <w:p w:rsidRDefault="00E9395E" w:rsidP="00E9395E" w:rsidR="00E9395E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12. prosinca 2016. godine </w:t>
      </w:r>
    </w:p>
    <w:p w:rsidRDefault="00E9395E" w:rsidP="00E9395E" w:rsidR="00E9395E">
      <w:pPr>
        <w:jc w:val="both"/>
        <w:rPr>
          <w:rFonts w:cs="Arial" w:hAnsi="Arial" w:ascii="Arial"/>
          <w:noProof/>
        </w:rPr>
      </w:pPr>
    </w:p>
    <w:p w:rsidRDefault="00E9395E" w:rsidP="00E9395E" w:rsidR="00E9395E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E9395E" w:rsidP="00E9395E" w:rsidR="00E9395E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</w:t>
      </w:r>
      <w:r>
        <w:rPr>
          <w:rFonts w:cs="Arial" w:hAnsi="Arial" w:ascii="Arial"/>
          <w:noProof/>
        </w:rPr>
        <w:t xml:space="preserve">    TOMISLAV MRAZOVIĆ</w:t>
      </w:r>
    </w:p>
    <w:p w:rsidRDefault="00E9395E" w:rsidP="00E9395E" w:rsidR="00E9395E">
      <w:pPr>
        <w:jc w:val="both"/>
        <w:rPr>
          <w:rFonts w:cs="Arial" w:hAnsi="Arial" w:ascii="Arial"/>
          <w:noProof/>
        </w:rPr>
      </w:pPr>
    </w:p>
    <w:p w:rsidRDefault="00E9395E" w:rsidP="00E9395E" w:rsidR="00E9395E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E9395E" w:rsidP="00E9395E" w:rsidR="00E9395E">
      <w:pPr>
        <w:jc w:val="both"/>
        <w:rPr>
          <w:rFonts w:cs="Arial" w:hAnsi="Arial" w:ascii="Arial"/>
        </w:rPr>
      </w:pPr>
    </w:p>
    <w:p w:rsidRDefault="00E9395E" w:rsidP="00E9395E" w:rsidR="00E9395E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E9395E" w:rsidP="00E9395E" w:rsidR="00E9395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E9395E" w:rsidP="00E9395E" w:rsidR="00E9395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E9395E" w:rsidP="00E9395E" w:rsidR="00E9395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E9395E" w:rsidP="00E9395E" w:rsidR="00E9395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Bjelovar, poštom i e-oglasnom pločom        </w:t>
      </w:r>
    </w:p>
    <w:p w:rsidRDefault="00E9395E" w:rsidP="00E9395E" w:rsidR="00E9395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E9395E" w:rsidP="00E9395E" w:rsidR="00E9395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Bj.12.12.2016.g.</w:t>
      </w:r>
    </w:p>
    <w:p w:rsidRDefault="00E9395E" w:rsidP="00E9395E" w:rsidR="00E9395E">
      <w:pPr>
        <w:rPr>
          <w:rFonts w:cs="Arial" w:hAnsi="Arial" w:ascii="Arial"/>
        </w:rPr>
      </w:pPr>
    </w:p>
    <w:p w:rsidRDefault="00E9395E" w:rsidP="00E9395E" w:rsidR="00E9395E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95E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637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St-1390/2016-2</izvorni_sadrzaj>
    <derivirana_varijabla naziv="DomainObject.Oznaka_1">St-1390/2016-2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St-1390/2016</izvorni_sadrzaj>
    <derivirana_varijabla naziv="DomainObject.Predmet.OznakaBroj_1">St-1390/2016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MALIJA jednostavno društvo s ograničenom odgovornošću za proizvodnju i usluge zastupanog po punomoćniku Mario Malija</izvorni_sadrzaj>
    <derivirana_varijabla naziv="DomainObject.Predmet.ProtustrankaFormated_1">  STOLARIJA MALIJA jednostavno društvo s ograničenom odgovornošću za proizvodnju i usluge zastupanog po punomoćniku Mario Malija</derivirana_varijabla>
  </DomainObject.Predmet.ProtustrankaFormated>
  <DomainObject.Predmet.ProtustrankaFormatedOIB>
    <izvorni_sadrzaj>  STOLARIJA MALIJA jednostavno društvo s ograničenom odgovornošću za proizvodnju i usluge, OIB 06759696667 zastupanog po punomoćniku Mario Malija</izvorni_sadrzaj>
    <derivirana_varijabla naziv="DomainObject.Predmet.ProtustrankaFormatedOIB_1">  STOLARIJA MALIJA jednostavno društvo s ograničenom odgovornošću za proizvodnju i usluge, OIB 06759696667 zastupanog po punomoćniku Mario Malija</derivirana_varijabla>
  </DomainObject.Predmet.ProtustrankaFormatedOIB>
  <DomainObject.Predmet.ProtustrankaFormatedWithAdress>
    <izvorni_sadrzaj> STOLARIJA MALIJA jednostavno društvo s ograničenom odgovornošću za proizvodnju i usluge, Jovača 3, 43000 Veliko Trojstvo zastupanog po punomoćniku Mario Malija</izvorni_sadrzaj>
    <derivirana_varijabla naziv="DomainObject.Predmet.ProtustrankaFormatedWithAdress_1"> STOLARIJA MALIJA jednostavno društvo s ograničenom odgovornošću za proizvodnju i usluge, Jovača 3, 43000 Veliko Trojstvo zastupanog po punomoćniku Mario Malija</derivirana_varijabla>
  </DomainObject.Predmet.ProtustrankaFormatedWithAdress>
  <DomainObject.Predmet.ProtustrankaFormatedWithAdressOIB>
    <izvorni_sadrzaj> STOLARIJA MALIJA jednostavno društvo s ograničenom odgovornošću za proizvodnju i usluge, OIB 06759696667, Jovača 3, 43000 Veliko Trojstvo zastupanog po punomoćniku Mario Malija</izvorni_sadrzaj>
    <derivirana_varijabla naziv="DomainObject.Predmet.ProtustrankaFormatedWithAdressOIB_1"> STOLARIJA MALIJA jednostavno društvo s ograničenom odgovornošću za proizvodnju i usluge, OIB 06759696667, Jovača 3, 43000 Veliko Trojstvo zastupanog po punomoćniku Mario Malija</derivirana_varijabla>
  </DomainObject.Predmet.ProtustrankaFormatedWithAdressOIB>
  <DomainObject.Predmet.ProtustrankaWithAdress>
    <izvorni_sadrzaj>STOLARIJA MALIJA jednostavno društvo s ograničenom odgovornošću za proizvodnju i usluge Jovača 3, 43000 Veliko Trojstvo</izvorni_sadrzaj>
    <derivirana_varijabla naziv="DomainObject.Predmet.ProtustrankaWithAdress_1">STOLARIJA MALIJA jednostavno društvo s ograničenom odgovornošću za proizvodnju i usluge Jovača 3, 43000 Veliko Trojstvo</derivirana_varijabla>
  </DomainObject.Predmet.ProtustrankaWithAdress>
  <DomainObject.Predmet.ProtustrankaWithAdressOIB>
    <izvorni_sadrzaj>STOLARIJA MALIJA jednostavno društvo s ograničenom odgovornošću za proizvodnju i usluge, OIB 06759696667, Jovača 3, 43000 Veliko Trojstvo</izvorni_sadrzaj>
    <derivirana_varijabla naziv="DomainObject.Predmet.ProtustrankaWithAdressOIB_1">STOLARIJA MALIJA jednostavno društvo s ograničenom odgovornošću za proizvodnju i usluge, OIB 06759696667, Jovača 3, 43000 Veliko Trojstvo</derivirana_varijabla>
  </DomainObject.Predmet.ProtustrankaWithAdressOIB>
  <DomainObject.Predmet.ProtustrankaNazivFormated>
    <izvorni_sadrzaj>STOLARIJA MALIJA jednostavno društvo s ograničenom odgovornošću za proizvodnju i usluge</izvorni_sadrzaj>
    <derivirana_varijabla naziv="DomainObject.Predmet.ProtustrankaNazivFormated_1">STOLARIJA MALIJA jednostavno društvo s ograničenom odgovornošću za proizvodnju i usluge</derivirana_varijabla>
  </DomainObject.Predmet.ProtustrankaNazivFormated>
  <DomainObject.Predmet.ProtustrankaNazivFormatedOIB>
    <izvorni_sadrzaj>STOLARIJA MALIJA jednostavno društvo s ograničenom odgovornošću za proizvodnju i usluge, OIB 06759696667</izvorni_sadrzaj>
    <derivirana_varijabla naziv="DomainObject.Predmet.ProtustrankaNazivFormatedOIB_1">STOLARIJA MALIJA jednostavno društvo s ograničenom odgovornošću za proizvodnju i usluge, OIB 06759696667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STOLARIJA MALIJA jednostavno društvo s ograničenom odgovornošću za proizvodnju i usluge zastupanog po punomoćniku Mario Malija</item>
    </izvorni_sadrzaj>
    <derivirana_varijabla naziv="DomainObject.Predmet.ProtuStrankaListFormated_1">
      <item>STOLARIJA MALIJA jednostavno društvo s ograničenom odgovornošću za proizvodnju i usluge zastupanog po punomoćniku Mario Malija</item>
    </derivirana_varijabla>
  </DomainObject.Predmet.ProtuStrankaListFormated>
  <DomainObject.Predmet.ProtuStrankaListFormatedOIB>
    <izvorni_sadrzaj>
      <item>STOLARIJA MALIJA jednostavno društvo s ograničenom odgovornošću za proizvodnju i usluge, OIB 06759696667 zastupanog po punomoćniku Mario Malija</item>
    </izvorni_sadrzaj>
    <derivirana_varijabla naziv="DomainObject.Predmet.ProtuStrankaListFormatedOIB_1">
      <item>STOLARIJA MALIJA jednostavno društvo s ograničenom odgovornošću za proizvodnju i usluge, OIB 06759696667 zastupanog po punomoćniku Mario Malija</item>
    </derivirana_varijabla>
  </DomainObject.Predmet.ProtuStrankaListFormatedOIB>
  <DomainObject.Predmet.ProtuStrankaListFormatedWithAdress>
    <izvorni_sadrzaj>
      <item>STOLARIJA MALIJA jednostavno društvo s ograničenom odgovornošću za proizvodnju i usluge, Jovača 3, 43000 Veliko Trojstvo zastupanog po punomoćniku Mario Malija</item>
    </izvorni_sadrzaj>
    <derivirana_varijabla naziv="DomainObject.Predmet.ProtuStrankaListFormatedWithAdress_1">
      <item>STOLARIJA MALIJA jednostavno društvo s ograničenom odgovornošću za proizvodnju i usluge, Jovača 3, 43000 Veliko Trojstvo zastupanog po punomoćniku Mario Malija</item>
    </derivirana_varijabla>
  </DomainObject.Predmet.ProtuStrankaListFormatedWithAdress>
  <DomainObject.Predmet.ProtuStrankaListFormatedWithAdressOIB>
    <izvorni_sadrzaj>
      <item>STOLARIJA MALIJA jednostavno društvo s ograničenom odgovornošću za proizvodnju i usluge, OIB 06759696667, Jovača 3, 43000 Veliko Trojstvo zastupanog po punomoćniku Mario Malija</item>
    </izvorni_sadrzaj>
    <derivirana_varijabla naziv="DomainObject.Predmet.ProtuStrankaListFormatedWithAdressOIB_1">
      <item>STOLARIJA MALIJA jednostavno društvo s ograničenom odgovornošću za proizvodnju i usluge, OIB 06759696667, Jovača 3, 43000 Veliko Trojstvo zastupanog po punomoćniku Mario Malija</item>
    </derivirana_varijabla>
  </DomainObject.Predmet.ProtuStrankaListFormatedWithAdressOIB>
  <DomainObject.Predmet.ProtuStrankaListNazivFormated>
    <izvorni_sadrzaj>
      <item>STOLARIJA MALIJA jednostavno društvo s ograničenom odgovornošću za proizvodnju i usluge</item>
    </izvorni_sadrzaj>
    <derivirana_varijabla naziv="DomainObject.Predmet.ProtuStrankaListNazivFormated_1">
      <item>STOLARIJA MALIJA jednostavno društvo s ograničenom odgovornošću za proizvodnju i usluge</item>
    </derivirana_varijabla>
  </DomainObject.Predmet.ProtuStrankaListNazivFormated>
  <DomainObject.Predmet.ProtuStrankaListNazivFormatedOIB>
    <izvorni_sadrzaj>
      <item>STOLARIJA MALIJA jednostavno društvo s ograničenom odgovornošću za proizvodnju i usluge, OIB 06759696667</item>
    </izvorni_sadrzaj>
    <derivirana_varijabla naziv="DomainObject.Predmet.ProtuStrankaListNazivFormatedOIB_1">
      <item>STOLARIJA MALIJA jednostavno društvo s ograničenom odgovornošću za proizvodnju i usluge, OIB 06759696667</item>
    </derivirana_varijabla>
  </DomainObject.Predmet.ProtuStrankaListNazivFormatedOIB>
  <DomainObject.Predmet.OstaliListFormated>
    <izvorni_sadrzaj>
      <item>Mario Malija punomoćnik sudionika u postupku STOLARIJA MALIJA jednostavno društvo s ograničenom odgovornošću za proizvodnju i usluge</item>
    </izvorni_sadrzaj>
    <derivirana_varijabla naziv="DomainObject.Predmet.OstaliListFormated_1">
      <item>Mario Malija punomoćnik sudionika u postupku STOLARIJA MALIJA jednostavno društvo s ograničenom odgovornošću za proizvodnju i usluge</item>
    </derivirana_varijabla>
  </DomainObject.Predmet.OstaliListFormated>
  <DomainObject.Predmet.OstaliListFormatedOIB>
    <izvorni_sadrzaj>
      <item>Mario Malija, OIB 95618360252 punomoćnik sudionika u postupku STOLARIJA MALIJA jednostavno društvo s ograničenom odgovornošću za proizvodnju i usluge</item>
    </izvorni_sadrzaj>
    <derivirana_varijabla naziv="DomainObject.Predmet.OstaliListFormatedOIB_1">
      <item>Mario Malija, OIB 95618360252 punomoćnik sudionika u postupku STOLARIJA MALIJA jednostavno društvo s ograničenom odgovornošću za proizvodnju i usluge</item>
    </derivirana_varijabla>
  </DomainObject.Predmet.OstaliListFormatedOIB>
  <DomainObject.Predmet.OstaliListFormatedWithAdress>
    <izvorni_sadrzaj>
      <item>Mario Malija, Ulica Jovača 3., 43000 Veliko Trojstvo punomoćnik sudionika u postupku STOLARIJA MALIJA jednostavno društvo s ograničenom odgovornošću za proizvodnju i usluge</item>
    </izvorni_sadrzaj>
    <derivirana_varijabla naziv="DomainObject.Predmet.OstaliListFormatedWithAdress_1">
      <item>Mario Malija, Ulica Jovača 3., 43000 Veliko Trojstvo punomoćnik sudionika u postupku STOLARIJA MALIJA jednostavno društvo s ograničenom odgovornošću za proizvodnju i usluge</item>
    </derivirana_varijabla>
  </DomainObject.Predmet.OstaliListFormatedWithAdress>
  <DomainObject.Predmet.OstaliListFormatedWithAdressOIB>
    <izvorni_sadrzaj>
      <item>Mario Malija, OIB 95618360252, Ulica Jovača 3., 43000 Veliko Trojstvo punomoćnik sudionika u postupku STOLARIJA MALIJA jednostavno društvo s ograničenom odgovornošću za proizvodnju i usluge</item>
    </izvorni_sadrzaj>
    <derivirana_varijabla naziv="DomainObject.Predmet.OstaliListFormatedWithAdressOIB_1">
      <item>Mario Malija, OIB 95618360252, Ulica Jovača 3., 43000 Veliko Trojstvo punomoćnik sudionika u postupku STOLARIJA MALIJA jednostavno društvo s ograničenom odgovornošću za proizvodnju i usluge</item>
    </derivirana_varijabla>
  </DomainObject.Predmet.OstaliListFormatedWithAdressOIB>
  <DomainObject.Predmet.OstaliListNazivFormated>
    <izvorni_sadrzaj>
      <item>Mario Malija</item>
    </izvorni_sadrzaj>
    <derivirana_varijabla naziv="DomainObject.Predmet.OstaliListNazivFormated_1">
      <item>Mario Malija</item>
    </derivirana_varijabla>
  </DomainObject.Predmet.OstaliListNazivFormated>
  <DomainObject.Predmet.OstaliListNazivFormatedOIB>
    <izvorni_sadrzaj>
      <item>Mario Malija, OIB 95618360252</item>
    </izvorni_sadrzaj>
    <derivirana_varijabla naziv="DomainObject.Predmet.OstaliListNazivFormatedOIB_1">
      <item>Mario Malija, OIB 95618360252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St-1390/2016-2</izvorni_sadrzaj>
    <derivirana_varijabla naziv="DomainObject.PoslovniBrojDokumenta_1">St-1390/2016-2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STOLARIJA MALIJA jednostavno društvo s ograničenom odgovornošću za proizvodnju i usluge</izvorni_sadrzaj>
    <derivirana_varijabla naziv="DomainObject.Predmet.ProtustrankaIDrugi_1">STOLARIJA MALIJA jednostavno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STOLARIJA MALIJA jednostavno društvo s ograničenom odgovornošću za proizvodnju i usluge, OIB 06759696667, Jovača 3, 43000 Veliko Trojstvo</izvorni_sadrzaj>
    <derivirana_varijabla naziv="DomainObject.Predmet.ProtustrankaIDrugiAdressOIB_1">STOLARIJA MALIJA jednostavno društvo s ograničenom odgovornošću za proizvodnju i usluge, OIB 06759696667, Jovača 3,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STOLARIJA MALIJA jednostavno društvo s ograničenom odgovornošću za proizvodnju i usluge</item>
      <item>Mario Malija</item>
    </izvorni_sadrzaj>
    <derivirana_varijabla naziv="DomainObject.Predmet.SudioniciListNaziv_1">
      <item>FINA, RC ZAGREB, Podružnica Bjelovar</item>
      <item>STOLARIJA MALIJA jednostavno društvo s ograničenom odgovornošću za proizvodnju i usluge</item>
      <item>Mario Malija</item>
    </derivirana_varijabla>
  </DomainObject.Predmet.SudioniciListNaziv>
  <DomainObject.Predmet.SudioniciListAdressOIB>
    <izvorni_sadrzaj>
      <item>FINA, RC ZAGREB, Podružnica Bjelovar, OIB 85821130368, F. Supila 4,43000 Bjelovar</item>
      <item>STOLARIJA MALIJA jednostavno društvo s ograničenom odgovornošću za proizvodnju i usluge, OIB 06759696667, Jovača 3,43000 Veliko Trojstvo</item>
      <item>Mario Malija, OIB 95618360252, Ulica Jovača 3.,43000 Veliko Trojstvo</item>
    </izvorni_sadrzaj>
    <derivirana_varijabla naziv="DomainObject.Predmet.SudioniciListAdressOIB_1">
      <item>FINA, RC ZAGREB, Podružnica Bjelovar, OIB 85821130368, F. Supila 4,43000 Bjelovar</item>
      <item>STOLARIJA MALIJA jednostavno društvo s ograničenom odgovornošću za proizvodnju i usluge, OIB 06759696667, Jovača 3,43000 Veliko Trojstvo</item>
      <item>Mario Malija, OIB 95618360252, Ulica Jovača 3.,43000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DAD756-F8BE-46FB-BB30-A72328BEF3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2774</properties:Characters>
  <properties:Lines>78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2016-12-12T13:34:00Z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St-1390/2016-2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