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9f4b" w14:paraId="8519f4b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844292" w:rsidRPr="00844292">
        <w:t>Tae Kwon Do klub "Koryo" Varaždin, Varaždin, Ruđera Boškovića 16b, OIB: 87779859898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F70385">
        <w:t>7</w:t>
      </w:r>
      <w:r w:rsidR="00BE684B">
        <w:t xml:space="preserve">. </w:t>
      </w:r>
      <w:r w:rsidR="00F70385">
        <w:t>rujna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844292" w:rsidRPr="00844292">
        <w:t>Tae Kwon Do klub "Koryo" Varaždin, Varaždin, Ruđera Boškovića 16b, OIB: 87779859898</w:t>
      </w:r>
      <w:r w:rsidR="002F73DE">
        <w:rPr>
          <w:szCs w:val="24"/>
        </w:rPr>
        <w:t xml:space="preserve">, s danom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DE7EC3">
        <w:rPr>
          <w:szCs w:val="24"/>
        </w:rPr>
        <w:t>11</w:t>
      </w:r>
      <w:r w:rsidR="003A0B20">
        <w:rPr>
          <w:szCs w:val="24"/>
        </w:rPr>
        <w:t>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BE71AC">
      <w:pPr>
        <w:ind w:hanging="705" w:left="1410"/>
        <w:jc w:val="both"/>
      </w:pPr>
      <w:r w:rsidRPr="00BE71AC">
        <w:t>II</w:t>
      </w:r>
      <w:r w:rsidRPr="00BE71AC">
        <w:tab/>
        <w:t>Za stečajnog upravitelja imenuje se</w:t>
      </w:r>
      <w:r w:rsidR="00013D1F" w:rsidRPr="00BE71AC">
        <w:t xml:space="preserve"> </w:t>
      </w:r>
      <w:r w:rsidR="00BE71AC" w:rsidRPr="00BE71AC">
        <w:t>David Jakovljević, Sesvete, Kašinska 7, OIB: 63014812654</w:t>
      </w:r>
      <w:r w:rsidR="00154025" w:rsidRPr="00BE71AC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844292" w:rsidRPr="00844292">
        <w:t>Tae Kwon Do klub "Koryo" Varaždin, Varaždin, Ruđera Boškovića 16b, OIB: 87779859898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844292" w:rsidRPr="00844292">
        <w:t>Tae Kwon Do klub "Koryo" Varaždin, Varaždin, Ruđera Boškovića 16b, OIB: 87779859898</w:t>
      </w:r>
      <w:r w:rsidR="00F82D16">
        <w:t>,</w:t>
      </w:r>
      <w:r w:rsidR="00213DB3">
        <w:rPr>
          <w:szCs w:val="24"/>
        </w:rPr>
        <w:t xml:space="preserve"> bit će brisan iz registra</w:t>
      </w:r>
      <w:r w:rsidR="00844292">
        <w:rPr>
          <w:szCs w:val="24"/>
        </w:rPr>
        <w:t xml:space="preserve"> udruga</w:t>
      </w:r>
      <w:r w:rsidR="00213DB3">
        <w:rPr>
          <w:szCs w:val="24"/>
        </w:rPr>
        <w:t>.</w:t>
      </w:r>
    </w:p>
    <w:p w:rsidRDefault="00BD5D5B" w:rsidP="00213DB3" w:rsidR="00BD5D5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844292">
        <w:rPr>
          <w:szCs w:val="24"/>
        </w:rPr>
        <w:t>10</w:t>
      </w:r>
      <w:r w:rsidR="002F25C1">
        <w:rPr>
          <w:szCs w:val="24"/>
        </w:rPr>
        <w:t xml:space="preserve">. </w:t>
      </w:r>
      <w:r w:rsidR="00141103">
        <w:rPr>
          <w:szCs w:val="24"/>
        </w:rPr>
        <w:t>lipnja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DE7EC3">
        <w:rPr>
          <w:szCs w:val="24"/>
        </w:rPr>
        <w:t xml:space="preserve">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5270AB" w:rsidR="005270A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</w:p>
    <w:p w:rsidRDefault="00DE7EC3" w:rsidP="00CB6351" w:rsidR="00DE7EC3">
      <w:pPr>
        <w:rPr>
          <w:szCs w:val="24"/>
        </w:rPr>
      </w:pPr>
      <w:r>
        <w:rPr>
          <w:szCs w:val="24"/>
        </w:rPr>
        <w:t xml:space="preserve"> </w:t>
      </w: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844292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844292" w:rsidRPr="00844292">
        <w:t>Tae Kwon Do klub "Koryo" Varaždin, Varaždin, Ruđera</w:t>
      </w:r>
      <w:r w:rsidR="00844292">
        <w:t xml:space="preserve"> Boškovića 16b</w:t>
      </w:r>
      <w:r w:rsidR="00AE48F3">
        <w:t>.</w:t>
      </w:r>
    </w:p>
    <w:p w:rsidRDefault="009D4C2D" w:rsidP="009D4C2D" w:rsidR="00213DB3" w:rsidRPr="00564CD4">
      <w:pPr>
        <w:numPr>
          <w:ilvl w:val="0"/>
          <w:numId w:val="1"/>
        </w:numPr>
        <w:rPr>
          <w:i/>
          <w:szCs w:val="24"/>
        </w:rPr>
      </w:pPr>
      <w:r w:rsidRPr="009D4C2D">
        <w:rPr>
          <w:szCs w:val="24"/>
        </w:rPr>
        <w:t>Ured državne uprave u Varaždinskoj županiji, Varaždin, Stanka Vraza 4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="00213DB3"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 w:rsidRPr="009D4C2D">
      <w:pPr>
        <w:numPr>
          <w:ilvl w:val="0"/>
          <w:numId w:val="1"/>
        </w:numPr>
        <w:rPr>
          <w:szCs w:val="24"/>
        </w:rPr>
      </w:pPr>
      <w:r w:rsidRPr="009D4C2D">
        <w:rPr>
          <w:szCs w:val="24"/>
        </w:rPr>
        <w:t>Ministarstvo financija, Porezna uprava, Područni ured Sjeve</w:t>
      </w:r>
      <w:r w:rsidR="005371AA" w:rsidRPr="009D4C2D">
        <w:rPr>
          <w:szCs w:val="24"/>
        </w:rPr>
        <w:t>rn</w:t>
      </w:r>
      <w:r w:rsidR="005D6699" w:rsidRPr="009D4C2D">
        <w:rPr>
          <w:szCs w:val="24"/>
        </w:rPr>
        <w:t>a Hrvats</w:t>
      </w:r>
      <w:r w:rsidR="00AE48F3" w:rsidRPr="009D4C2D">
        <w:rPr>
          <w:szCs w:val="24"/>
        </w:rPr>
        <w:t xml:space="preserve">ka, Ispostava </w:t>
      </w:r>
      <w:r w:rsidR="009D4C2D" w:rsidRPr="009D4C2D">
        <w:rPr>
          <w:szCs w:val="24"/>
        </w:rPr>
        <w:t>Varaždin</w:t>
      </w:r>
      <w:r w:rsidR="00887CED" w:rsidRPr="009D4C2D">
        <w:rPr>
          <w:szCs w:val="24"/>
        </w:rPr>
        <w:t>.</w:t>
      </w:r>
    </w:p>
    <w:p w:rsidRDefault="00213DB3" w:rsidP="00BE71AC" w:rsidR="00CB6351" w:rsidRPr="00BE71AC">
      <w:pPr>
        <w:numPr>
          <w:ilvl w:val="0"/>
          <w:numId w:val="1"/>
        </w:numPr>
        <w:rPr>
          <w:szCs w:val="24"/>
        </w:rPr>
      </w:pPr>
      <w:r w:rsidRPr="00BE71AC">
        <w:rPr>
          <w:szCs w:val="24"/>
        </w:rPr>
        <w:t>Stečajni upravitelj</w:t>
      </w:r>
      <w:r w:rsidR="006A7212" w:rsidRPr="00BE71AC">
        <w:rPr>
          <w:szCs w:val="24"/>
        </w:rPr>
        <w:t>-</w:t>
      </w:r>
      <w:r w:rsidR="00013D1F" w:rsidRPr="00BE71AC">
        <w:rPr>
          <w:szCs w:val="24"/>
        </w:rPr>
        <w:t xml:space="preserve"> </w:t>
      </w:r>
      <w:r w:rsidR="00BE71AC" w:rsidRPr="00BE71AC">
        <w:rPr>
          <w:szCs w:val="24"/>
        </w:rPr>
        <w:t>David Jakovljević, Sesvete, Kašinska 7</w:t>
      </w:r>
      <w:r w:rsidR="00AE722B" w:rsidRPr="00BE71AC">
        <w:rPr>
          <w:szCs w:val="24"/>
        </w:rPr>
        <w:t>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F70385" w:rsidR="00F82D16" w:rsidRPr="002F73DE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46B" w:rsidP="006E5853" w:rsidR="00F6746B">
      <w:r>
        <w:separator/>
      </w:r>
    </w:p>
  </w:endnote>
  <w:endnote w:id="0" w:type="continuationSeparator">
    <w:p w:rsidRDefault="00F6746B" w:rsidP="006E5853" w:rsidR="00F67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46B" w:rsidP="006E5853" w:rsidR="00F6746B">
      <w:r>
        <w:separator/>
      </w:r>
    </w:p>
  </w:footnote>
  <w:footnote w:id="0" w:type="continuationSeparator">
    <w:p w:rsidRDefault="00F6746B" w:rsidP="006E5853" w:rsidR="00F67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588997"/>
      <w:docPartObj>
        <w:docPartGallery w:val="Page Numbers (Top of Page)"/>
        <w:docPartUnique/>
      </w:docPartObj>
    </w:sdtPr>
    <w:sdtEndPr/>
    <w:sdtContent>
      <w:p w:rsidRDefault="00F70385" w:rsidR="00F703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0AB">
          <w:rPr>
            <w:noProof/>
          </w:rPr>
          <w:t>2</w:t>
        </w:r>
        <w:r>
          <w:fldChar w:fldCharType="end"/>
        </w:r>
      </w:p>
    </w:sdtContent>
  </w:sdt>
  <w:p w:rsidRDefault="00F70385" w:rsidP="00F63AB2" w:rsidR="00BD5D5B">
    <w:pPr>
      <w:pStyle w:val="Zaglavlje"/>
      <w:jc w:val="right"/>
    </w:pPr>
    <w:r w:rsidRPr="00F70385">
      <w:t>Poslovni broj: 7 St-</w:t>
    </w:r>
    <w:r w:rsidR="00844292">
      <w:t>867</w:t>
    </w:r>
    <w:r w:rsidRPr="00F70385"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85" w:rsidP="00F70385" w:rsidR="00F70385">
    <w:pPr>
      <w:pStyle w:val="Zaglavlje"/>
      <w:jc w:val="right"/>
    </w:pPr>
    <w:r w:rsidRPr="00F70385">
      <w:t>Poslovni broj: 7 St-</w:t>
    </w:r>
    <w:r w:rsidR="00844292">
      <w:t>867</w:t>
    </w:r>
    <w:r w:rsidRPr="00F70385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41103"/>
    <w:rsid w:val="00152D68"/>
    <w:rsid w:val="00154025"/>
    <w:rsid w:val="00176363"/>
    <w:rsid w:val="00182B62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122B"/>
    <w:rsid w:val="002855C5"/>
    <w:rsid w:val="002A2A98"/>
    <w:rsid w:val="002C013D"/>
    <w:rsid w:val="002F25C1"/>
    <w:rsid w:val="002F73DE"/>
    <w:rsid w:val="00335D24"/>
    <w:rsid w:val="00356B59"/>
    <w:rsid w:val="003828EB"/>
    <w:rsid w:val="003A0B20"/>
    <w:rsid w:val="003B48FF"/>
    <w:rsid w:val="003E0D32"/>
    <w:rsid w:val="003F0650"/>
    <w:rsid w:val="00436A5A"/>
    <w:rsid w:val="00447B2E"/>
    <w:rsid w:val="0048777C"/>
    <w:rsid w:val="004B23B2"/>
    <w:rsid w:val="004E2CB1"/>
    <w:rsid w:val="00507F2B"/>
    <w:rsid w:val="00510100"/>
    <w:rsid w:val="005235FC"/>
    <w:rsid w:val="005270AB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D6464"/>
    <w:rsid w:val="005D6699"/>
    <w:rsid w:val="00603BD4"/>
    <w:rsid w:val="0060756A"/>
    <w:rsid w:val="00610AB3"/>
    <w:rsid w:val="00623F5F"/>
    <w:rsid w:val="006263EF"/>
    <w:rsid w:val="0062693C"/>
    <w:rsid w:val="00646DB0"/>
    <w:rsid w:val="00654EE1"/>
    <w:rsid w:val="0066676D"/>
    <w:rsid w:val="00670F24"/>
    <w:rsid w:val="006842AE"/>
    <w:rsid w:val="006A7212"/>
    <w:rsid w:val="006B07F7"/>
    <w:rsid w:val="006B087D"/>
    <w:rsid w:val="006B11FA"/>
    <w:rsid w:val="006B4F97"/>
    <w:rsid w:val="006C38F8"/>
    <w:rsid w:val="006D5CEA"/>
    <w:rsid w:val="006E5853"/>
    <w:rsid w:val="006F5937"/>
    <w:rsid w:val="007020FA"/>
    <w:rsid w:val="007467AC"/>
    <w:rsid w:val="00791A89"/>
    <w:rsid w:val="00792C89"/>
    <w:rsid w:val="007A4D9A"/>
    <w:rsid w:val="007A646E"/>
    <w:rsid w:val="007C181D"/>
    <w:rsid w:val="007D2555"/>
    <w:rsid w:val="007F210F"/>
    <w:rsid w:val="008066E6"/>
    <w:rsid w:val="00806A38"/>
    <w:rsid w:val="0081533A"/>
    <w:rsid w:val="0083122F"/>
    <w:rsid w:val="00833BFA"/>
    <w:rsid w:val="00842FEB"/>
    <w:rsid w:val="00844292"/>
    <w:rsid w:val="00850758"/>
    <w:rsid w:val="0088047D"/>
    <w:rsid w:val="00887CED"/>
    <w:rsid w:val="008C60D6"/>
    <w:rsid w:val="008D4E02"/>
    <w:rsid w:val="008F07C3"/>
    <w:rsid w:val="008F6DB6"/>
    <w:rsid w:val="0093096F"/>
    <w:rsid w:val="009D4C2D"/>
    <w:rsid w:val="009E3C89"/>
    <w:rsid w:val="00A25E61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867EA"/>
    <w:rsid w:val="00BC4D7A"/>
    <w:rsid w:val="00BD5D5B"/>
    <w:rsid w:val="00BD7494"/>
    <w:rsid w:val="00BE684B"/>
    <w:rsid w:val="00BE71AC"/>
    <w:rsid w:val="00BF358B"/>
    <w:rsid w:val="00C322BE"/>
    <w:rsid w:val="00C4131D"/>
    <w:rsid w:val="00CA760E"/>
    <w:rsid w:val="00CB6351"/>
    <w:rsid w:val="00CF3A0D"/>
    <w:rsid w:val="00D03264"/>
    <w:rsid w:val="00D14F13"/>
    <w:rsid w:val="00D223DF"/>
    <w:rsid w:val="00D22749"/>
    <w:rsid w:val="00D25C15"/>
    <w:rsid w:val="00D25E88"/>
    <w:rsid w:val="00D463E2"/>
    <w:rsid w:val="00D4718D"/>
    <w:rsid w:val="00D907BF"/>
    <w:rsid w:val="00D97DDA"/>
    <w:rsid w:val="00DD056A"/>
    <w:rsid w:val="00DD676E"/>
    <w:rsid w:val="00DE7EC3"/>
    <w:rsid w:val="00E12A1C"/>
    <w:rsid w:val="00E21DDE"/>
    <w:rsid w:val="00E274EB"/>
    <w:rsid w:val="00E74DF1"/>
    <w:rsid w:val="00EA01E8"/>
    <w:rsid w:val="00EE29CD"/>
    <w:rsid w:val="00F072B4"/>
    <w:rsid w:val="00F27948"/>
    <w:rsid w:val="00F61417"/>
    <w:rsid w:val="00F63AB2"/>
    <w:rsid w:val="00F6746B"/>
    <w:rsid w:val="00F70385"/>
    <w:rsid w:val="00F70386"/>
    <w:rsid w:val="00F81020"/>
    <w:rsid w:val="00F82D16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0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0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0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0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0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0A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0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0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 Kwon Do klub "Koryo" Varaždin</izvorni_sadrzaj>
    <derivirana_varijabla naziv="DomainObject.Predmet.ProtustrankaFormated_1">  Tae Kwon Do klub "Koryo" Varaždin</derivirana_varijabla>
  </DomainObject.Predmet.ProtustrankaFormated>
  <DomainObject.Predmet.ProtustrankaFormatedOIB>
    <izvorni_sadrzaj>  Tae Kwon Do klub "Koryo" Varaždin, OIB 87779859898</izvorni_sadrzaj>
    <derivirana_varijabla naziv="DomainObject.Predmet.ProtustrankaFormatedOIB_1">  Tae Kwon Do klub "Koryo" Varaždin, OIB 87779859898</derivirana_varijabla>
  </DomainObject.Predmet.ProtustrankaFormatedOIB>
  <DomainObject.Predmet.ProtustrankaFormatedWithAdress>
    <izvorni_sadrzaj> Tae Kwon Do klub "Koryo" Varaždin, Ruđera Boškovića 16 b, 42000 Varaždin</izvorni_sadrzaj>
    <derivirana_varijabla naziv="DomainObject.Predmet.ProtustrankaFormatedWithAdress_1"> Tae Kwon Do klub "Koryo" Varaždin, Ruđera Boškovića 16 b, 42000 Varaždin</derivirana_varijabla>
  </DomainObject.Predmet.ProtustrankaFormatedWithAdress>
  <DomainObject.Predmet.ProtustrankaFormatedWithAdressOIB>
    <izvorni_sadrzaj> Tae Kwon Do klub "Koryo" Varaždin, OIB 87779859898, Ruđera Boškovića 16 b, 42000 Varaždin</izvorni_sadrzaj>
    <derivirana_varijabla naziv="DomainObject.Predmet.ProtustrankaFormatedWithAdressOIB_1"> Tae Kwon Do klub "Koryo" Varaždin, OIB 87779859898, Ruđera Boškovića 16 b, 42000 Varaždin</derivirana_varijabla>
  </DomainObject.Predmet.ProtustrankaFormatedWithAdressOIB>
  <DomainObject.Predmet.ProtustrankaWithAdress>
    <izvorni_sadrzaj>Tae Kwon Do klub "Koryo" Varaždin Ruđera Boškovića 16 b, 42000 Varaždin</izvorni_sadrzaj>
    <derivirana_varijabla naziv="DomainObject.Predmet.ProtustrankaWithAdress_1">Tae Kwon Do klub "Koryo" Varaždin Ruđera Boškovića 16 b, 42000 Varaždin</derivirana_varijabla>
  </DomainObject.Predmet.ProtustrankaWithAdress>
  <DomainObject.Predmet.ProtustrankaWithAdressOIB>
    <izvorni_sadrzaj>Tae Kwon Do klub "Koryo" Varaždin, OIB 87779859898, Ruđera Boškovića 16 b, 42000 Varaždin</izvorni_sadrzaj>
    <derivirana_varijabla naziv="DomainObject.Predmet.ProtustrankaWithAdressOIB_1">Tae Kwon Do klub "Koryo" Varaždin, OIB 87779859898, Ruđera Boškovića 16 b, 42000 Varaždin</derivirana_varijabla>
  </DomainObject.Predmet.ProtustrankaWithAdressOIB>
  <DomainObject.Predmet.ProtustrankaNazivFormated>
    <izvorni_sadrzaj>Tae Kwon Do klub "Koryo" Varaždin</izvorni_sadrzaj>
    <derivirana_varijabla naziv="DomainObject.Predmet.ProtustrankaNazivFormated_1">Tae Kwon Do klub "Koryo" Varaždin</derivirana_varijabla>
  </DomainObject.Predmet.ProtustrankaNazivFormated>
  <DomainObject.Predmet.ProtustrankaNazivFormatedOIB>
    <izvorni_sadrzaj>Tae Kwon Do klub "Koryo" Varaždin, OIB 87779859898</izvorni_sadrzaj>
    <derivirana_varijabla naziv="DomainObject.Predmet.ProtustrankaNazivFormatedOIB_1">Tae Kwon Do klub "Koryo" Varaždin, OIB 87779859898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7741.63</izvorni_sadrzaj>
    <derivirana_varijabla naziv="DomainObject.Predmet.TrenutnaVrijednost_1">7741.63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Tae Kwon Do klub "Koryo" Varaždin</item>
    </izvorni_sadrzaj>
    <derivirana_varijabla naziv="DomainObject.Predmet.ProtuStrankaListFormated_1">
      <item>Tae Kwon Do klub "Koryo" Varaždin</item>
    </derivirana_varijabla>
  </DomainObject.Predmet.ProtuStrankaListFormated>
  <DomainObject.Predmet.ProtuStrankaListFormatedOIB>
    <izvorni_sadrzaj>
      <item>Tae Kwon Do klub "Koryo" Varaždin, OIB 87779859898</item>
    </izvorni_sadrzaj>
    <derivirana_varijabla naziv="DomainObject.Predmet.ProtuStrankaListFormatedOIB_1">
      <item>Tae Kwon Do klub "Koryo" Varaždin, OIB 87779859898</item>
    </derivirana_varijabla>
  </DomainObject.Predmet.ProtuStrankaListFormatedOIB>
  <DomainObject.Predmet.ProtuStrankaListFormatedWithAdress>
    <izvorni_sadrzaj>
      <item>Tae Kwon Do klub "Koryo" Varaždin, Ruđera Boškovića 16 b, 42000 Varaždin</item>
    </izvorni_sadrzaj>
    <derivirana_varijabla naziv="DomainObject.Predmet.ProtuStrankaListFormatedWithAdress_1">
      <item>Tae Kwon Do klub "Koryo" Varaždin, Ruđera Boškovića 16 b, 42000 Varaždin</item>
    </derivirana_varijabla>
  </DomainObject.Predmet.ProtuStrankaListFormatedWithAdress>
  <DomainObject.Predmet.ProtuStrankaListFormatedWithAdressOIB>
    <izvorni_sadrzaj>
      <item>Tae Kwon Do klub "Koryo" Varaždin, OIB 87779859898, Ruđera Boškovića 16 b, 42000 Varaždin</item>
    </izvorni_sadrzaj>
    <derivirana_varijabla naziv="DomainObject.Predmet.ProtuStrankaListFormatedWithAdressOIB_1">
      <item>Tae Kwon Do klub "Koryo" Varaždin, OIB 87779859898, Ruđera Boškovića 16 b, 42000 Varaždin</item>
    </derivirana_varijabla>
  </DomainObject.Predmet.ProtuStrankaListFormatedWithAdressOIB>
  <DomainObject.Predmet.ProtuStrankaListNazivFormated>
    <izvorni_sadrzaj>
      <item>Tae Kwon Do klub "Koryo" Varaždin</item>
    </izvorni_sadrzaj>
    <derivirana_varijabla naziv="DomainObject.Predmet.ProtuStrankaListNazivFormated_1">
      <item>Tae Kwon Do klub "Koryo" Varaždin</item>
    </derivirana_varijabla>
  </DomainObject.Predmet.ProtuStrankaListNazivFormated>
  <DomainObject.Predmet.ProtuStrankaListNazivFormatedOIB>
    <izvorni_sadrzaj>
      <item>Tae Kwon Do klub "Koryo" Varaždin, OIB 87779859898</item>
    </izvorni_sadrzaj>
    <derivirana_varijabla naziv="DomainObject.Predmet.ProtuStrankaListNazivFormatedOIB_1">
      <item>Tae Kwon Do klub "Koryo" Varaždin, OIB 87779859898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Tae Kwon Do klub "Koryo" Varaždin</izvorni_sadrzaj>
    <derivirana_varijabla naziv="DomainObject.Predmet.ProtustrankaIDrugi_1">Tae Kwon Do klub "Koryo" Varaždin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Tae Kwon Do klub "Koryo" Varaždin, OIB 87779859898, Ruđera Boškovića 16 b, 42000 Varaždin</izvorni_sadrzaj>
    <derivirana_varijabla naziv="DomainObject.Predmet.ProtustrankaIDrugiAdressOIB_1">Tae Kwon Do klub "Koryo" Varaždin, OIB 87779859898, Ruđera Boškovića 16 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Tae Kwon Do klub "Koryo" Varaždin</item>
    </izvorni_sadrzaj>
    <derivirana_varijabla naziv="DomainObject.Predmet.SudioniciListNaziv_1">
      <item>Financijska agencija</item>
      <item>Tae Kwon Do klub "Koryo" Varaždin</item>
    </derivirana_varijabla>
  </DomainObject.Predmet.SudioniciListNaziv>
  <DomainObject.Predmet.SudioniciListAdressOIB>
    <izvorni_sadrzaj>
      <item>Financijska agencija, OIB 85821130368</item>
      <item>Tae Kwon Do klub "Koryo" Varaždin, OIB 87779859898, Ruđera Boškovića 16 b,42000 Varaždin</item>
    </izvorni_sadrzaj>
    <derivirana_varijabla naziv="DomainObject.Predmet.SudioniciListAdressOIB_1">
      <item>Financijska agencija, OIB 85821130368</item>
      <item>Tae Kwon Do klub "Koryo" Varaždin, OIB 87779859898, Ruđera Boškovića 16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87779859898</item>
    </izvorni_sadrzaj>
    <derivirana_varijabla naziv="DomainObject.Predmet.SudioniciListNazivOIB_1">
      <item>, OIB 85821130368</item>
      <item>, OIB 87779859898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2806</properties:Characters>
  <properties:Lines>82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2016-09-06T13:08:00Z</dcterms:created>
  <dc:creator>Ljubica Makovec</dc:creator>
  <cp:lastModifiedBy>Nevenka Vuković</cp:lastModifiedBy>
  <cp:lastPrinted>2016-07-08T08:30:00Z</cp:lastPrinted>
  <dcterms:modified xmlns:xsi="http://www.w3.org/2001/XMLSchema-instance" xsi:type="dcterms:W3CDTF">2016-09-07T08:10:00Z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