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dc21" w14:paraId="738dc21" w:rsidRDefault="005F31A7" w:rsidP="005F31A7" w:rsidR="005F31A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5F31A7" w:rsidP="005F31A7" w:rsidR="005F31A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5F31A7" w:rsidP="005F31A7" w:rsidR="005F31A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5F31A7" w:rsidP="005F31A7" w:rsidR="005F31A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647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5F31A7" w:rsidP="005F31A7" w:rsidR="005F31A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5F31A7" w:rsidP="005F31A7" w:rsidR="005F31A7" w:rsidRPr="00ED131D">
      <w:pPr>
        <w:jc w:val="both"/>
        <w:rPr>
          <w:sz w:val="23"/>
          <w:szCs w:val="23"/>
        </w:rPr>
      </w:pPr>
    </w:p>
    <w:p w:rsidRDefault="005F31A7" w:rsidP="005F31A7" w:rsidR="005F31A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5F31A7" w:rsidP="005F31A7" w:rsidR="005F31A7" w:rsidRPr="00ED131D">
      <w:pPr>
        <w:rPr>
          <w:sz w:val="23"/>
          <w:szCs w:val="23"/>
        </w:rPr>
      </w:pPr>
    </w:p>
    <w:p w:rsidRDefault="005F31A7" w:rsidP="005F31A7" w:rsidR="005F31A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5F31A7" w:rsidP="005F31A7" w:rsidR="005F31A7" w:rsidRPr="00ED131D">
      <w:pPr>
        <w:rPr>
          <w:sz w:val="23"/>
          <w:szCs w:val="23"/>
        </w:rPr>
      </w:pPr>
    </w:p>
    <w:p w:rsidRDefault="005F31A7" w:rsidP="005F31A7" w:rsidR="005F31A7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CONSTRUXI d.o.o. Umag, Istarska 24, OIB: 78784556939, </w:t>
      </w:r>
      <w:r w:rsidR="00580568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2016. </w:t>
      </w:r>
    </w:p>
    <w:p w:rsidRDefault="005F31A7" w:rsidP="005F31A7" w:rsidR="005F31A7" w:rsidRPr="00ED131D">
      <w:pPr>
        <w:jc w:val="both"/>
        <w:rPr>
          <w:sz w:val="23"/>
          <w:szCs w:val="23"/>
        </w:rPr>
      </w:pPr>
    </w:p>
    <w:p w:rsidRDefault="005F31A7" w:rsidP="005F31A7" w:rsidR="005F31A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5F31A7" w:rsidP="005F31A7" w:rsidR="005F31A7" w:rsidRPr="00ED131D">
      <w:pPr>
        <w:jc w:val="center"/>
        <w:rPr>
          <w:sz w:val="23"/>
          <w:szCs w:val="23"/>
        </w:rPr>
      </w:pPr>
    </w:p>
    <w:p w:rsidRDefault="005F31A7" w:rsidP="005F31A7" w:rsidR="005F31A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CONSTRUXI d.o.o. Umag, Istarska 24, OIB: 78784556939</w:t>
      </w:r>
      <w:r w:rsidRPr="00ED131D">
        <w:rPr>
          <w:sz w:val="23"/>
          <w:szCs w:val="23"/>
        </w:rPr>
        <w:t>.</w:t>
      </w:r>
    </w:p>
    <w:p w:rsidRDefault="005F31A7" w:rsidP="005F31A7" w:rsidR="005F31A7" w:rsidRPr="00ED131D">
      <w:pPr>
        <w:ind w:firstLine="720"/>
        <w:jc w:val="both"/>
        <w:rPr>
          <w:sz w:val="23"/>
          <w:szCs w:val="23"/>
        </w:rPr>
      </w:pPr>
    </w:p>
    <w:p w:rsidRDefault="005F31A7" w:rsidP="005F31A7" w:rsidR="005F31A7" w:rsidRPr="00580568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Pr="00580568">
        <w:rPr>
          <w:sz w:val="23"/>
          <w:szCs w:val="23"/>
        </w:rPr>
        <w:t>Dušan Crljenko, Rijeka, Brca 8c, OIB: 03602703658.</w:t>
      </w:r>
    </w:p>
    <w:p w:rsidRDefault="005F31A7" w:rsidP="005F31A7" w:rsidR="005F31A7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5F31A7" w:rsidP="005F31A7" w:rsidR="005F31A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CONSTRUXI d.o.o. Umag, Istarska 24, OIB: 78784556939</w:t>
      </w:r>
      <w:r w:rsidRPr="00ED131D">
        <w:rPr>
          <w:sz w:val="23"/>
          <w:szCs w:val="23"/>
        </w:rPr>
        <w:t>.</w:t>
      </w:r>
    </w:p>
    <w:p w:rsidRDefault="005F31A7" w:rsidP="005F31A7" w:rsidR="005F31A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5F31A7" w:rsidP="005F31A7" w:rsidR="005F31A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5F31A7" w:rsidP="005F31A7" w:rsidR="005F31A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5F31A7" w:rsidP="005F31A7" w:rsidR="005F31A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5F31A7" w:rsidP="005F31A7" w:rsidR="005F31A7" w:rsidRPr="00ED131D">
      <w:pPr>
        <w:jc w:val="both"/>
        <w:rPr>
          <w:bCs w:val="false"/>
          <w:sz w:val="23"/>
          <w:szCs w:val="23"/>
        </w:rPr>
      </w:pPr>
    </w:p>
    <w:p w:rsidRDefault="005F31A7" w:rsidP="005F31A7" w:rsidR="005F31A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5F31A7" w:rsidP="005F31A7" w:rsidR="005F31A7" w:rsidRPr="00ED131D">
      <w:pPr>
        <w:rPr>
          <w:bCs w:val="false"/>
          <w:sz w:val="23"/>
          <w:szCs w:val="23"/>
        </w:rPr>
      </w:pPr>
    </w:p>
    <w:p w:rsidRDefault="005F31A7" w:rsidP="005F31A7" w:rsidR="005F31A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647/16-3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CONSTRUXI d.o.o. Umag, Istarska 24, OIB: 78784556939.</w:t>
      </w:r>
    </w:p>
    <w:p w:rsidRDefault="005F31A7" w:rsidP="005F31A7" w:rsidR="005F31A7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5F31A7" w:rsidP="005F31A7" w:rsidR="005F31A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F31A7" w:rsidP="005F31A7" w:rsidR="005F31A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St-647/16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2. lipnja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2. lipnja 2016</w:t>
      </w:r>
      <w:r w:rsidRPr="00ED131D">
        <w:rPr>
          <w:sz w:val="23"/>
          <w:szCs w:val="23"/>
        </w:rPr>
        <w:t xml:space="preserve">. g. </w:t>
      </w:r>
    </w:p>
    <w:p w:rsidRDefault="005F31A7" w:rsidP="005F31A7" w:rsidR="005F31A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5F31A7" w:rsidP="005F31A7" w:rsidR="005F31A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5F31A7" w:rsidP="005F31A7" w:rsidR="005F31A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5F31A7" w:rsidP="005F31A7" w:rsidR="005F31A7" w:rsidRPr="00ED131D">
      <w:pPr>
        <w:jc w:val="center"/>
        <w:rPr>
          <w:sz w:val="23"/>
          <w:szCs w:val="23"/>
        </w:rPr>
      </w:pPr>
    </w:p>
    <w:p w:rsidRDefault="005F31A7" w:rsidP="005F31A7" w:rsidR="005F31A7" w:rsidRPr="00ED131D">
      <w:pPr>
        <w:jc w:val="center"/>
        <w:rPr>
          <w:sz w:val="23"/>
          <w:szCs w:val="23"/>
        </w:rPr>
      </w:pPr>
    </w:p>
    <w:p w:rsidRDefault="005F31A7" w:rsidP="005F31A7" w:rsidR="005F31A7" w:rsidRPr="00ED131D">
      <w:pPr>
        <w:rPr>
          <w:sz w:val="23"/>
          <w:szCs w:val="23"/>
        </w:rPr>
      </w:pPr>
    </w:p>
    <w:p w:rsidRDefault="005F31A7" w:rsidP="005F31A7" w:rsidR="005F31A7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580568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5F31A7" w:rsidP="005F31A7" w:rsidR="005F31A7" w:rsidRPr="00ED131D">
      <w:pPr>
        <w:ind w:firstLine="720" w:left="2880"/>
        <w:jc w:val="both"/>
        <w:rPr>
          <w:sz w:val="23"/>
          <w:szCs w:val="23"/>
        </w:rPr>
      </w:pPr>
    </w:p>
    <w:p w:rsidRDefault="005F31A7" w:rsidP="005F31A7" w:rsidR="005F31A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5F31A7" w:rsidP="005F31A7" w:rsidR="005F31A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5F31A7" w:rsidP="005F31A7" w:rsidR="005F31A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5F31A7" w:rsidP="005F31A7" w:rsidR="005F31A7">
      <w:pPr>
        <w:jc w:val="both"/>
        <w:rPr>
          <w:sz w:val="23"/>
          <w:szCs w:val="23"/>
        </w:rPr>
      </w:pPr>
    </w:p>
    <w:p w:rsidRDefault="005F31A7" w:rsidP="005F31A7" w:rsidR="005F31A7" w:rsidRPr="00ED131D">
      <w:pPr>
        <w:jc w:val="both"/>
        <w:rPr>
          <w:sz w:val="23"/>
          <w:szCs w:val="23"/>
        </w:rPr>
      </w:pPr>
    </w:p>
    <w:p w:rsidRDefault="005F31A7" w:rsidP="005F31A7" w:rsidR="005F31A7" w:rsidRPr="00ED131D">
      <w:pPr>
        <w:jc w:val="both"/>
        <w:rPr>
          <w:sz w:val="23"/>
          <w:szCs w:val="23"/>
        </w:rPr>
      </w:pPr>
    </w:p>
    <w:p w:rsidRDefault="005F31A7" w:rsidP="005F31A7" w:rsidR="005F31A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5F31A7" w:rsidP="005F31A7" w:rsidR="005F31A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5F31A7" w:rsidP="005F31A7" w:rsidR="005F31A7" w:rsidRPr="00EA6F91">
      <w:pPr>
        <w:jc w:val="both"/>
        <w:rPr>
          <w:sz w:val="23"/>
          <w:szCs w:val="23"/>
        </w:rPr>
      </w:pPr>
    </w:p>
    <w:p w:rsidRDefault="005F31A7" w:rsidP="005F31A7" w:rsidR="005F31A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5F31A7" w:rsidP="005F31A7" w:rsidR="005F31A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CONSTRUXI d.o.o. Umag, Istarska 24</w:t>
      </w:r>
      <w:r w:rsidR="00F21352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</w:p>
    <w:p w:rsidRDefault="005F31A7" w:rsidP="005F31A7" w:rsidR="005F31A7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Pr="001C6FF3">
        <w:rPr>
          <w:sz w:val="23"/>
          <w:szCs w:val="23"/>
        </w:rPr>
        <w:t>Dušan Crljenko, Rijeka, Brca 8c</w:t>
      </w:r>
      <w:r w:rsidRPr="00942237">
        <w:rPr>
          <w:sz w:val="23"/>
          <w:szCs w:val="23"/>
        </w:rPr>
        <w:t xml:space="preserve">, </w:t>
      </w:r>
    </w:p>
    <w:p w:rsidRDefault="005F31A7" w:rsidP="005F31A7" w:rsidR="005F31A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5F31A7" w:rsidP="005F31A7" w:rsidR="005F31A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5F31A7" w:rsidP="005F31A7" w:rsidR="005F31A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5F31A7" w:rsidP="005F31A7" w:rsidR="005F31A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5F31A7" w:rsidP="005F31A7" w:rsidR="005F31A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5F31A7" w:rsidP="005F31A7" w:rsidR="005F31A7" w:rsidRPr="00ED131D">
      <w:pPr>
        <w:ind w:left="360"/>
        <w:jc w:val="both"/>
        <w:rPr>
          <w:sz w:val="23"/>
          <w:szCs w:val="23"/>
        </w:rPr>
      </w:pPr>
    </w:p>
    <w:p w:rsidRDefault="005F31A7" w:rsidP="005F31A7" w:rsidR="005F31A7" w:rsidRPr="00ED131D">
      <w:pPr>
        <w:jc w:val="both"/>
        <w:rPr>
          <w:sz w:val="23"/>
          <w:szCs w:val="23"/>
        </w:rPr>
      </w:pPr>
    </w:p>
    <w:p w:rsidRDefault="005F31A7" w:rsidP="005F31A7" w:rsidR="005F31A7" w:rsidRPr="00ED131D">
      <w:pPr>
        <w:rPr>
          <w:sz w:val="23"/>
          <w:szCs w:val="23"/>
        </w:rPr>
      </w:pPr>
    </w:p>
    <w:p w:rsidRDefault="005F31A7" w:rsidP="005F31A7" w:rsidR="005F31A7" w:rsidRPr="00ED131D">
      <w:pPr>
        <w:rPr>
          <w:sz w:val="23"/>
          <w:szCs w:val="23"/>
        </w:rPr>
      </w:pPr>
    </w:p>
    <w:p w:rsidRDefault="005F31A7" w:rsidP="005F31A7" w:rsidR="005F31A7"/>
    <w:p w:rsidRDefault="005F31A7" w:rsidP="005F31A7" w:rsidR="005F31A7"/>
    <w:p w:rsidRDefault="005F31A7" w:rsidP="005F31A7" w:rsidR="005F31A7"/>
    <w:p w:rsidRDefault="005F31A7" w:rsidP="005F31A7" w:rsidR="005F31A7"/>
    <w:p w:rsidRDefault="005F31A7" w:rsidP="005F31A7" w:rsidR="005F31A7"/>
    <w:p w:rsidRDefault="005F31A7" w:rsidP="005F31A7" w:rsidR="005F31A7"/>
    <w:p w:rsidRDefault="005F31A7" w:rsidP="005F31A7" w:rsidR="005F31A7"/>
    <w:p w:rsidRDefault="005F31A7" w:rsidP="005F31A7" w:rsidR="005F31A7"/>
    <w:p w:rsidRDefault="00EB1DF3" w:rsidR="00EB1DF3"/>
    <w:sectPr w:rsidSect="004523B8" w:rsidR="00EB1D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DD1" w:rsidR="00977B7E">
      <w:r>
        <w:separator/>
      </w:r>
    </w:p>
  </w:endnote>
  <w:endnote w:id="0" w:type="continuationSeparator">
    <w:p w:rsidRDefault="00625DD1" w:rsidR="00977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DD1" w:rsidR="00625D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DD1" w:rsidR="00625DD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DD1" w:rsidR="00625D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DD1" w:rsidR="00977B7E">
      <w:r>
        <w:separator/>
      </w:r>
    </w:p>
  </w:footnote>
  <w:footnote w:id="0" w:type="continuationSeparator">
    <w:p w:rsidRDefault="00625DD1" w:rsidR="00977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DD1" w:rsidR="00625D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21352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05DF">
          <w:rPr>
            <w:noProof/>
          </w:rPr>
          <w:t>2</w:t>
        </w:r>
        <w:r>
          <w:fldChar w:fldCharType="end"/>
        </w:r>
        <w:r>
          <w:tab/>
        </w:r>
        <w:r w:rsidR="00625DD1" w:rsidRPr="00ED131D">
          <w:rPr>
            <w:sz w:val="23"/>
            <w:szCs w:val="23"/>
          </w:rPr>
          <w:t>Posl.br.: 2 St-</w:t>
        </w:r>
        <w:r w:rsidR="00625DD1">
          <w:rPr>
            <w:sz w:val="23"/>
            <w:szCs w:val="23"/>
          </w:rPr>
          <w:t>647</w:t>
        </w:r>
        <w:r w:rsidR="00625DD1" w:rsidRPr="00ED131D">
          <w:rPr>
            <w:sz w:val="23"/>
            <w:szCs w:val="23"/>
          </w:rPr>
          <w:t>/1</w:t>
        </w:r>
        <w:r w:rsidR="00625DD1">
          <w:rPr>
            <w:sz w:val="23"/>
            <w:szCs w:val="23"/>
          </w:rPr>
          <w:t>6-12</w:t>
        </w:r>
      </w:p>
    </w:sdtContent>
  </w:sdt>
  <w:p w:rsidRDefault="000205DF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35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1A7"/>
    <w:rsid w:val="000205DF"/>
    <w:rsid w:val="00580568"/>
    <w:rsid w:val="005F31A7"/>
    <w:rsid w:val="00625DD1"/>
    <w:rsid w:val="00977B7E"/>
    <w:rsid w:val="00EB1DF3"/>
    <w:rsid w:val="00F2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31A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31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31A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31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31A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D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D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5D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5D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5D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5D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31A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31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31A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31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31A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D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D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5D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5D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5D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5D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CONSTRUXI d.o.o. UMAG</izvorni_sadrzaj>
    <derivirana_varijabla naziv="DomainObject.Predmet.ProtustrankaFormated_1">  CONSTRUXI d.o.o. UMAG</derivirana_varijabla>
  </DomainObject.Predmet.ProtustrankaFormated>
  <DomainObject.Predmet.ProtustrankaFormatedOIB>
    <izvorni_sadrzaj>  CONSTRUXI d.o.o. UMAG, OIB 78784556939</izvorni_sadrzaj>
    <derivirana_varijabla naziv="DomainObject.Predmet.ProtustrankaFormatedOIB_1">  CONSTRUXI d.o.o. UMAG, OIB 78784556939</derivirana_varijabla>
  </DomainObject.Predmet.ProtustrankaFormatedOIB>
  <DomainObject.Predmet.ProtustrankaFormatedWithAdress>
    <izvorni_sadrzaj> CONSTRUXI d.o.o. UMAG, Istarska 24, 52470 Umag</izvorni_sadrzaj>
    <derivirana_varijabla naziv="DomainObject.Predmet.ProtustrankaFormatedWithAdress_1"> CONSTRUXI d.o.o. UMAG, Istarska 24, 52470 Umag</derivirana_varijabla>
  </DomainObject.Predmet.ProtustrankaFormatedWithAdress>
  <DomainObject.Predmet.ProtustrankaFormatedWithAdressOIB>
    <izvorni_sadrzaj> CONSTRUXI d.o.o. UMAG, OIB 78784556939, Istarska 24, 52470 Umag</izvorni_sadrzaj>
    <derivirana_varijabla naziv="DomainObject.Predmet.ProtustrankaFormatedWithAdressOIB_1"> CONSTRUXI d.o.o. UMAG, OIB 78784556939, Istarska 24, 52470 Umag</derivirana_varijabla>
  </DomainObject.Predmet.ProtustrankaFormatedWithAdressOIB>
  <DomainObject.Predmet.ProtustrankaWithAdress>
    <izvorni_sadrzaj>CONSTRUXI d.o.o. UMAG Istarska 24, 52470 Umag</izvorni_sadrzaj>
    <derivirana_varijabla naziv="DomainObject.Predmet.ProtustrankaWithAdress_1">CONSTRUXI d.o.o. UMAG Istarska 24, 52470 Umag</derivirana_varijabla>
  </DomainObject.Predmet.ProtustrankaWithAdress>
  <DomainObject.Predmet.ProtustrankaWithAdressOIB>
    <izvorni_sadrzaj>CONSTRUXI d.o.o. UMAG, OIB 78784556939, Istarska 24, 52470 Umag</izvorni_sadrzaj>
    <derivirana_varijabla naziv="DomainObject.Predmet.ProtustrankaWithAdressOIB_1">CONSTRUXI d.o.o. UMAG, OIB 78784556939, Istarska 24, 52470 Umag</derivirana_varijabla>
  </DomainObject.Predmet.ProtustrankaWithAdressOIB>
  <DomainObject.Predmet.ProtustrankaNazivFormated>
    <izvorni_sadrzaj>CONSTRUXI d.o.o. UMAG</izvorni_sadrzaj>
    <derivirana_varijabla naziv="DomainObject.Predmet.ProtustrankaNazivFormated_1">CONSTRUXI d.o.o. UMAG</derivirana_varijabla>
  </DomainObject.Predmet.ProtustrankaNazivFormated>
  <DomainObject.Predmet.ProtustrankaNazivFormatedOIB>
    <izvorni_sadrzaj>CONSTRUXI d.o.o. UMAG, OIB 78784556939</izvorni_sadrzaj>
    <derivirana_varijabla naziv="DomainObject.Predmet.ProtustrankaNazivFormatedOIB_1">CONSTRUXI d.o.o. UMAG, OIB 78784556939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5206.29</izvorni_sadrzaj>
    <derivirana_varijabla naziv="DomainObject.Predmet.TrenutnaVrijednost_1">5206.29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CONSTRUXI d.o.o. UMAG</item>
    </izvorni_sadrzaj>
    <derivirana_varijabla naziv="DomainObject.Predmet.ProtuStrankaListFormated_1">
      <item>CONSTRUXI d.o.o. UMAG</item>
    </derivirana_varijabla>
  </DomainObject.Predmet.ProtuStrankaListFormated>
  <DomainObject.Predmet.ProtuStrankaListFormatedOIB>
    <izvorni_sadrzaj>
      <item>CONSTRUXI d.o.o. UMAG, OIB 78784556939</item>
    </izvorni_sadrzaj>
    <derivirana_varijabla naziv="DomainObject.Predmet.ProtuStrankaListFormatedOIB_1">
      <item>CONSTRUXI d.o.o. UMAG, OIB 78784556939</item>
    </derivirana_varijabla>
  </DomainObject.Predmet.ProtuStrankaListFormatedOIB>
  <DomainObject.Predmet.ProtuStrankaListFormatedWithAdress>
    <izvorni_sadrzaj>
      <item>CONSTRUXI d.o.o. UMAG, Istarska 24, 52470 Umag</item>
    </izvorni_sadrzaj>
    <derivirana_varijabla naziv="DomainObject.Predmet.ProtuStrankaListFormatedWithAdress_1">
      <item>CONSTRUXI d.o.o. UMAG, Istarska 24, 52470 Umag</item>
    </derivirana_varijabla>
  </DomainObject.Predmet.ProtuStrankaListFormatedWithAdress>
  <DomainObject.Predmet.ProtuStrankaListFormatedWithAdressOIB>
    <izvorni_sadrzaj>
      <item>CONSTRUXI d.o.o. UMAG, OIB 78784556939, Istarska 24, 52470 Umag</item>
    </izvorni_sadrzaj>
    <derivirana_varijabla naziv="DomainObject.Predmet.ProtuStrankaListFormatedWithAdressOIB_1">
      <item>CONSTRUXI d.o.o. UMAG, OIB 78784556939, Istarska 24, 52470 Umag</item>
    </derivirana_varijabla>
  </DomainObject.Predmet.ProtuStrankaListFormatedWithAdressOIB>
  <DomainObject.Predmet.ProtuStrankaListNazivFormated>
    <izvorni_sadrzaj>
      <item>CONSTRUXI d.o.o. UMAG</item>
    </izvorni_sadrzaj>
    <derivirana_varijabla naziv="DomainObject.Predmet.ProtuStrankaListNazivFormated_1">
      <item>CONSTRUXI d.o.o. UMAG</item>
    </derivirana_varijabla>
  </DomainObject.Predmet.ProtuStrankaListNazivFormated>
  <DomainObject.Predmet.ProtuStrankaListNazivFormatedOIB>
    <izvorni_sadrzaj>
      <item>CONSTRUXI d.o.o. UMAG, OIB 78784556939</item>
    </izvorni_sadrzaj>
    <derivirana_varijabla naziv="DomainObject.Predmet.ProtuStrankaListNazivFormatedOIB_1">
      <item>CONSTRUXI d.o.o. UMAG, OIB 78784556939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CONSTRUXI d.o.o. UMAG</izvorni_sadrzaj>
    <derivirana_varijabla naziv="DomainObject.Predmet.ProtustrankaIDrugi_1">CONSTRUXI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CONSTRUXI d.o.o. UMAG, OIB 78784556939, Istarska 24, 52470 Umag</izvorni_sadrzaj>
    <derivirana_varijabla naziv="DomainObject.Predmet.ProtustrankaIDrugiAdressOIB_1">CONSTRUXI d.o.o. UMAG, OIB 78784556939, Istarska 24,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CONSTRUXI d.o.o. UMAG</item>
    </izvorni_sadrzaj>
    <derivirana_varijabla naziv="DomainObject.Predmet.SudioniciListNaziv_1">
      <item>FINANCIJSKA AGENCIJA, RC RIJEKA, PODRUŽNICA PULA, PULA</item>
      <item>CONSTRUXI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CONSTRUXI d.o.o. UMAG, OIB 78784556939, Istarska 24,52470 Umag</item>
    </izvorni_sadrzaj>
    <derivirana_varijabla naziv="DomainObject.Predmet.SudioniciListAdressOIB_1">
      <item>FINANCIJSKA AGENCIJA, RC RIJEKA, PODRUŽNICA PULA, PULA, OIB 85821130368, Giardini 5,52100 Pula</item>
      <item>CONSTRUXI d.o.o. UMAG, OIB 78784556939, Istarska 24,52470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78784556939</item>
    </izvorni_sadrzaj>
    <derivirana_varijabla naziv="DomainObject.Predmet.SudioniciListNazivOIB_1">
      <item>, OIB 85821130368</item>
      <item>, OIB 78784556939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3312</properties:Characters>
  <properties:Lines>98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2016-07-11T05:43:00Z</dcterms:created>
  <dc:creator>Jasmina Matika</dc:creator>
  <cp:lastModifiedBy>Jasmina Matika</cp:lastModifiedBy>
  <cp:lastPrinted>2016-09-01T11:26:00Z</cp:lastPrinted>
  <dcterms:modified xmlns:xsi="http://www.w3.org/2001/XMLSchema-instance" xsi:type="dcterms:W3CDTF">2016-09-01T11:26:00Z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