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f5bc" w14:paraId="791f5b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3969BD">
        <w:t>543/</w:t>
      </w:r>
      <w:r w:rsidR="00671E1F">
        <w:t>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637D8D">
        <w:t>Osijek, Podružnica Slav.Brod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671E1F">
        <w:t>LIBOR</w:t>
      </w:r>
      <w:r w:rsidR="0063493C" w:rsidRPr="0063493C">
        <w:t xml:space="preserve"> j.d.o.o </w:t>
      </w:r>
      <w:r w:rsidR="002B2204">
        <w:t xml:space="preserve">za </w:t>
      </w:r>
      <w:r w:rsidR="00671E1F">
        <w:t>ugostiteljstvo</w:t>
      </w:r>
      <w:r w:rsidR="009D3170">
        <w:t xml:space="preserve"> i usluge</w:t>
      </w:r>
      <w:r w:rsidR="0063493C" w:rsidRPr="0063493C">
        <w:t xml:space="preserve">, </w:t>
      </w:r>
      <w:r w:rsidR="00671E1F">
        <w:t>Zbjeg, Zbjeg 35A, OIB: 78742593515</w:t>
      </w:r>
      <w:r w:rsidR="009D3170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BB52EE">
        <w:t>10.svibnja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671E1F">
        <w:t>LIBOR</w:t>
      </w:r>
      <w:r w:rsidR="00671E1F" w:rsidRPr="0063493C">
        <w:t xml:space="preserve"> j.d.o.o </w:t>
      </w:r>
      <w:r w:rsidR="002B2204">
        <w:t xml:space="preserve">za </w:t>
      </w:r>
      <w:r w:rsidR="00671E1F">
        <w:t>ugostiteljstvo i usluge</w:t>
      </w:r>
      <w:r w:rsidR="00671E1F" w:rsidRPr="0063493C">
        <w:t xml:space="preserve">, </w:t>
      </w:r>
      <w:r w:rsidR="00671E1F">
        <w:t>Zbjeg, Zbjeg 35A, OIB: 78742593515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671E1F">
        <w:t>7.618,74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671E1F">
        <w:t>Mato Mrkalj</w:t>
      </w:r>
      <w:r w:rsidR="009D3170">
        <w:t xml:space="preserve">, </w:t>
      </w:r>
      <w:r w:rsidR="00671E1F">
        <w:t>Slavonski Brod</w:t>
      </w:r>
      <w:r w:rsidR="009D3170">
        <w:t xml:space="preserve">, </w:t>
      </w:r>
      <w:r w:rsidR="00671E1F">
        <w:t xml:space="preserve">Naselje Lutvinka 1/1 </w:t>
      </w:r>
      <w:r w:rsidR="009D3170">
        <w:t>, OIB:</w:t>
      </w:r>
      <w:r w:rsidR="00671E1F">
        <w:t>74009274837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671E1F">
        <w:rPr>
          <w:b/>
        </w:rPr>
        <w:t>543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671E1F">
        <w:t>10.svibnja</w:t>
      </w:r>
      <w:r w:rsidR="00637D8D">
        <w:t xml:space="preserve">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20F" w:rsidR="0042120F">
      <w:r>
        <w:separator/>
      </w:r>
    </w:p>
  </w:endnote>
  <w:endnote w:id="0" w:type="continuationSeparator">
    <w:p w:rsidRDefault="0042120F" w:rsidR="00421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20F" w:rsidR="0042120F">
      <w:r>
        <w:separator/>
      </w:r>
    </w:p>
  </w:footnote>
  <w:footnote w:id="0" w:type="continuationSeparator">
    <w:p w:rsidRDefault="0042120F" w:rsidR="004212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D5E"/>
    <w:rsid w:val="00173F18"/>
    <w:rsid w:val="00177EC7"/>
    <w:rsid w:val="00191A7A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LIBOR j.d.o.o. za ugostiteljstvo i usluge</izvorni_sadrzaj>
    <derivirana_varijabla naziv="DomainObject.Predmet.ProtustrankaFormated_1">  LIBOR j.d.o.o. za ugostiteljstvo i usluge</derivirana_varijabla>
  </DomainObject.Predmet.ProtustrankaFormated>
  <DomainObject.Predmet.ProtustrankaFormatedOIB>
    <izvorni_sadrzaj>  LIBOR j.d.o.o. za ugostiteljstvo i usluge, OIB 78742593515</izvorni_sadrzaj>
    <derivirana_varijabla naziv="DomainObject.Predmet.ProtustrankaFormatedOIB_1">  LIBOR j.d.o.o. za ugostiteljstvo i usluge, OIB 78742593515</derivirana_varijabla>
  </DomainObject.Predmet.ProtustrankaFormatedOIB>
  <DomainObject.Predmet.ProtustrankaFormatedWithAdress>
    <izvorni_sadrzaj> LIBOR j.d.o.o. za ugostiteljstvo i usluge, Zbjeg 35 A, 35000 Zbjeg</izvorni_sadrzaj>
    <derivirana_varijabla naziv="DomainObject.Predmet.ProtustrankaFormatedWithAdress_1"> LIBOR j.d.o.o. za ugostiteljstvo i usluge, Zbjeg 35 A, 35000 Zbjeg</derivirana_varijabla>
  </DomainObject.Predmet.ProtustrankaFormatedWithAdress>
  <DomainObject.Predmet.ProtustrankaFormatedWithAdressOIB>
    <izvorni_sadrzaj> LIBOR j.d.o.o. za ugostiteljstvo i usluge, OIB 78742593515, Zbjeg 35 A, 35000 Zbjeg</izvorni_sadrzaj>
    <derivirana_varijabla naziv="DomainObject.Predmet.ProtustrankaFormatedWithAdressOIB_1"> LIBOR j.d.o.o. za ugostiteljstvo i usluge, OIB 78742593515, Zbjeg 35 A, 35000 Zbjeg</derivirana_varijabla>
  </DomainObject.Predmet.ProtustrankaFormatedWithAdressOIB>
  <DomainObject.Predmet.ProtustrankaWithAdress>
    <izvorni_sadrzaj>LIBOR j.d.o.o. za ugostiteljstvo i usluge Zbjeg 35 A, 35000 Zbjeg</izvorni_sadrzaj>
    <derivirana_varijabla naziv="DomainObject.Predmet.ProtustrankaWithAdress_1">LIBOR j.d.o.o. za ugostiteljstvo i usluge Zbjeg 35 A, 35000 Zbjeg</derivirana_varijabla>
  </DomainObject.Predmet.ProtustrankaWithAdress>
  <DomainObject.Predmet.ProtustrankaWithAdressOIB>
    <izvorni_sadrzaj>LIBOR j.d.o.o. za ugostiteljstvo i usluge, OIB 78742593515, Zbjeg 35 A, 35000 Zbjeg</izvorni_sadrzaj>
    <derivirana_varijabla naziv="DomainObject.Predmet.ProtustrankaWithAdressOIB_1">LIBOR j.d.o.o. za ugostiteljstvo i usluge, OIB 78742593515, Zbjeg 35 A, 35000 Zbjeg</derivirana_varijabla>
  </DomainObject.Predmet.ProtustrankaWithAdressOIB>
  <DomainObject.Predmet.ProtustrankaNazivFormated>
    <izvorni_sadrzaj>LIBOR j.d.o.o. za ugostiteljstvo i usluge</izvorni_sadrzaj>
    <derivirana_varijabla naziv="DomainObject.Predmet.ProtustrankaNazivFormated_1">LIBOR j.d.o.o. za ugostiteljstvo i usluge</derivirana_varijabla>
  </DomainObject.Predmet.ProtustrankaNazivFormated>
  <DomainObject.Predmet.ProtustrankaNazivFormatedOIB>
    <izvorni_sadrzaj>LIBOR j.d.o.o. za ugostiteljstvo i usluge, OIB 78742593515</izvorni_sadrzaj>
    <derivirana_varijabla naziv="DomainObject.Predmet.ProtustrankaNazivFormatedOIB_1">LIBOR j.d.o.o. za ugostiteljstvo i usluge, OIB 78742593515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7618.74</izvorni_sadrzaj>
    <derivirana_varijabla naziv="DomainObject.Predmet.TrenutnaVrijednost_1">7618.74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LIBOR j.d.o.o. za ugostiteljstvo i usluge</item>
    </izvorni_sadrzaj>
    <derivirana_varijabla naziv="DomainObject.Predmet.ProtuStrankaListFormated_1">
      <item>LIBOR j.d.o.o. za ugostiteljstvo i usluge</item>
    </derivirana_varijabla>
  </DomainObject.Predmet.ProtuStrankaListFormated>
  <DomainObject.Predmet.ProtuStrankaListFormatedOIB>
    <izvorni_sadrzaj>
      <item>LIBOR j.d.o.o. za ugostiteljstvo i usluge, OIB 78742593515</item>
    </izvorni_sadrzaj>
    <derivirana_varijabla naziv="DomainObject.Predmet.ProtuStrankaListFormatedOIB_1">
      <item>LIBOR j.d.o.o. za ugostiteljstvo i usluge, OIB 78742593515</item>
    </derivirana_varijabla>
  </DomainObject.Predmet.ProtuStrankaListFormatedOIB>
  <DomainObject.Predmet.ProtuStrankaListFormatedWithAdress>
    <izvorni_sadrzaj>
      <item>LIBOR j.d.o.o. za ugostiteljstvo i usluge, Zbjeg 35 A, 35000 Zbjeg</item>
    </izvorni_sadrzaj>
    <derivirana_varijabla naziv="DomainObject.Predmet.ProtuStrankaListFormatedWithAdress_1">
      <item>LIBOR j.d.o.o. za ugostiteljstvo i usluge, Zbjeg 35 A, 35000 Zbjeg</item>
    </derivirana_varijabla>
  </DomainObject.Predmet.ProtuStrankaListFormatedWithAdress>
  <DomainObject.Predmet.ProtuStrankaListFormatedWithAdressOIB>
    <izvorni_sadrzaj>
      <item>LIBOR j.d.o.o. za ugostiteljstvo i usluge, OIB 78742593515, Zbjeg 35 A, 35000 Zbjeg</item>
    </izvorni_sadrzaj>
    <derivirana_varijabla naziv="DomainObject.Predmet.ProtuStrankaListFormatedWithAdressOIB_1">
      <item>LIBOR j.d.o.o. za ugostiteljstvo i usluge, OIB 78742593515, Zbjeg 35 A, 35000 Zbjeg</item>
    </derivirana_varijabla>
  </DomainObject.Predmet.ProtuStrankaListFormatedWithAdressOIB>
  <DomainObject.Predmet.ProtuStrankaListNazivFormated>
    <izvorni_sadrzaj>
      <item>LIBOR j.d.o.o. za ugostiteljstvo i usluge</item>
    </izvorni_sadrzaj>
    <derivirana_varijabla naziv="DomainObject.Predmet.ProtuStrankaListNazivFormated_1">
      <item>LIBOR j.d.o.o. za ugostiteljstvo i usluge</item>
    </derivirana_varijabla>
  </DomainObject.Predmet.ProtuStrankaListNazivFormated>
  <DomainObject.Predmet.ProtuStrankaListNazivFormatedOIB>
    <izvorni_sadrzaj>
      <item>LIBOR j.d.o.o. za ugostiteljstvo i usluge, OIB 78742593515</item>
    </izvorni_sadrzaj>
    <derivirana_varijabla naziv="DomainObject.Predmet.ProtuStrankaListNazivFormatedOIB_1">
      <item>LIBOR j.d.o.o. za ugostiteljstvo i usluge, OIB 78742593515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LIBOR j.d.o.o. za ugostiteljstvo i usluge</izvorni_sadrzaj>
    <derivirana_varijabla naziv="DomainObject.Predmet.ProtustrankaIDrugi_1">LIBOR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LIBOR j.d.o.o. za ugostiteljstvo i usluge, OIB 78742593515, Zbjeg 35 A, 35000 Zbjeg</izvorni_sadrzaj>
    <derivirana_varijabla naziv="DomainObject.Predmet.ProtustrankaIDrugiAdressOIB_1">LIBOR j.d.o.o. za ugostiteljstvo i usluge, OIB 78742593515, Zbjeg 35 A,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LIBOR j.d.o.o. za ugostiteljstvo i usluge</item>
    </izvorni_sadrzaj>
    <derivirana_varijabla naziv="DomainObject.Predmet.SudioniciListNaziv_1">
      <item>Financijska agencija</item>
      <item>LIBOR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LIBOR j.d.o.o. za ugostiteljstvo i usluge, OIB 78742593515, Zbjeg 35 A,35000 Zbjeg</item>
    </izvorni_sadrzaj>
    <derivirana_varijabla naziv="DomainObject.Predmet.SudioniciListAdressOIB_1">
      <item>Financijska agencija, OIB 85821130368, Ulica grada Vukovara 70,10000 Zagreb</item>
      <item>LIBOR j.d.o.o. za ugostiteljstvo i usluge, OIB 78742593515, Zbjeg 35 A,35000 Zbjeg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78742593515</item>
    </izvorni_sadrzaj>
    <derivirana_varijabla naziv="DomainObject.Predmet.SudioniciListNazivOIB_1">
      <item>, OIB 85821130368</item>
      <item>, OIB 78742593515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1933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2017-05-10T07:39:00Z</dcterms:created>
  <dc:creator>Korisnik</dc:creator>
  <cp:lastModifiedBy>wsadmin</cp:lastModifiedBy>
  <cp:lastPrinted>2017-05-10T07:39:00Z</cp:lastPrinted>
  <dcterms:modified xmlns:xsi="http://www.w3.org/2001/XMLSchema-instance" xsi:type="dcterms:W3CDTF">2017-05-10T07:42:00Z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