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a9a5" w14:paraId="4c9a9a5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</w:r>
      <w:r w:rsidR="00DB75B7">
        <w:t xml:space="preserve">Trgovački sud u Pazinu, po sutkinji </w:t>
      </w:r>
      <w:proofErr w:type="spellStart"/>
      <w:r w:rsidR="00DB75B7">
        <w:t>Tijani</w:t>
      </w:r>
      <w:proofErr w:type="spellEnd"/>
      <w:r w:rsidR="00DB75B7">
        <w:t xml:space="preserve"> Licul, u stečajnom postupku nad stečajnom masom iza AUDAX d. o. o. u stečaju Zagreb, </w:t>
      </w:r>
      <w:proofErr w:type="spellStart"/>
      <w:r w:rsidR="00DB75B7">
        <w:t>Horvatovac</w:t>
      </w:r>
      <w:proofErr w:type="spellEnd"/>
      <w:r w:rsidR="00DB75B7">
        <w:t xml:space="preserve"> 13, OIB 22805166659</w:t>
      </w:r>
      <w:r w:rsidR="00CC009C">
        <w:t xml:space="preserve">, dana </w:t>
      </w:r>
      <w:r w:rsidR="00DB75B7">
        <w:t>30</w:t>
      </w:r>
      <w:r w:rsidR="00CC009C">
        <w:t xml:space="preserve">. </w:t>
      </w:r>
      <w:r w:rsidR="00DB75B7">
        <w:t>svibnja</w:t>
      </w:r>
      <w:r w:rsidR="00CC009C">
        <w:t xml:space="preserve"> 2018. donio je slijedeći</w:t>
      </w: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630DB0" w:rsidP="00E83E93" w:rsidR="00630DB0">
      <w:pPr>
        <w:jc w:val="both"/>
      </w:pPr>
      <w:r>
        <w:tab/>
        <w:t xml:space="preserve">- </w:t>
      </w:r>
      <w:r w:rsidR="00507C38">
        <w:t xml:space="preserve">Karlu </w:t>
      </w:r>
      <w:proofErr w:type="spellStart"/>
      <w:r w:rsidR="00507C38">
        <w:t>Pokrajčiću</w:t>
      </w:r>
      <w:proofErr w:type="spellEnd"/>
      <w:r>
        <w:t xml:space="preserve"> iz </w:t>
      </w:r>
      <w:r w:rsidR="00507C38">
        <w:t>Sesveta</w:t>
      </w:r>
      <w:r>
        <w:t xml:space="preserve">, </w:t>
      </w:r>
      <w:r w:rsidR="00507C38">
        <w:t>Planinska 26</w:t>
      </w:r>
      <w:r>
        <w:t xml:space="preserve">, OIB: </w:t>
      </w:r>
      <w:r w:rsidR="00507C38">
        <w:t>95565119557</w:t>
      </w:r>
      <w:r>
        <w:t xml:space="preserve">, na račun </w:t>
      </w:r>
      <w:r w:rsidRPr="009362C5">
        <w:t>HR</w:t>
      </w:r>
      <w:r w:rsidR="009362C5">
        <w:t>95565119557</w:t>
      </w:r>
      <w:r>
        <w:t xml:space="preserve">, u iznosu od </w:t>
      </w:r>
      <w:r w:rsidR="00BF3915">
        <w:t>51.219,94</w:t>
      </w:r>
      <w:r>
        <w:t xml:space="preserve"> kuna, identifikator nadmetanja </w:t>
      </w:r>
      <w:r w:rsidR="00BF3915">
        <w:t>7167</w:t>
      </w:r>
      <w:r w:rsidR="00E00844">
        <w:t>,</w:t>
      </w:r>
    </w:p>
    <w:p w:rsidRDefault="00042B62" w:rsidP="00E00844" w:rsidR="001E5CBF">
      <w:pPr>
        <w:jc w:val="both"/>
      </w:pPr>
      <w:r>
        <w:tab/>
        <w:t xml:space="preserve">- </w:t>
      </w:r>
      <w:r w:rsidR="00E00844">
        <w:t xml:space="preserve">Hrvoju </w:t>
      </w:r>
      <w:proofErr w:type="spellStart"/>
      <w:r w:rsidR="00E00844">
        <w:t>Bogneru</w:t>
      </w:r>
      <w:proofErr w:type="spellEnd"/>
      <w:r w:rsidR="00E00844">
        <w:t xml:space="preserve"> iz Zagreba, Ul. hrvatskih iseljenika 5, OIB: </w:t>
      </w:r>
      <w:r w:rsidR="00C4706B">
        <w:t>63766234952</w:t>
      </w:r>
      <w:r w:rsidR="00E00844">
        <w:t xml:space="preserve">, na račun </w:t>
      </w:r>
      <w:r w:rsidR="00E00844" w:rsidRPr="006C504E">
        <w:t>HR</w:t>
      </w:r>
      <w:r w:rsidR="006C504E">
        <w:t>5223600003219497528</w:t>
      </w:r>
      <w:r w:rsidR="00E00844">
        <w:t>, u iznosu od 51.219,94 kuna, identifikator nadmetanja 7167,</w:t>
      </w:r>
    </w:p>
    <w:p w:rsidRDefault="00E00844" w:rsidP="00E00844" w:rsidR="00E00844">
      <w:pPr>
        <w:jc w:val="both"/>
      </w:pPr>
      <w:r>
        <w:tab/>
      </w:r>
      <w:r w:rsidR="00C4706B">
        <w:t xml:space="preserve">- Ivanu </w:t>
      </w:r>
      <w:proofErr w:type="spellStart"/>
      <w:r w:rsidR="00C4706B">
        <w:t>Nemešu</w:t>
      </w:r>
      <w:proofErr w:type="spellEnd"/>
      <w:r w:rsidR="00C4706B">
        <w:t xml:space="preserve"> iz Zadra, Marijane Radev 45, OIB: </w:t>
      </w:r>
      <w:r w:rsidR="00F00731">
        <w:t>97306859462</w:t>
      </w:r>
      <w:r w:rsidR="00C4706B">
        <w:t xml:space="preserve">, na račun </w:t>
      </w:r>
      <w:r w:rsidR="00C4706B" w:rsidRPr="006C504E">
        <w:t>HR</w:t>
      </w:r>
      <w:r w:rsidR="006C504E">
        <w:t>3824840083235670084</w:t>
      </w:r>
      <w:r w:rsidR="00C4706B">
        <w:t>, u iznosu od 51.219,94 kuna, identifikator nadmetanja 7167,</w:t>
      </w:r>
    </w:p>
    <w:p w:rsidRDefault="00B86797" w:rsidP="00E00844" w:rsidR="00B86797">
      <w:pPr>
        <w:jc w:val="both"/>
      </w:pPr>
      <w:r>
        <w:tab/>
        <w:t xml:space="preserve">- PHAROS PROMOCIJA d.o.o. Zagreb, </w:t>
      </w:r>
      <w:proofErr w:type="spellStart"/>
      <w:r>
        <w:t>Beethovenova</w:t>
      </w:r>
      <w:proofErr w:type="spellEnd"/>
      <w:r>
        <w:t xml:space="preserve"> 20, OIB: </w:t>
      </w:r>
      <w:r w:rsidR="0039275C">
        <w:t>08508702539</w:t>
      </w:r>
      <w:r>
        <w:t xml:space="preserve">, na račun </w:t>
      </w:r>
      <w:r w:rsidRPr="006C504E">
        <w:t>HR</w:t>
      </w:r>
      <w:r w:rsidR="00E25A94">
        <w:t>5123600001102590983</w:t>
      </w:r>
      <w:r>
        <w:t>, u iznosu od 51.219,94 kuna, identifikator nadmetanja 7167,</w:t>
      </w:r>
    </w:p>
    <w:p w:rsidRDefault="009309A7" w:rsidP="00E00844" w:rsidR="009309A7">
      <w:pPr>
        <w:jc w:val="both"/>
      </w:pPr>
      <w:r>
        <w:tab/>
        <w:t xml:space="preserve">- SPORTMAR d.o.o. Njivice, Cvjetni trg 8, OIB: 85992364960, na račun </w:t>
      </w:r>
      <w:r w:rsidRPr="00E25A94">
        <w:t>HR</w:t>
      </w:r>
      <w:r w:rsidR="00E25A94" w:rsidRPr="00E25A94">
        <w:t>9</w:t>
      </w:r>
      <w:r w:rsidR="00E25A94">
        <w:t>424020061100408725</w:t>
      </w:r>
      <w:r>
        <w:t>, u iznosu od 51.219,94 kuna, identifikator nadmetanja 7167,</w:t>
      </w:r>
    </w:p>
    <w:p w:rsidRDefault="00C25BFC" w:rsidP="00E00844" w:rsidR="00C25BFC">
      <w:pPr>
        <w:jc w:val="both"/>
      </w:pPr>
      <w:r>
        <w:tab/>
        <w:t xml:space="preserve">- Nataliji Bede iz Čavla, Vrh </w:t>
      </w:r>
      <w:proofErr w:type="spellStart"/>
      <w:r>
        <w:t>čavje</w:t>
      </w:r>
      <w:proofErr w:type="spellEnd"/>
      <w:r>
        <w:t xml:space="preserve"> 4, OIB: 28385880925, na račun </w:t>
      </w:r>
      <w:r w:rsidRPr="00F32EBF">
        <w:t>HR</w:t>
      </w:r>
      <w:r w:rsidR="00663B44">
        <w:t>0523400093210462295</w:t>
      </w:r>
      <w:r>
        <w:t>, u iznosu od 51.219,94 kuna, identifikator nadmetanja 7167,</w:t>
      </w:r>
    </w:p>
    <w:p w:rsidRDefault="00C25BFC" w:rsidP="00E00844" w:rsidR="00550E17">
      <w:pPr>
        <w:jc w:val="both"/>
      </w:pPr>
      <w:r>
        <w:tab/>
        <w:t xml:space="preserve">- </w:t>
      </w:r>
      <w:r w:rsidR="00CE5D40">
        <w:t xml:space="preserve">Krešimiru Maričiću iz Rijeke, </w:t>
      </w:r>
      <w:proofErr w:type="spellStart"/>
      <w:r w:rsidR="00CE5D40">
        <w:t>Srdoči</w:t>
      </w:r>
      <w:proofErr w:type="spellEnd"/>
      <w:r w:rsidR="00CE5D40">
        <w:t xml:space="preserve"> 3</w:t>
      </w:r>
      <w:r>
        <w:t xml:space="preserve">, OIB: </w:t>
      </w:r>
      <w:r w:rsidR="00CE5D40">
        <w:t>01062537263</w:t>
      </w:r>
      <w:r>
        <w:t xml:space="preserve">, na račun </w:t>
      </w:r>
      <w:r w:rsidRPr="00F32EBF">
        <w:t>HR</w:t>
      </w:r>
      <w:r w:rsidR="00F32EBF">
        <w:t>7723400093200254368</w:t>
      </w:r>
      <w:r>
        <w:t>, u iznosu od 51.219,94 kuna, identifikator nadmetanja 7167</w:t>
      </w:r>
      <w:r w:rsidR="00550E17">
        <w:t xml:space="preserve">, </w:t>
      </w:r>
    </w:p>
    <w:p w:rsidRDefault="00550E17" w:rsidP="00E00844" w:rsidR="00E00844">
      <w:pPr>
        <w:jc w:val="both"/>
      </w:pPr>
      <w:r>
        <w:tab/>
        <w:t xml:space="preserve">- Jozi Bašici iz Dubrovnik, </w:t>
      </w:r>
      <w:r w:rsidR="00301B00">
        <w:t>Kneza Branimira 39</w:t>
      </w:r>
      <w:r>
        <w:t xml:space="preserve">, OIB: </w:t>
      </w:r>
      <w:r w:rsidR="00301B00">
        <w:t>47311745285</w:t>
      </w:r>
      <w:r>
        <w:t xml:space="preserve">, na račun </w:t>
      </w:r>
      <w:r w:rsidRPr="00F32EBF">
        <w:t>HR</w:t>
      </w:r>
      <w:r w:rsidR="00E473CF">
        <w:t>0224840083200745203</w:t>
      </w:r>
      <w:r>
        <w:t>, u iznosu od 51.219,94 kuna, identifikator nadmetanja 7167</w:t>
      </w:r>
      <w:r w:rsidR="002E71DD">
        <w:t>.</w:t>
      </w:r>
    </w:p>
    <w:p w:rsidRDefault="00E00844" w:rsidP="00E00844" w:rsidR="00E00844">
      <w:pPr>
        <w:jc w:val="both"/>
      </w:pPr>
    </w:p>
    <w:p w:rsidRDefault="00E00844" w:rsidP="00E00844" w:rsidR="00E00844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362C5">
        <w:t>30</w:t>
      </w:r>
      <w:r w:rsidR="00066596" w:rsidRPr="00F06A9B">
        <w:t xml:space="preserve">. </w:t>
      </w:r>
      <w:r w:rsidR="006000EA">
        <w:t>s</w:t>
      </w:r>
      <w:r w:rsidR="009362C5">
        <w:t>vibnja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3830AE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0E8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3830AE" w:rsidR="003E5AEE">
        <w:pPr>
          <w:pStyle w:val="Zaglavlje"/>
          <w:jc w:val="center"/>
        </w:pPr>
      </w:p>
    </w:sdtContent>
  </w:sdt>
  <w:p w:rsidRDefault="003830AE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</w:t>
    </w:r>
    <w:r w:rsidR="00E83E93">
      <w:t xml:space="preserve"> St-</w:t>
    </w:r>
    <w:r w:rsidR="00DB75B7">
      <w:t>826/2016-107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2282D"/>
    <w:rsid w:val="0003699F"/>
    <w:rsid w:val="00042B62"/>
    <w:rsid w:val="00066596"/>
    <w:rsid w:val="000B53C7"/>
    <w:rsid w:val="00110932"/>
    <w:rsid w:val="00153FC9"/>
    <w:rsid w:val="00155103"/>
    <w:rsid w:val="00180267"/>
    <w:rsid w:val="001E5CBF"/>
    <w:rsid w:val="002374A3"/>
    <w:rsid w:val="002833D3"/>
    <w:rsid w:val="002E71DD"/>
    <w:rsid w:val="002F3948"/>
    <w:rsid w:val="00301B00"/>
    <w:rsid w:val="00344284"/>
    <w:rsid w:val="003469DE"/>
    <w:rsid w:val="003830AE"/>
    <w:rsid w:val="0039275C"/>
    <w:rsid w:val="003A3A66"/>
    <w:rsid w:val="00402146"/>
    <w:rsid w:val="00467ACD"/>
    <w:rsid w:val="0048523E"/>
    <w:rsid w:val="004A0C06"/>
    <w:rsid w:val="004C3370"/>
    <w:rsid w:val="004F1C5E"/>
    <w:rsid w:val="004F409C"/>
    <w:rsid w:val="00507C38"/>
    <w:rsid w:val="00515486"/>
    <w:rsid w:val="00550E17"/>
    <w:rsid w:val="00554328"/>
    <w:rsid w:val="00562161"/>
    <w:rsid w:val="005B6AEF"/>
    <w:rsid w:val="006000EA"/>
    <w:rsid w:val="00630DB0"/>
    <w:rsid w:val="006468D2"/>
    <w:rsid w:val="00654BC2"/>
    <w:rsid w:val="00663B44"/>
    <w:rsid w:val="006B5EE4"/>
    <w:rsid w:val="006C504E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E2676"/>
    <w:rsid w:val="008E46C2"/>
    <w:rsid w:val="008F5616"/>
    <w:rsid w:val="00927ACF"/>
    <w:rsid w:val="009309A7"/>
    <w:rsid w:val="00933F52"/>
    <w:rsid w:val="009362C5"/>
    <w:rsid w:val="0097292F"/>
    <w:rsid w:val="00985388"/>
    <w:rsid w:val="009A21D2"/>
    <w:rsid w:val="009A3B57"/>
    <w:rsid w:val="009A5AB9"/>
    <w:rsid w:val="009B27E5"/>
    <w:rsid w:val="009C0B19"/>
    <w:rsid w:val="009D1C52"/>
    <w:rsid w:val="00A0319C"/>
    <w:rsid w:val="00A57DBF"/>
    <w:rsid w:val="00AB7C98"/>
    <w:rsid w:val="00AC765E"/>
    <w:rsid w:val="00AE4482"/>
    <w:rsid w:val="00B26280"/>
    <w:rsid w:val="00B65749"/>
    <w:rsid w:val="00B66DD2"/>
    <w:rsid w:val="00B77706"/>
    <w:rsid w:val="00B86797"/>
    <w:rsid w:val="00BC5F91"/>
    <w:rsid w:val="00BD53A9"/>
    <w:rsid w:val="00BF3915"/>
    <w:rsid w:val="00BF3DF8"/>
    <w:rsid w:val="00C25BFC"/>
    <w:rsid w:val="00C37927"/>
    <w:rsid w:val="00C4706B"/>
    <w:rsid w:val="00C77BF0"/>
    <w:rsid w:val="00C94429"/>
    <w:rsid w:val="00CC009C"/>
    <w:rsid w:val="00CC2893"/>
    <w:rsid w:val="00CE3073"/>
    <w:rsid w:val="00CE5D40"/>
    <w:rsid w:val="00D000C5"/>
    <w:rsid w:val="00D00E83"/>
    <w:rsid w:val="00DB75B7"/>
    <w:rsid w:val="00E00844"/>
    <w:rsid w:val="00E118FD"/>
    <w:rsid w:val="00E25A94"/>
    <w:rsid w:val="00E473CF"/>
    <w:rsid w:val="00E83E93"/>
    <w:rsid w:val="00EA09F0"/>
    <w:rsid w:val="00EA2A63"/>
    <w:rsid w:val="00EB17B1"/>
    <w:rsid w:val="00F00731"/>
    <w:rsid w:val="00F06A9B"/>
    <w:rsid w:val="00F31A55"/>
    <w:rsid w:val="00F32EBF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0A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0A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0A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0A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0A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0A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0A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0A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svibnja 2018.</izvorni_sadrzaj>
    <derivirana_varijabla naziv="DomainObject.Predmet.SpisIzvanSuda.DatumIzlazaSpisa_1">30.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1599</properties:Characters>
  <properties:Lines>44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2018-05-30T07:11:00Z</dcterms:created>
  <dc:creator>Jasmina Matika</dc:creator>
  <cp:lastModifiedBy>Sanja Prodan</cp:lastModifiedBy>
  <cp:lastPrinted>2018-05-30T10:08:00Z</cp:lastPrinted>
  <dcterms:modified xmlns:xsi="http://www.w3.org/2001/XMLSchema-instance" xsi:type="dcterms:W3CDTF">2018-05-30T10:08:00Z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(St-826-2016-107-povrat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