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8C5C5E">
        <w:t>781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8C5C5E" w:rsidP="008C5C5E" w:rsidR="008C5C5E">
      <w:pPr>
        <w:ind w:firstLine="1080"/>
        <w:jc w:val="both"/>
      </w:pPr>
    </w:p>
    <w:p w:rsidRDefault="008C5C5E" w:rsidP="008C5C5E" w:rsidR="008C5C5E" w:rsidRPr="00B119E7">
      <w:pPr>
        <w:ind w:firstLine="1080"/>
        <w:jc w:val="both"/>
      </w:pPr>
      <w:r w:rsidRPr="00B119E7">
        <w:t>Pozivaju se zainteresirane osobe da u roku od petnaest dana predujme na prolazni depozit suda koji se vodi kod Hrvatske poštanske banke d.d. Zagreb broj HR59 2390 0011 3000 0270 3 iznos od 25.000,00 kn za pokriće troškova prethodnog i otvorenog stečajnog postupka, jer će se u suprotnome donijeti rješenje o istovremenom otvaranju i zaključenju stečajnog postupka nad imovinom dužnika pojedinca Senad Bošković iz Pule, Tršćanska 5, OIB 60208552560 vl. ugostiteljskog obrta "FAN FAN CAFFE", PULA, MARULIĆEVA 12.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8C5C5E">
        <w:t>781</w:t>
      </w:r>
      <w:r w:rsidRPr="00EC13ED">
        <w:t>/1</w:t>
      </w:r>
      <w:r w:rsidR="002A31E8">
        <w:t>3</w:t>
      </w:r>
      <w:r w:rsidRPr="00EC13ED">
        <w:t xml:space="preserve"> od </w:t>
      </w:r>
      <w:r w:rsidR="00C838DA">
        <w:t>24</w:t>
      </w:r>
      <w:r w:rsidR="00324BD9">
        <w:t>.</w:t>
      </w:r>
      <w:r w:rsidR="002A31E8">
        <w:t>2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C838DA">
        <w:t>24</w:t>
      </w:r>
      <w:r w:rsidR="006425F5">
        <w:t>.</w:t>
      </w:r>
      <w:r w:rsidR="00872712">
        <w:t>2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8C5C5E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967D8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838DA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7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7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7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7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7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A967D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A967D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967D8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967D8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967D8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24. veljače 2015.</izvorni_sadrzaj>
    <derivirana_varijabla naziv="DomainObject.DatumDonosenjaOdluke_1">24.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St-781/2013</izvorni_sadrzaj>
    <derivirana_varijabla naziv="DomainObject.Predmet.OznakaBroj_1">St-781/2013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SENAD BOŠKOVIĆ  Pula</izvorni_sadrzaj>
    <derivirana_varijabla naziv="DomainObject.Predmet.ProtustrankaFormated_1">  SENAD BOŠKOVIĆ  Pula</derivirana_varijabla>
  </DomainObject.Predmet.ProtustrankaFormated>
  <DomainObject.Predmet.ProtustrankaFormatedOIB>
    <izvorni_sadrzaj>  SENAD BOŠKOVIĆ  Pula, OIB 60208552560</izvorni_sadrzaj>
    <derivirana_varijabla naziv="DomainObject.Predmet.ProtustrankaFormatedOIB_1">  SENAD BOŠKOVIĆ  Pula, OIB 60208552560</derivirana_varijabla>
  </DomainObject.Predmet.ProtustrankaFormatedOIB>
  <DomainObject.Predmet.ProtustrankaFormatedWithAdress>
    <izvorni_sadrzaj> SENAD BOŠKOVIĆ  Pula, Tršćanska 5, 52 100 Pula</izvorni_sadrzaj>
    <derivirana_varijabla naziv="DomainObject.Predmet.ProtustrankaFormatedWithAdress_1"> SENAD BOŠKOVIĆ  Pula, Tršćanska 5, 52 100 Pula</derivirana_varijabla>
  </DomainObject.Predmet.ProtustrankaFormatedWithAdress>
  <DomainObject.Predmet.ProtustrankaFormatedWithAdressOIB>
    <izvorni_sadrzaj> SENAD BOŠKOVIĆ  Pula, OIB 60208552560, Tršćanska 5, 52 100 Pula</izvorni_sadrzaj>
    <derivirana_varijabla naziv="DomainObject.Predmet.ProtustrankaFormatedWithAdressOIB_1"> SENAD BOŠKOVIĆ  Pula, OIB 60208552560, Tršćanska 5, 52 100 Pula</derivirana_varijabla>
  </DomainObject.Predmet.ProtustrankaFormatedWithAdressOIB>
  <DomainObject.Predmet.ProtustrankaWithAdress>
    <izvorni_sadrzaj>SENAD BOŠKOVIĆ  Pula Tršćanska 5, 52 100 Pula</izvorni_sadrzaj>
    <derivirana_varijabla naziv="DomainObject.Predmet.ProtustrankaWithAdress_1">SENAD BOŠKOVIĆ  Pula Tršćanska 5, 52 100 Pula</derivirana_varijabla>
  </DomainObject.Predmet.ProtustrankaWithAdress>
  <DomainObject.Predmet.ProtustrankaWithAdressOIB>
    <izvorni_sadrzaj>SENAD BOŠKOVIĆ  Pula, OIB 60208552560, Tršćanska 5, 52 100 Pula</izvorni_sadrzaj>
    <derivirana_varijabla naziv="DomainObject.Predmet.ProtustrankaWithAdressOIB_1">SENAD BOŠKOVIĆ  Pula, OIB 60208552560, Tršćanska 5, 52 100 Pula</derivirana_varijabla>
  </DomainObject.Predmet.ProtustrankaWithAdressOIB>
  <DomainObject.Predmet.ProtustrankaNazivFormated>
    <izvorni_sadrzaj>SENAD BOŠKOVIĆ  Pula</izvorni_sadrzaj>
    <derivirana_varijabla naziv="DomainObject.Predmet.ProtustrankaNazivFormated_1">SENAD BOŠKOVIĆ  Pula</derivirana_varijabla>
  </DomainObject.Predmet.ProtustrankaNazivFormated>
  <DomainObject.Predmet.ProtustrankaNazivFormatedOIB>
    <izvorni_sadrzaj>SENAD BOŠKOVIĆ  Pula, OIB 60208552560</izvorni_sadrzaj>
    <derivirana_varijabla naziv="DomainObject.Predmet.ProtustrankaNazivFormatedOIB_1">SENAD BOŠKOVIĆ  Pula, OIB 60208552560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SENAD BOŠKOVIĆ  Pula</item>
    </izvorni_sadrzaj>
    <derivirana_varijabla naziv="DomainObject.Predmet.ProtuStrankaListFormated_1">
      <item>SENAD BOŠKOVIĆ  Pula</item>
    </derivirana_varijabla>
  </DomainObject.Predmet.ProtuStrankaListFormated>
  <DomainObject.Predmet.ProtuStrankaListFormatedOIB>
    <izvorni_sadrzaj>
      <item>SENAD BOŠKOVIĆ  Pula, OIB 60208552560</item>
    </izvorni_sadrzaj>
    <derivirana_varijabla naziv="DomainObject.Predmet.ProtuStrankaListFormatedOIB_1">
      <item>SENAD BOŠKOVIĆ  Pula, OIB 60208552560</item>
    </derivirana_varijabla>
  </DomainObject.Predmet.ProtuStrankaListFormatedOIB>
  <DomainObject.Predmet.ProtuStrankaListFormatedWithAdress>
    <izvorni_sadrzaj>
      <item>SENAD BOŠKOVIĆ  Pula, Tršćanska 5, 52 100 Pula</item>
    </izvorni_sadrzaj>
    <derivirana_varijabla naziv="DomainObject.Predmet.ProtuStrankaListFormatedWithAdress_1">
      <item>SENAD BOŠKOVIĆ  Pula, Tršćanska 5, 52 100 Pula</item>
    </derivirana_varijabla>
  </DomainObject.Predmet.ProtuStrankaListFormatedWithAdress>
  <DomainObject.Predmet.ProtuStrankaListFormatedWithAdressOIB>
    <izvorni_sadrzaj>
      <item>SENAD BOŠKOVIĆ  Pula, OIB 60208552560, Tršćanska 5, 52 100 Pula</item>
    </izvorni_sadrzaj>
    <derivirana_varijabla naziv="DomainObject.Predmet.ProtuStrankaListFormatedWithAdressOIB_1">
      <item>SENAD BOŠKOVIĆ  Pula, OIB 60208552560, Tršćanska 5, 52 100 Pula</item>
    </derivirana_varijabla>
  </DomainObject.Predmet.ProtuStrankaListFormatedWithAdressOIB>
  <DomainObject.Predmet.ProtuStrankaListNazivFormated>
    <izvorni_sadrzaj>
      <item>SENAD BOŠKOVIĆ  Pula</item>
    </izvorni_sadrzaj>
    <derivirana_varijabla naziv="DomainObject.Predmet.ProtuStrankaListNazivFormated_1">
      <item>SENAD BOŠKOVIĆ  Pula</item>
    </derivirana_varijabla>
  </DomainObject.Predmet.ProtuStrankaListNazivFormated>
  <DomainObject.Predmet.ProtuStrankaListNazivFormatedOIB>
    <izvorni_sadrzaj>
      <item>SENAD BOŠKOVIĆ  Pula, OIB 60208552560</item>
    </izvorni_sadrzaj>
    <derivirana_varijabla naziv="DomainObject.Predmet.ProtuStrankaListNazivFormatedOIB_1">
      <item>SENAD BOŠKOVIĆ  Pula, OIB 60208552560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2015.</izvorni_sadrzaj>
    <derivirana_varijabla naziv="DomainObject.Datum_1">24.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SENAD BOŠKOVIĆ  Pula</izvorni_sadrzaj>
    <derivirana_varijabla naziv="DomainObject.Predmet.ProtustrankaIDrugi_1">SENAD BOŠKOVIĆ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SENAD BOŠKOVIĆ  Pula, OIB 60208552560, Tršćanska 5, 52 100 Pula</izvorni_sadrzaj>
    <derivirana_varijabla naziv="DomainObject.Predmet.ProtustrankaIDrugiAdressOIB_1">SENAD BOŠKOVIĆ  Pula, OIB 60208552560, Tršćanska 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SENAD BOŠKOVIĆ  Pula</item>
    </izvorni_sadrzaj>
    <derivirana_varijabla naziv="DomainObject.Predmet.SudioniciListNaziv_1">
      <item>FINA  Pula</item>
      <item>SENAD BOŠKOVIĆ  Pula</item>
    </derivirana_varijabla>
  </DomainObject.Predmet.SudioniciListNaziv>
  <DomainObject.Predmet.SudioniciListAdressOIB>
    <izvorni_sadrzaj>
      <item>FINA  Pula, OIB 85821130368, Giardini 5,52 100 Pula</item>
      <item>SENAD BOŠKOVIĆ  Pula, OIB 60208552560, Tršćanska 5,52 100 Pula</item>
    </izvorni_sadrzaj>
    <derivirana_varijabla naziv="DomainObject.Predmet.SudioniciListAdressOIB_1">
      <item>FINA  Pula, OIB 85821130368, Giardini 5,52 100 Pula</item>
      <item>SENAD BOŠKOVIĆ  Pula, OIB 60208552560, Tršćanska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60208552560</item>
    </izvorni_sadrzaj>
    <derivirana_varijabla naziv="DomainObject.Predmet.SudioniciListNazivOIB_1">
      <item>, OIB 85821130368</item>
      <item>, OIB 60208552560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FD437-56AE-4E31-927C-AE137FC0699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144</properties:Words>
  <properties:Characters>763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2015-02-24T10:09:00Z</dcterms:created>
  <dc:creator>vjelenovic</dc:creator>
  <cp:lastModifiedBy>docx4j</cp:lastModifiedBy>
  <cp:lastPrinted>2015-02-24T10:09:00Z</cp:lastPrinted>
  <dcterms:modified xmlns:xsi="http://www.w3.org/2001/XMLSchema-instance" xsi:type="dcterms:W3CDTF">2015-02-24T10:12:00Z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