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39bfe" w14:paraId="4339bfe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904F5C">
        <w:tc>
          <w:tcPr>
            <w:tcW w:type="dxa" w:w="3060"/>
            <w:hideMark/>
          </w:tcPr>
          <w:p w:rsidRDefault="009D0565" w:rsidR="009D0565" w:rsidRPr="00904F5C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904F5C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904F5C">
            <w:r w:rsidRPr="00904F5C">
              <w:t>Trgovački sud u Zagrebu</w:t>
            </w:r>
          </w:p>
          <w:p w:rsidRDefault="009D0565" w:rsidR="009D0565" w:rsidRPr="00904F5C">
            <w:r w:rsidRPr="00904F5C">
              <w:t>Zagreb, Amruševa 2/II</w:t>
            </w:r>
          </w:p>
        </w:tc>
      </w:tr>
    </w:tbl>
    <w:p w:rsidRDefault="009D0565" w:rsidP="009D0565" w:rsidR="009D0565" w:rsidRPr="00904F5C">
      <w:r w:rsidRPr="00904F5C">
        <w:rPr>
          <w:b/>
        </w:rPr>
        <w:tab/>
      </w:r>
      <w:r w:rsidRPr="00904F5C">
        <w:rPr>
          <w:b/>
        </w:rPr>
        <w:tab/>
      </w:r>
      <w:r w:rsidRPr="00904F5C">
        <w:rPr>
          <w:b/>
        </w:rPr>
        <w:tab/>
      </w:r>
      <w:r w:rsidRPr="00904F5C">
        <w:rPr>
          <w:b/>
        </w:rPr>
        <w:tab/>
      </w:r>
      <w:r w:rsidRPr="00904F5C">
        <w:rPr>
          <w:b/>
        </w:rPr>
        <w:tab/>
      </w:r>
      <w:r w:rsidRPr="00904F5C">
        <w:rPr>
          <w:b/>
        </w:rPr>
        <w:tab/>
      </w:r>
      <w:r w:rsidRPr="00904F5C">
        <w:rPr>
          <w:b/>
        </w:rPr>
        <w:tab/>
      </w:r>
      <w:r w:rsidRPr="00904F5C">
        <w:rPr>
          <w:b/>
        </w:rPr>
        <w:tab/>
      </w:r>
      <w:r w:rsidRPr="00904F5C">
        <w:rPr>
          <w:b/>
        </w:rPr>
        <w:tab/>
        <w:t xml:space="preserve">     </w:t>
      </w:r>
      <w:r w:rsidR="0019299F" w:rsidRPr="00904F5C">
        <w:rPr>
          <w:b/>
        </w:rPr>
        <w:t xml:space="preserve">           </w:t>
      </w:r>
      <w:r w:rsidRPr="00904F5C">
        <w:t>96.</w:t>
      </w:r>
      <w:r w:rsidRPr="00904F5C">
        <w:rPr>
          <w:b/>
        </w:rPr>
        <w:t xml:space="preserve"> </w:t>
      </w:r>
      <w:r w:rsidRPr="00904F5C">
        <w:t>St-</w:t>
      </w:r>
      <w:r w:rsidR="008812B6" w:rsidRPr="00904F5C">
        <w:t>40</w:t>
      </w:r>
      <w:r w:rsidR="00DC4BFA" w:rsidRPr="00904F5C">
        <w:t>4</w:t>
      </w:r>
      <w:r w:rsidR="00177564" w:rsidRPr="00904F5C">
        <w:t>6</w:t>
      </w:r>
      <w:r w:rsidRPr="00904F5C">
        <w:t>/1</w:t>
      </w:r>
      <w:r w:rsidR="0019299F" w:rsidRPr="00904F5C">
        <w:t>6</w:t>
      </w:r>
    </w:p>
    <w:p w:rsidRDefault="009D0565" w:rsidP="009D0565" w:rsidR="009D0565" w:rsidRPr="00904F5C">
      <w:pPr>
        <w:jc w:val="center"/>
      </w:pPr>
      <w:r w:rsidRPr="00904F5C">
        <w:t>Z A K LJ U Č A K</w:t>
      </w:r>
    </w:p>
    <w:p w:rsidRDefault="009D0565" w:rsidP="009D0565" w:rsidR="009D0565" w:rsidRPr="00904F5C"/>
    <w:p w:rsidRDefault="009D0565" w:rsidP="009D0565" w:rsidR="009D0565" w:rsidRPr="00904F5C">
      <w:pPr>
        <w:jc w:val="both"/>
      </w:pPr>
      <w:r w:rsidRPr="00904F5C">
        <w:tab/>
        <w:t>Trgovački sud u Zagrebu,</w:t>
      </w:r>
      <w:r w:rsidR="00904F5C" w:rsidRPr="00904F5C">
        <w:t xml:space="preserve"> po višoj sudskoj savjetnici Teuti </w:t>
      </w:r>
      <w:r w:rsidR="000A2477" w:rsidRPr="00904F5C">
        <w:t>Klinžić Zajec</w:t>
      </w:r>
      <w:r w:rsidRPr="00904F5C">
        <w:t xml:space="preserve">, </w:t>
      </w:r>
      <w:r w:rsidRPr="00904F5C">
        <w:rPr>
          <w:lang w:val="en-GB"/>
        </w:rPr>
        <w:t>u stečajnom predmetu u povodu zahtjeva</w:t>
      </w:r>
      <w:r w:rsidRPr="00904F5C">
        <w:t xml:space="preserve"> FINANCIJSKE AGENCIJE, za provedbu skraćenog stečajnog postupka nad dužnikom </w:t>
      </w:r>
      <w:r w:rsidR="00DC4BFA" w:rsidRPr="00904F5C">
        <w:t xml:space="preserve"> </w:t>
      </w:r>
      <w:r w:rsidR="00177564" w:rsidRPr="00904F5C">
        <w:t>VARMAT MONTAŽA j.</w:t>
      </w:r>
      <w:r w:rsidRPr="00904F5C">
        <w:t>d.o.o.</w:t>
      </w:r>
      <w:r w:rsidR="00B552CA" w:rsidRPr="00904F5C">
        <w:t xml:space="preserve"> </w:t>
      </w:r>
      <w:r w:rsidR="00177564" w:rsidRPr="00904F5C">
        <w:t>Strmec</w:t>
      </w:r>
      <w:r w:rsidRPr="00904F5C">
        <w:t>,</w:t>
      </w:r>
      <w:r w:rsidR="007820B9" w:rsidRPr="00904F5C">
        <w:t xml:space="preserve"> </w:t>
      </w:r>
      <w:r w:rsidR="00177564" w:rsidRPr="00904F5C">
        <w:t>Tratinska 3</w:t>
      </w:r>
      <w:r w:rsidRPr="00904F5C">
        <w:t>, OIB:</w:t>
      </w:r>
      <w:r w:rsidR="00620615" w:rsidRPr="00904F5C">
        <w:t xml:space="preserve"> </w:t>
      </w:r>
      <w:r w:rsidR="00177564" w:rsidRPr="00904F5C">
        <w:t>77623124113</w:t>
      </w:r>
      <w:r w:rsidRPr="00904F5C">
        <w:t xml:space="preserve">, dana </w:t>
      </w:r>
      <w:r w:rsidR="00050680">
        <w:t>18</w:t>
      </w:r>
      <w:r w:rsidRPr="00904F5C">
        <w:t>.</w:t>
      </w:r>
      <w:r w:rsidR="00050680">
        <w:t>07</w:t>
      </w:r>
      <w:r w:rsidRPr="00904F5C">
        <w:t>.2016.,</w:t>
      </w:r>
    </w:p>
    <w:p w:rsidRDefault="009D0565" w:rsidP="009D0565" w:rsidR="009D0565" w:rsidRPr="00904F5C"/>
    <w:p w:rsidRDefault="009D0565" w:rsidP="009D0565" w:rsidR="009D0565" w:rsidRPr="00904F5C">
      <w:pPr>
        <w:jc w:val="center"/>
        <w:rPr>
          <w:b/>
        </w:rPr>
      </w:pPr>
      <w:r w:rsidRPr="00904F5C">
        <w:rPr>
          <w:b/>
        </w:rPr>
        <w:t xml:space="preserve">z a k lj u č i o   j e </w:t>
      </w:r>
    </w:p>
    <w:p w:rsidRDefault="009D0565" w:rsidP="009D0565" w:rsidR="009D0565" w:rsidRPr="00904F5C">
      <w:pPr>
        <w:jc w:val="center"/>
        <w:rPr>
          <w:b/>
        </w:rPr>
      </w:pPr>
    </w:p>
    <w:p w:rsidRDefault="009D0565" w:rsidP="006418A2" w:rsidR="006418A2" w:rsidRPr="00E91FAC">
      <w:pPr>
        <w:ind w:firstLine="708"/>
        <w:jc w:val="both"/>
      </w:pPr>
      <w:r w:rsidRPr="00904F5C">
        <w:t>Poziva se HRVATSKI ZAVOD ZA MIROVINSKO OSIGURANJE, Zagreb, Trpimirova  4, u roku od 8 dana,</w:t>
      </w:r>
      <w:r w:rsidR="006A0621">
        <w:t xml:space="preserve"> </w:t>
      </w:r>
      <w:r w:rsidR="006418A2">
        <w:t xml:space="preserve">dostaviti sudu pozivom na gornji broj spisa, podatke o zaposlenim osobama kod dužnika </w:t>
      </w:r>
      <w:r w:rsidR="006418A2" w:rsidRPr="00904F5C">
        <w:t>VARMAT MONTAŽA j.d.o.o. Strmec, Tratinska 3, OIB: 77623124113</w:t>
      </w:r>
      <w:r w:rsidR="006418A2">
        <w:t>/podaci o djelatnicima ili da nema zaposlenih osoba na dan pisanja potvrde.</w:t>
      </w:r>
    </w:p>
    <w:p w:rsidRDefault="009D0565" w:rsidP="009D0565" w:rsidR="009D0565" w:rsidRPr="00904F5C">
      <w:pPr>
        <w:jc w:val="both"/>
      </w:pPr>
    </w:p>
    <w:p w:rsidRDefault="009D0565" w:rsidP="009D0565" w:rsidR="009D0565" w:rsidRPr="00904F5C">
      <w:pPr>
        <w:jc w:val="center"/>
      </w:pPr>
      <w:r w:rsidRPr="00904F5C">
        <w:t>Obrazloženje</w:t>
      </w:r>
    </w:p>
    <w:p w:rsidRDefault="009D0565" w:rsidP="009D0565" w:rsidR="009D0565" w:rsidRPr="00904F5C">
      <w:pPr>
        <w:jc w:val="center"/>
      </w:pPr>
    </w:p>
    <w:p w:rsidRDefault="009D0565" w:rsidP="009D0565" w:rsidR="009D0565" w:rsidRPr="00904F5C">
      <w:pPr>
        <w:jc w:val="both"/>
        <w:rPr>
          <w:lang w:val="en-GB"/>
        </w:rPr>
      </w:pPr>
      <w:r w:rsidRPr="00904F5C">
        <w:tab/>
      </w:r>
      <w:r w:rsidRPr="00904F5C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904F5C">
      <w:pPr>
        <w:jc w:val="both"/>
      </w:pPr>
      <w:r w:rsidRPr="00904F5C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904F5C">
      <w:pPr>
        <w:ind w:firstLine="708"/>
        <w:jc w:val="both"/>
      </w:pPr>
      <w:r w:rsidRPr="00904F5C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904F5C">
      <w:pPr>
        <w:ind w:firstLine="708"/>
        <w:jc w:val="both"/>
      </w:pPr>
      <w:r w:rsidRPr="00904F5C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904F5C">
      <w:pPr>
        <w:jc w:val="both"/>
      </w:pPr>
    </w:p>
    <w:p w:rsidRDefault="009D0565" w:rsidP="00904F5C" w:rsidR="003226EE" w:rsidRPr="00904F5C">
      <w:pPr>
        <w:jc w:val="center"/>
        <w:rPr>
          <w:b/>
          <w:bCs/>
        </w:rPr>
      </w:pPr>
      <w:r w:rsidRPr="00904F5C">
        <w:t xml:space="preserve">U Zagrebu, </w:t>
      </w:r>
      <w:r w:rsidR="00050680">
        <w:t>18</w:t>
      </w:r>
      <w:r w:rsidRPr="00904F5C">
        <w:t>.</w:t>
      </w:r>
      <w:r w:rsidR="00050680">
        <w:t>07</w:t>
      </w:r>
      <w:r w:rsidRPr="00904F5C">
        <w:t>.2016.</w:t>
      </w:r>
      <w:r w:rsidR="00904F5C" w:rsidRPr="00904F5C">
        <w:rPr>
          <w:b/>
          <w:bCs/>
        </w:rPr>
        <w:t xml:space="preserve"> </w:t>
      </w:r>
    </w:p>
    <w:p w:rsidRDefault="003226EE" w:rsidP="003226EE" w:rsidR="003226EE" w:rsidRPr="00050680">
      <w:pPr>
        <w:ind w:firstLine="708" w:left="5664"/>
        <w:jc w:val="both"/>
        <w:rPr>
          <w:bCs/>
        </w:rPr>
      </w:pPr>
      <w:r w:rsidRPr="00050680">
        <w:rPr>
          <w:bCs/>
        </w:rPr>
        <w:t>Viša sudska savjetnica:</w:t>
      </w:r>
    </w:p>
    <w:p w:rsidRDefault="003226EE" w:rsidP="003226EE" w:rsidR="003226EE" w:rsidRPr="00050680">
      <w:pPr>
        <w:ind w:firstLine="708" w:left="5664"/>
        <w:jc w:val="both"/>
        <w:rPr>
          <w:bCs/>
        </w:rPr>
      </w:pPr>
      <w:r w:rsidRPr="00050680">
        <w:rPr>
          <w:bCs/>
        </w:rPr>
        <w:t>Teuta Klinžić Zajec, v.r.</w:t>
      </w:r>
    </w:p>
    <w:p w:rsidRDefault="00620615" w:rsidP="003226EE" w:rsidR="00620615" w:rsidRPr="00050680">
      <w:pPr>
        <w:ind w:firstLine="708" w:left="5664"/>
        <w:jc w:val="both"/>
        <w:rPr>
          <w:bCs/>
          <w:sz w:val="22"/>
          <w:szCs w:val="22"/>
        </w:rPr>
      </w:pP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9D0565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7812"/>
    <w:rsid w:val="00050680"/>
    <w:rsid w:val="00090895"/>
    <w:rsid w:val="000A2477"/>
    <w:rsid w:val="000B35AB"/>
    <w:rsid w:val="000B6A44"/>
    <w:rsid w:val="00177564"/>
    <w:rsid w:val="0017795A"/>
    <w:rsid w:val="0019299F"/>
    <w:rsid w:val="001E3342"/>
    <w:rsid w:val="00246DC3"/>
    <w:rsid w:val="00275833"/>
    <w:rsid w:val="002E12D7"/>
    <w:rsid w:val="002F29CB"/>
    <w:rsid w:val="003226EE"/>
    <w:rsid w:val="003279B2"/>
    <w:rsid w:val="003736D9"/>
    <w:rsid w:val="003D2682"/>
    <w:rsid w:val="003E31D6"/>
    <w:rsid w:val="004369DF"/>
    <w:rsid w:val="004717B0"/>
    <w:rsid w:val="00486A2D"/>
    <w:rsid w:val="00492074"/>
    <w:rsid w:val="004C7490"/>
    <w:rsid w:val="0050562B"/>
    <w:rsid w:val="00546F8A"/>
    <w:rsid w:val="00592E47"/>
    <w:rsid w:val="0060613D"/>
    <w:rsid w:val="006078DE"/>
    <w:rsid w:val="00620615"/>
    <w:rsid w:val="006418A2"/>
    <w:rsid w:val="006A0621"/>
    <w:rsid w:val="006B3F05"/>
    <w:rsid w:val="006E0EEE"/>
    <w:rsid w:val="007122B2"/>
    <w:rsid w:val="007820B9"/>
    <w:rsid w:val="007E7ACD"/>
    <w:rsid w:val="007F0152"/>
    <w:rsid w:val="00854216"/>
    <w:rsid w:val="008812B6"/>
    <w:rsid w:val="008C1DFF"/>
    <w:rsid w:val="008C458D"/>
    <w:rsid w:val="008E7A35"/>
    <w:rsid w:val="00900D72"/>
    <w:rsid w:val="00904F5C"/>
    <w:rsid w:val="00922CD1"/>
    <w:rsid w:val="0093505F"/>
    <w:rsid w:val="00961C57"/>
    <w:rsid w:val="009C5AFA"/>
    <w:rsid w:val="009D0565"/>
    <w:rsid w:val="00A41C92"/>
    <w:rsid w:val="00A74195"/>
    <w:rsid w:val="00AA4C98"/>
    <w:rsid w:val="00AE518C"/>
    <w:rsid w:val="00B552CA"/>
    <w:rsid w:val="00BA0587"/>
    <w:rsid w:val="00C30569"/>
    <w:rsid w:val="00C73345"/>
    <w:rsid w:val="00CA316C"/>
    <w:rsid w:val="00CE7AE3"/>
    <w:rsid w:val="00CF4437"/>
    <w:rsid w:val="00CF57FD"/>
    <w:rsid w:val="00D220B8"/>
    <w:rsid w:val="00D90876"/>
    <w:rsid w:val="00DC4BFA"/>
    <w:rsid w:val="00E453F3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908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08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089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08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08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908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08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089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08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08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4046</izvorni_sadrzaj>
    <derivirana_varijabla naziv="DomainObject.Predmet.Broj_1">4046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travnja 2016.</izvorni_sadrzaj>
    <derivirana_varijabla naziv="DomainObject.Predmet.DatumOsnivanja_1">29.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St-4046/2016</izvorni_sadrzaj>
    <derivirana_varijabla naziv="DomainObject.Predmet.OznakaBroj_1">St-4046/2016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VARMAT MONTAŽA j.d.o.o.</izvorni_sadrzaj>
    <derivirana_varijabla naziv="DomainObject.Predmet.ProtustrankaFormated_1">  VARMAT MONTAŽA j.d.o.o.</derivirana_varijabla>
  </DomainObject.Predmet.ProtustrankaFormated>
  <DomainObject.Predmet.ProtustrankaFormatedOIB>
    <izvorni_sadrzaj>  VARMAT MONTAŽA j.d.o.o., OIB 77623124113</izvorni_sadrzaj>
    <derivirana_varijabla naziv="DomainObject.Predmet.ProtustrankaFormatedOIB_1">  VARMAT MONTAŽA j.d.o.o., OIB 77623124113</derivirana_varijabla>
  </DomainObject.Predmet.ProtustrankaFormatedOIB>
  <DomainObject.Predmet.ProtustrankaFormatedWithAdress>
    <izvorni_sadrzaj> VARMAT MONTAŽA j.d.o.o., Tratinska 3, 10431 Strmec</izvorni_sadrzaj>
    <derivirana_varijabla naziv="DomainObject.Predmet.ProtustrankaFormatedWithAdress_1"> VARMAT MONTAŽA j.d.o.o., Tratinska 3, 10431 Strmec</derivirana_varijabla>
  </DomainObject.Predmet.ProtustrankaFormatedWithAdress>
  <DomainObject.Predmet.ProtustrankaFormatedWithAdressOIB>
    <izvorni_sadrzaj> VARMAT MONTAŽA j.d.o.o., OIB 77623124113, Tratinska 3, 10431 Strmec</izvorni_sadrzaj>
    <derivirana_varijabla naziv="DomainObject.Predmet.ProtustrankaFormatedWithAdressOIB_1"> VARMAT MONTAŽA j.d.o.o., OIB 77623124113, Tratinska 3, 10431 Strmec</derivirana_varijabla>
  </DomainObject.Predmet.ProtustrankaFormatedWithAdressOIB>
  <DomainObject.Predmet.ProtustrankaWithAdress>
    <izvorni_sadrzaj>VARMAT MONTAŽA j.d.o.o. Tratinska 3, 10431 Strmec</izvorni_sadrzaj>
    <derivirana_varijabla naziv="DomainObject.Predmet.ProtustrankaWithAdress_1">VARMAT MONTAŽA j.d.o.o. Tratinska 3, 10431 Strmec</derivirana_varijabla>
  </DomainObject.Predmet.ProtustrankaWithAdress>
  <DomainObject.Predmet.ProtustrankaWithAdressOIB>
    <izvorni_sadrzaj>VARMAT MONTAŽA j.d.o.o., OIB 77623124113, Tratinska 3, 10431 Strmec</izvorni_sadrzaj>
    <derivirana_varijabla naziv="DomainObject.Predmet.ProtustrankaWithAdressOIB_1">VARMAT MONTAŽA j.d.o.o., OIB 77623124113, Tratinska 3, 10431 Strmec</derivirana_varijabla>
  </DomainObject.Predmet.ProtustrankaWithAdressOIB>
  <DomainObject.Predmet.ProtustrankaNazivFormated>
    <izvorni_sadrzaj>VARMAT MONTAŽA j.d.o.o.</izvorni_sadrzaj>
    <derivirana_varijabla naziv="DomainObject.Predmet.ProtustrankaNazivFormated_1">VARMAT MONTAŽA j.d.o.o.</derivirana_varijabla>
  </DomainObject.Predmet.ProtustrankaNazivFormated>
  <DomainObject.Predmet.ProtustrankaNazivFormatedOIB>
    <izvorni_sadrzaj>VARMAT MONTAŽA j.d.o.o., OIB 77623124113</izvorni_sadrzaj>
    <derivirana_varijabla naziv="DomainObject.Predmet.ProtustrankaNazivFormatedOIB_1">VARMAT MONTAŽA j.d.o.o., OIB 77623124113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VARMAT MONTAŽA j.d.o.o.</item>
    </izvorni_sadrzaj>
    <derivirana_varijabla naziv="DomainObject.Predmet.ProtuStrankaListFormated_1">
      <item>VARMAT MONTAŽA j.d.o.o.</item>
    </derivirana_varijabla>
  </DomainObject.Predmet.ProtuStrankaListFormated>
  <DomainObject.Predmet.ProtuStrankaListFormatedOIB>
    <izvorni_sadrzaj>
      <item>VARMAT MONTAŽA j.d.o.o., OIB 77623124113</item>
    </izvorni_sadrzaj>
    <derivirana_varijabla naziv="DomainObject.Predmet.ProtuStrankaListFormatedOIB_1">
      <item>VARMAT MONTAŽA j.d.o.o., OIB 77623124113</item>
    </derivirana_varijabla>
  </DomainObject.Predmet.ProtuStrankaListFormatedOIB>
  <DomainObject.Predmet.ProtuStrankaListFormatedWithAdress>
    <izvorni_sadrzaj>
      <item>VARMAT MONTAŽA j.d.o.o., Tratinska 3, 10431 Strmec</item>
    </izvorni_sadrzaj>
    <derivirana_varijabla naziv="DomainObject.Predmet.ProtuStrankaListFormatedWithAdress_1">
      <item>VARMAT MONTAŽA j.d.o.o., Tratinska 3, 10431 Strmec</item>
    </derivirana_varijabla>
  </DomainObject.Predmet.ProtuStrankaListFormatedWithAdress>
  <DomainObject.Predmet.ProtuStrankaListFormatedWithAdressOIB>
    <izvorni_sadrzaj>
      <item>VARMAT MONTAŽA j.d.o.o., OIB 77623124113, Tratinska 3, 10431 Strmec</item>
    </izvorni_sadrzaj>
    <derivirana_varijabla naziv="DomainObject.Predmet.ProtuStrankaListFormatedWithAdressOIB_1">
      <item>VARMAT MONTAŽA j.d.o.o., OIB 77623124113, Tratinska 3, 10431 Strmec</item>
    </derivirana_varijabla>
  </DomainObject.Predmet.ProtuStrankaListFormatedWithAdressOIB>
  <DomainObject.Predmet.ProtuStrankaListNazivFormated>
    <izvorni_sadrzaj>
      <item>VARMAT MONTAŽA j.d.o.o.</item>
    </izvorni_sadrzaj>
    <derivirana_varijabla naziv="DomainObject.Predmet.ProtuStrankaListNazivFormated_1">
      <item>VARMAT MONTAŽA j.d.o.o.</item>
    </derivirana_varijabla>
  </DomainObject.Predmet.ProtuStrankaListNazivFormated>
  <DomainObject.Predmet.ProtuStrankaListNazivFormatedOIB>
    <izvorni_sadrzaj>
      <item>VARMAT MONTAŽA j.d.o.o., OIB 77623124113</item>
    </izvorni_sadrzaj>
    <derivirana_varijabla naziv="DomainObject.Predmet.ProtuStrankaListNazivFormatedOIB_1">
      <item>VARMAT MONTAŽA j.d.o.o., OIB 77623124113</item>
    </derivirana_varijabla>
  </DomainObject.Predmet.ProtuStrankaListNazivFormatedOIB>
  <DomainObject.Predmet.OstaliListFormated>
    <izvorni_sadrzaj>
      <item>Franjo Matijević</item>
    </izvorni_sadrzaj>
    <derivirana_varijabla naziv="DomainObject.Predmet.OstaliListFormated_1">
      <item>Franjo Matijević</item>
    </derivirana_varijabla>
  </DomainObject.Predmet.OstaliListFormated>
  <DomainObject.Predmet.OstaliListFormatedOIB>
    <izvorni_sadrzaj>
      <item>Franjo Matijević, OIB 06450059452</item>
    </izvorni_sadrzaj>
    <derivirana_varijabla naziv="DomainObject.Predmet.OstaliListFormatedOIB_1">
      <item>Franjo Matijević, OIB 06450059452</item>
    </derivirana_varijabla>
  </DomainObject.Predmet.OstaliListFormatedOIB>
  <DomainObject.Predmet.OstaliListFormatedWithAdress>
    <izvorni_sadrzaj>
      <item>Franjo Matijević, Tratinska 3, 10410 Strmec</item>
    </izvorni_sadrzaj>
    <derivirana_varijabla naziv="DomainObject.Predmet.OstaliListFormatedWithAdress_1">
      <item>Franjo Matijević, Tratinska 3, 10410 Strmec</item>
    </derivirana_varijabla>
  </DomainObject.Predmet.OstaliListFormatedWithAdress>
  <DomainObject.Predmet.OstaliListFormatedWithAdressOIB>
    <izvorni_sadrzaj>
      <item>Franjo Matijević, OIB 06450059452, Tratinska 3, 10410 Strmec</item>
    </izvorni_sadrzaj>
    <derivirana_varijabla naziv="DomainObject.Predmet.OstaliListFormatedWithAdressOIB_1">
      <item>Franjo Matijević, OIB 06450059452, Tratinska 3, 10410 Strmec</item>
    </derivirana_varijabla>
  </DomainObject.Predmet.OstaliListFormatedWithAdressOIB>
  <DomainObject.Predmet.OstaliListNazivFormated>
    <izvorni_sadrzaj>
      <item>Franjo Matijević</item>
    </izvorni_sadrzaj>
    <derivirana_varijabla naziv="DomainObject.Predmet.OstaliListNazivFormated_1">
      <item>Franjo Matijević</item>
    </derivirana_varijabla>
  </DomainObject.Predmet.OstaliListNazivFormated>
  <DomainObject.Predmet.OstaliListNazivFormatedOIB>
    <izvorni_sadrzaj>
      <item>Franjo Matijević, OIB 06450059452</item>
    </izvorni_sadrzaj>
    <derivirana_varijabla naziv="DomainObject.Predmet.OstaliListNazivFormatedOIB_1">
      <item>Franjo Matijević, OIB 06450059452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VARMAT MONTAŽA j.d.o.o.</izvorni_sadrzaj>
    <derivirana_varijabla naziv="DomainObject.Predmet.ProtustrankaIDrugi_1">VARMAT MONTAŽA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VARMAT MONTAŽA j.d.o.o., OIB 77623124113, Tratinska 3, 10431 Strmec</izvorni_sadrzaj>
    <derivirana_varijabla naziv="DomainObject.Predmet.ProtustrankaIDrugiAdressOIB_1">VARMAT MONTAŽA j.d.o.o., OIB 77623124113, Tratinska 3, 10431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VARMAT MONTAŽA j.d.o.o.</item>
      <item>Franjo Matijević</item>
    </izvorni_sadrzaj>
    <derivirana_varijabla naziv="DomainObject.Predmet.SudioniciListNaziv_1">
      <item>FINA Regionalni centar Zagreb</item>
      <item>VARMAT MONTAŽA j.d.o.o.</item>
      <item>Franjo Matijević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VARMAT MONTAŽA j.d.o.o., OIB 77623124113, Tratinska 3,10431 Strmec</item>
      <item>Franjo Matijević, OIB 06450059452, Tratinska 3,10410 Strmec</item>
    </izvorni_sadrzaj>
    <derivirana_varijabla naziv="DomainObject.Predmet.SudioniciListAdressOIB_1">
      <item>FINA Regionalni centar Zagreb, OIB 85821130368, Trg svibanjskih žrtava 1995. 1,10000 Zagreb</item>
      <item>VARMAT MONTAŽA j.d.o.o., OIB 77623124113, Tratinska 3,10431 Strmec</item>
      <item>Franjo Matijević, OIB 06450059452, Tratinska 3,10410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77623124113</item>
      <item>, OIB 06450059452</item>
    </izvorni_sadrzaj>
    <derivirana_varijabla naziv="DomainObject.Predmet.SudioniciListNazivOIB_1">
      <item>, OIB 85821130368</item>
      <item>, OIB 77623124113</item>
      <item>, OIB 06450059452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1755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2016-06-23T10:52:00Z</dcterms:created>
  <dc:creator>Višnja Jurlina</dc:creator>
  <cp:lastModifiedBy>Višnja Jurlina</cp:lastModifiedBy>
  <cp:lastPrinted>2016-07-18T13:00:00Z</cp:lastPrinted>
  <dcterms:modified xmlns:xsi="http://www.w3.org/2001/XMLSchema-instance" xsi:type="dcterms:W3CDTF">2016-07-18T13:01:00Z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