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92e6" w14:paraId="da392e6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142AC2">
        <w:t>6</w:t>
      </w:r>
      <w:r w:rsidR="003E3D79">
        <w:t>142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E3D79" w:rsidR="003E3D79">
      <w:pPr>
        <w:jc w:val="both"/>
      </w:pPr>
      <w:r>
        <w:t xml:space="preserve">I           Za dužnika </w:t>
      </w:r>
      <w:r w:rsidR="003E3D79">
        <w:t>AURORA POSREDOVANJE j.d.o.o. Zagreb, Milivoja Matošeca 4, OIB 18064867403.</w:t>
      </w:r>
    </w:p>
    <w:p w:rsidRDefault="00C33E0D" w:rsidP="00C33E0D" w:rsidR="00C33E0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3E3D79">
        <w:t>220.067,35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300E91" w:rsidP="00CF23FE" w:rsidR="003E3D79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C242E9">
        <w:t xml:space="preserve">                                                                                        </w:t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3E3D79">
        <w:t xml:space="preserve">                                                                                        </w:t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 w:rsidRPr="003D78D9">
        <w:t xml:space="preserve">SUDAC: </w:t>
      </w:r>
    </w:p>
    <w:p w:rsidRDefault="003E3D79" w:rsidP="00CF23FE" w:rsidR="003E3D79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3E3D79" w:rsidP="00CF23FE" w:rsidR="003E3D79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3E3D79" w:rsidP="00CF23FE" w:rsidR="003E3D79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3E3D79" w:rsidP="00B95577" w:rsidR="003E3D79" w:rsidRPr="003D78D9"/>
    <w:p w:rsidRDefault="00C242E9" w:rsidP="003E3D79" w:rsidR="00C242E9">
      <w:pPr>
        <w:jc w:val="center"/>
      </w:pPr>
    </w:p>
    <w:p w:rsidRDefault="00736666" w:rsidP="00736666" w:rsidR="00736666" w:rsidRPr="003D78D9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4F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4F1E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74F1E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274F1E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274F1E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274F1E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6142</izvorni_sadrzaj>
    <derivirana_varijabla naziv="DomainObject.Predmet.Broj_1">6142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St-6142/2015</izvorni_sadrzaj>
    <derivirana_varijabla naziv="DomainObject.Predmet.OznakaBroj_1">St-6142/2015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POSREDOVANJE j.d.o.o.</izvorni_sadrzaj>
    <derivirana_varijabla naziv="DomainObject.Predmet.ProtustrankaFormated_1">  AURORA POSREDOVANJE j.d.o.o.</derivirana_varijabla>
  </DomainObject.Predmet.ProtustrankaFormated>
  <DomainObject.Predmet.ProtustrankaFormatedOIB>
    <izvorni_sadrzaj>  AURORA POSREDOVANJE j.d.o.o., OIB 18064867403</izvorni_sadrzaj>
    <derivirana_varijabla naziv="DomainObject.Predmet.ProtustrankaFormatedOIB_1">  AURORA POSREDOVANJE j.d.o.o., OIB 18064867403</derivirana_varijabla>
  </DomainObject.Predmet.ProtustrankaFormatedOIB>
  <DomainObject.Predmet.ProtustrankaFormatedWithAdress>
    <izvorni_sadrzaj> AURORA POSREDOVANJE j.d.o.o., Milivoja Matošeca 4, 10000 Zagreb</izvorni_sadrzaj>
    <derivirana_varijabla naziv="DomainObject.Predmet.ProtustrankaFormatedWithAdress_1"> AURORA POSREDOVANJE j.d.o.o., Milivoja Matošeca 4, 10000 Zagreb</derivirana_varijabla>
  </DomainObject.Predmet.ProtustrankaFormatedWithAdress>
  <DomainObject.Predmet.ProtustrankaFormatedWithAdressOIB>
    <izvorni_sadrzaj> AURORA POSREDOVANJE j.d.o.o., OIB 18064867403, Milivoja Matošeca 4, 10000 Zagreb</izvorni_sadrzaj>
    <derivirana_varijabla naziv="DomainObject.Predmet.ProtustrankaFormatedWithAdressOIB_1"> AURORA POSREDOVANJE j.d.o.o., OIB 18064867403, Milivoja Matošeca 4, 10000 Zagreb</derivirana_varijabla>
  </DomainObject.Predmet.ProtustrankaFormatedWithAdressOIB>
  <DomainObject.Predmet.ProtustrankaWithAdress>
    <izvorni_sadrzaj>AURORA POSREDOVANJE j.d.o.o. Milivoja Matošeca 4, 10000 Zagreb</izvorni_sadrzaj>
    <derivirana_varijabla naziv="DomainObject.Predmet.ProtustrankaWithAdress_1">AURORA POSREDOVANJE j.d.o.o. Milivoja Matošeca 4, 10000 Zagreb</derivirana_varijabla>
  </DomainObject.Predmet.ProtustrankaWithAdress>
  <DomainObject.Predmet.ProtustrankaWithAdressOIB>
    <izvorni_sadrzaj>AURORA POSREDOVANJE j.d.o.o., OIB 18064867403, Milivoja Matošeca 4, 10000 Zagreb</izvorni_sadrzaj>
    <derivirana_varijabla naziv="DomainObject.Predmet.ProtustrankaWithAdressOIB_1">AURORA POSREDOVANJE j.d.o.o., OIB 18064867403, Milivoja Matošeca 4, 10000 Zagreb</derivirana_varijabla>
  </DomainObject.Predmet.ProtustrankaWithAdressOIB>
  <DomainObject.Predmet.ProtustrankaNazivFormated>
    <izvorni_sadrzaj>AURORA POSREDOVANJE j.d.o.o.</izvorni_sadrzaj>
    <derivirana_varijabla naziv="DomainObject.Predmet.ProtustrankaNazivFormated_1">AURORA POSREDOVANJE j.d.o.o.</derivirana_varijabla>
  </DomainObject.Predmet.ProtustrankaNazivFormated>
  <DomainObject.Predmet.ProtustrankaNazivFormatedOIB>
    <izvorni_sadrzaj>AURORA POSREDOVANJE j.d.o.o., OIB 18064867403</izvorni_sadrzaj>
    <derivirana_varijabla naziv="DomainObject.Predmet.ProtustrankaNazivFormatedOIB_1">AURORA POSREDOVANJE j.d.o.o., OIB 18064867403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POSREDOVANJE j.d.o.o.</item>
    </izvorni_sadrzaj>
    <derivirana_varijabla naziv="DomainObject.Predmet.ProtuStrankaListFormated_1">
      <item>AURORA POSREDOVANJE j.d.o.o.</item>
    </derivirana_varijabla>
  </DomainObject.Predmet.ProtuStrankaListFormated>
  <DomainObject.Predmet.ProtuStrankaListFormatedOIB>
    <izvorni_sadrzaj>
      <item>AURORA POSREDOVANJE j.d.o.o., OIB 18064867403</item>
    </izvorni_sadrzaj>
    <derivirana_varijabla naziv="DomainObject.Predmet.ProtuStrankaListFormatedOIB_1">
      <item>AURORA POSREDOVANJE j.d.o.o., OIB 18064867403</item>
    </derivirana_varijabla>
  </DomainObject.Predmet.ProtuStrankaListFormatedOIB>
  <DomainObject.Predmet.ProtuStrankaListFormatedWithAdress>
    <izvorni_sadrzaj>
      <item>AURORA POSREDOVANJE j.d.o.o., Milivoja Matošeca 4, 10000 Zagreb</item>
    </izvorni_sadrzaj>
    <derivirana_varijabla naziv="DomainObject.Predmet.ProtuStrankaListFormatedWithAdress_1">
      <item>AURORA POSREDOVANJE j.d.o.o., Milivoja Matošeca 4, 10000 Zagreb</item>
    </derivirana_varijabla>
  </DomainObject.Predmet.ProtuStrankaListFormatedWithAdress>
  <DomainObject.Predmet.ProtuStrankaListFormatedWithAdressOIB>
    <izvorni_sadrzaj>
      <item>AURORA POSREDOVANJE j.d.o.o., OIB 18064867403, Milivoja Matošeca 4, 10000 Zagreb</item>
    </izvorni_sadrzaj>
    <derivirana_varijabla naziv="DomainObject.Predmet.ProtuStrankaListFormatedWithAdressOIB_1">
      <item>AURORA POSREDOVANJE j.d.o.o., OIB 18064867403, Milivoja Matošeca 4, 10000 Zagreb</item>
    </derivirana_varijabla>
  </DomainObject.Predmet.ProtuStrankaListFormatedWithAdressOIB>
  <DomainObject.Predmet.ProtuStrankaListNazivFormated>
    <izvorni_sadrzaj>
      <item>AURORA POSREDOVANJE j.d.o.o.</item>
    </izvorni_sadrzaj>
    <derivirana_varijabla naziv="DomainObject.Predmet.ProtuStrankaListNazivFormated_1">
      <item>AURORA POSREDOVANJE j.d.o.o.</item>
    </derivirana_varijabla>
  </DomainObject.Predmet.ProtuStrankaListNazivFormated>
  <DomainObject.Predmet.ProtuStrankaListNazivFormatedOIB>
    <izvorni_sadrzaj>
      <item>AURORA POSREDOVANJE j.d.o.o., OIB 18064867403</item>
    </izvorni_sadrzaj>
    <derivirana_varijabla naziv="DomainObject.Predmet.ProtuStrankaListNazivFormatedOIB_1">
      <item>AURORA POSREDOVANJE j.d.o.o., OIB 18064867403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POSREDOVANJE j.d.o.o.</izvorni_sadrzaj>
    <derivirana_varijabla naziv="DomainObject.Predmet.ProtustrankaIDrugi_1">AURORA POSREDOVANJE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AURORA POSREDOVANJE j.d.o.o., OIB 18064867403, Milivoja Matošeca 4, 10000 Zagreb</izvorni_sadrzaj>
    <derivirana_varijabla naziv="DomainObject.Predmet.ProtustrankaIDrugiAdressOIB_1">AURORA POSREDOVANJE j.d.o.o., OIB 18064867403, Milivoja Matošeca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AURORA POSREDOVANJE j.d.o.o.</item>
      <item>FINA Regionalni centar Zagreb</item>
    </izvorni_sadrzaj>
    <derivirana_varijabla naziv="DomainObject.Predmet.SudioniciListNaziv_1">
      <item>AURORA POSREDOVANJE j.d.o.o.</item>
      <item>FINA Regionalni centar Zagreb</item>
    </derivirana_varijabla>
  </DomainObject.Predmet.SudioniciListNaziv>
  <DomainObject.Predmet.SudioniciListAdressOIB>
    <izvorni_sadrzaj>
      <item>AURORA POSREDOVANJE j.d.o.o., OIB 18064867403, Milivoja Matošeca 4,10000 Zagreb</item>
      <item>FINA Regionalni centar Zagreb, OIB 85821130368, Trg svibanjskih žrtava 1995. 1,10000 Zagreb</item>
    </izvorni_sadrzaj>
    <derivirana_varijabla naziv="DomainObject.Predmet.SudioniciListAdressOIB_1">
      <item>AURORA POSREDOVANJE j.d.o.o., OIB 18064867403, Milivoja Matošeca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18064867403</item>
      <item>, OIB 85821130368</item>
    </izvorni_sadrzaj>
    <derivirana_varijabla naziv="DomainObject.Predmet.SudioniciListNazivOIB_1">
      <item>, OIB 18064867403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487DDC-7A4D-4929-9D28-A54D44C306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1329</properties:Characters>
  <properties:Lines>87</properties:Lines>
  <properties:Paragraphs>18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2016-01-21T09:39:00Z</cp:lastPrinted>
  <dcterms:modified xmlns:xsi="http://www.w3.org/2001/XMLSchema-instance" xsi:type="dcterms:W3CDTF">2016-01-21T09:40:00Z</dcterms:modified>
  <cp:revision>75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