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b49c" w14:paraId="ecfb49c" w:rsidRDefault="00011F2C" w:rsidP="008615FD" w:rsidR="00011F2C" w:rsidRPr="001A01CB">
      <w:pPr>
        <w15:collapsed w:val="false"/>
        <w:rPr>
          <w:rStyle w:val="Naglaeno"/>
        </w:rPr>
      </w:pPr>
    </w:p>
    <w:p w:rsidRDefault="000C1BDD" w:rsidP="008615FD" w:rsidR="000C1BDD" w:rsidRPr="001A01CB">
      <w:r w:rsidRPr="001A01CB">
        <w:tab/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AB6B60" w:rsidR="000C1BDD" w:rsidRPr="001A01CB">
        <w:tc>
          <w:tcPr>
            <w:tcW w:type="dxa" w:w="3491"/>
            <w:shd w:fill="auto" w:color="auto" w:val="clear"/>
          </w:tcPr>
          <w:p w:rsidRDefault="000C1BDD" w:rsidP="00AB6B60" w:rsidR="000C1BDD" w:rsidRPr="001A01CB">
            <w:pPr>
              <w:jc w:val="center"/>
            </w:pPr>
            <w:r w:rsidRPr="001A01CB"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C1BDD" w:rsidP="000C1BDD" w:rsidR="000C1BDD" w:rsidRPr="001A01CB">
            <w:pPr>
              <w:jc w:val="center"/>
            </w:pPr>
            <w:r w:rsidRPr="001A01CB">
              <w:t>Republika Hrvatska</w:t>
            </w:r>
          </w:p>
          <w:p w:rsidRDefault="000C1BDD" w:rsidP="000C1BDD" w:rsidR="000C1BDD" w:rsidRPr="001A01CB">
            <w:pPr>
              <w:jc w:val="center"/>
            </w:pPr>
            <w:r w:rsidRPr="001A01CB">
              <w:t>Trgovački sud u Osijeku</w:t>
            </w:r>
          </w:p>
          <w:p w:rsidRDefault="000C1BDD" w:rsidP="000C1BDD" w:rsidR="000C1BDD" w:rsidRPr="001A01CB">
            <w:pPr>
              <w:jc w:val="center"/>
            </w:pPr>
            <w:r w:rsidRPr="001A01CB">
              <w:t>Osijek, Zagrebačka 2</w:t>
            </w:r>
          </w:p>
        </w:tc>
      </w:tr>
    </w:tbl>
    <w:p w:rsidRDefault="005D4DEE" w:rsidP="008615FD" w:rsidR="005D4DEE"/>
    <w:p w:rsidRDefault="00AF26F1" w:rsidP="008615FD" w:rsidR="00AF26F1"/>
    <w:p w:rsidRDefault="00AF26F1" w:rsidP="008615FD" w:rsidR="00AF26F1" w:rsidRPr="001A01CB"/>
    <w:p w:rsidRDefault="00085ECC" w:rsidP="005D4DEE" w:rsidR="005D4DEE" w:rsidRPr="001A01CB">
      <w:pPr>
        <w:jc w:val="center"/>
        <w:rPr>
          <w:bCs/>
        </w:rPr>
      </w:pPr>
      <w:r w:rsidRPr="001A01CB">
        <w:rPr>
          <w:bCs/>
        </w:rPr>
        <w:t xml:space="preserve">R E P U B L I K </w:t>
      </w:r>
      <w:r w:rsidR="004E0D70" w:rsidRPr="001A01CB">
        <w:rPr>
          <w:bCs/>
        </w:rPr>
        <w:t>A</w:t>
      </w:r>
      <w:r w:rsidRPr="001A01CB">
        <w:rPr>
          <w:bCs/>
        </w:rPr>
        <w:t xml:space="preserve">  H R V A T S K </w:t>
      </w:r>
      <w:r w:rsidR="004E0D70" w:rsidRPr="001A01CB">
        <w:rPr>
          <w:bCs/>
        </w:rPr>
        <w:t>A</w:t>
      </w:r>
    </w:p>
    <w:p w:rsidRDefault="00541782" w:rsidP="00541782" w:rsidR="00541782" w:rsidRPr="001A01CB">
      <w:pPr>
        <w:jc w:val="center"/>
        <w:rPr>
          <w:bCs/>
        </w:rPr>
      </w:pPr>
      <w:r w:rsidRPr="001A01CB">
        <w:rPr>
          <w:bCs/>
        </w:rPr>
        <w:t>R J E Š E N J E</w:t>
      </w:r>
    </w:p>
    <w:p w:rsidRDefault="00541782" w:rsidP="00541782" w:rsidR="00541782" w:rsidRPr="001A01CB">
      <w:pPr>
        <w:jc w:val="both"/>
      </w:pPr>
    </w:p>
    <w:p w:rsidRDefault="00541782" w:rsidP="00541782" w:rsidR="00541782" w:rsidRPr="001A01CB">
      <w:pPr>
        <w:jc w:val="both"/>
      </w:pPr>
    </w:p>
    <w:p w:rsidRDefault="00186F42" w:rsidP="00186F42" w:rsidR="00186F42" w:rsidRPr="001A01CB">
      <w:pPr>
        <w:ind w:firstLine="708"/>
        <w:jc w:val="both"/>
        <w:rPr>
          <w:color w:val="000000"/>
        </w:rPr>
      </w:pPr>
      <w:r w:rsidRPr="001A01CB">
        <w:rPr>
          <w:color w:val="000000"/>
        </w:rPr>
        <w:t xml:space="preserve">Trgovački sud u Osijeku, </w:t>
      </w:r>
      <w:r w:rsidRPr="001A01CB">
        <w:t>po stečajnom sucu mr. sc. Borisu Vukoviću</w:t>
      </w:r>
      <w:r w:rsidRPr="001A01CB">
        <w:rPr>
          <w:color w:val="000000"/>
        </w:rPr>
        <w:t xml:space="preserve">, povodom prijedloga predlagatelja </w:t>
      </w:r>
      <w:r w:rsidRPr="001A01CB">
        <w:t xml:space="preserve">FINANCIJSKA AGENCIJA OIB: 85821130368, Regionalni centar Osijek, L. </w:t>
      </w:r>
      <w:proofErr w:type="spellStart"/>
      <w:r w:rsidRPr="001A01CB">
        <w:t>Jägera</w:t>
      </w:r>
      <w:proofErr w:type="spellEnd"/>
      <w:r w:rsidRPr="001A01CB">
        <w:t xml:space="preserve"> 3, Osijek, za otvaranje stečajnog postupka nad dužnikom QUALITY CARS d.o.o., Višnjevac, Kneza Trpimira 16, MBS: 030158305, OIB: 81474728694</w:t>
      </w:r>
      <w:r w:rsidRPr="001A01CB">
        <w:rPr>
          <w:color w:val="000000"/>
        </w:rPr>
        <w:t>, dana 7. prosinca 2018. godine</w:t>
      </w:r>
    </w:p>
    <w:p w:rsidRDefault="00541782" w:rsidP="00541782" w:rsidR="00541782" w:rsidRPr="001A01CB">
      <w:pPr>
        <w:jc w:val="both"/>
      </w:pPr>
    </w:p>
    <w:p w:rsidRDefault="005D4DEE" w:rsidP="00541782" w:rsidR="005D4DEE" w:rsidRPr="001A01CB">
      <w:pPr>
        <w:jc w:val="both"/>
      </w:pPr>
    </w:p>
    <w:p w:rsidRDefault="0024789D" w:rsidP="005D4DEE" w:rsidR="005D4DEE" w:rsidRPr="001A01CB">
      <w:pPr>
        <w:jc w:val="center"/>
      </w:pPr>
      <w:r w:rsidRPr="001A01CB">
        <w:t>r i j e š i o  j e</w:t>
      </w:r>
    </w:p>
    <w:p w:rsidRDefault="005D4DEE" w:rsidP="005D4DEE" w:rsidR="005D4DEE" w:rsidRPr="001A01CB">
      <w:pPr>
        <w:jc w:val="center"/>
      </w:pPr>
    </w:p>
    <w:p w:rsidRDefault="005D4DEE" w:rsidP="005D4DEE" w:rsidR="005D4DEE" w:rsidRPr="001A01CB">
      <w:pPr>
        <w:jc w:val="center"/>
      </w:pPr>
    </w:p>
    <w:p w:rsidRDefault="0024789D" w:rsidP="0024789D" w:rsidR="0024789D" w:rsidRPr="001A01CB">
      <w:pPr>
        <w:numPr>
          <w:ilvl w:val="0"/>
          <w:numId w:val="16"/>
        </w:numPr>
        <w:jc w:val="both"/>
      </w:pPr>
      <w:r w:rsidRPr="001A01CB">
        <w:t xml:space="preserve">Otvara se stečajni postupak nad dužnikom </w:t>
      </w:r>
      <w:r w:rsidR="009D1C35" w:rsidRPr="001A01CB">
        <w:t>QUALITY CARS d.o.o., Višnjevac, Kneza Trpimira 16, MBS: 030158305, OIB: 81474728694</w:t>
      </w:r>
      <w:r w:rsidRPr="001A01CB">
        <w:t>.</w:t>
      </w:r>
    </w:p>
    <w:p w:rsidRDefault="0024789D" w:rsidP="0024789D" w:rsidR="0024789D" w:rsidRPr="001A01CB">
      <w:pPr>
        <w:ind w:left="720"/>
        <w:jc w:val="both"/>
      </w:pPr>
    </w:p>
    <w:p w:rsidRDefault="0024789D" w:rsidP="00B46E54" w:rsidR="0094077E" w:rsidRPr="001A01CB">
      <w:pPr>
        <w:numPr>
          <w:ilvl w:val="0"/>
          <w:numId w:val="16"/>
        </w:numPr>
        <w:jc w:val="both"/>
      </w:pPr>
      <w:r w:rsidRPr="001A01CB">
        <w:t xml:space="preserve">Za stečajnog upravitelja imenuje se </w:t>
      </w:r>
      <w:r w:rsidR="00AE2E74" w:rsidRPr="001A01CB">
        <w:t xml:space="preserve">Blanka </w:t>
      </w:r>
      <w:proofErr w:type="spellStart"/>
      <w:r w:rsidR="00AE2E74" w:rsidRPr="001A01CB">
        <w:t>Gambiraža</w:t>
      </w:r>
      <w:proofErr w:type="spellEnd"/>
      <w:r w:rsidR="00AE2E74" w:rsidRPr="001A01CB">
        <w:t xml:space="preserve"> OIB: 81085118009</w:t>
      </w:r>
      <w:r w:rsidRPr="001A01CB">
        <w:t xml:space="preserve">, </w:t>
      </w:r>
      <w:r w:rsidR="00AE2E74" w:rsidRPr="001A01CB">
        <w:t>Osijek, Bakarska 42</w:t>
      </w:r>
      <w:r w:rsidRPr="001A01CB">
        <w:t>, metodom slučajnog odabira -</w:t>
      </w:r>
      <w:r w:rsidR="002829CE" w:rsidRPr="001A01CB">
        <w:t xml:space="preserve"> automatskom dodjelom</w:t>
      </w:r>
      <w:r w:rsidRPr="001A01CB">
        <w:t xml:space="preserve">. </w:t>
      </w:r>
    </w:p>
    <w:p w:rsidRDefault="0094077E" w:rsidP="0094077E" w:rsidR="0094077E" w:rsidRPr="001A01CB">
      <w:pPr>
        <w:pStyle w:val="Odlomakpopisa"/>
      </w:pPr>
    </w:p>
    <w:p w:rsidRDefault="0024789D" w:rsidP="0094077E" w:rsidR="0024789D" w:rsidRPr="001A01CB">
      <w:pPr>
        <w:numPr>
          <w:ilvl w:val="0"/>
          <w:numId w:val="16"/>
        </w:numPr>
        <w:jc w:val="both"/>
      </w:pPr>
      <w:r w:rsidRPr="001A01CB">
        <w:t>Pozivaju se vjerovnici</w:t>
      </w:r>
      <w:r w:rsidR="002829CE" w:rsidRPr="001A01CB">
        <w:t xml:space="preserve"> viših isplatnih redova</w:t>
      </w:r>
      <w:r w:rsidRPr="001A01CB">
        <w:t xml:space="preserve"> da u roku od 60 dana od dana objave rješenja o otvaranju stečajnog postupka na mrežnoj stranici e-Oglasna ploča sudova prijave svoje tražbine stečajnom upravitelju </w:t>
      </w:r>
      <w:r w:rsidR="0073450C" w:rsidRPr="001A01CB">
        <w:t xml:space="preserve">Blanki </w:t>
      </w:r>
      <w:proofErr w:type="spellStart"/>
      <w:r w:rsidR="0073450C" w:rsidRPr="001A01CB">
        <w:t>Gambiraža</w:t>
      </w:r>
      <w:proofErr w:type="spellEnd"/>
      <w:r w:rsidR="0073450C" w:rsidRPr="001A01CB">
        <w:t xml:space="preserve"> OIB: 81085118009, Osijek, Bakarska 42</w:t>
      </w:r>
      <w:r w:rsidRPr="001A01CB">
        <w:t xml:space="preserve">, sukladno čl. 257. </w:t>
      </w:r>
      <w:r w:rsidR="0073450C" w:rsidRPr="001A01CB">
        <w:t>Stečajnog zakona (Narodne novine broj 71/15 i 104/17; u daljnjem tekstu SZ)</w:t>
      </w:r>
      <w:r w:rsidRPr="001A01CB">
        <w:t xml:space="preserve">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</w:t>
      </w:r>
      <w:r w:rsidR="0073450C" w:rsidRPr="001A01CB">
        <w:t>1061</w:t>
      </w:r>
      <w:r w:rsidRPr="001A01CB">
        <w:t>-1</w:t>
      </w:r>
      <w:r w:rsidR="0094077E" w:rsidRPr="001A01CB">
        <w:t>8</w:t>
      </w:r>
      <w:r w:rsidRPr="001A01CB">
        <w:t>.</w:t>
      </w:r>
    </w:p>
    <w:p w:rsidRDefault="0024789D" w:rsidP="0024789D" w:rsidR="0024789D" w:rsidRPr="001A01CB">
      <w:pPr>
        <w:ind w:left="720"/>
        <w:jc w:val="both"/>
      </w:pPr>
    </w:p>
    <w:p w:rsidRDefault="0024789D" w:rsidP="0024789D" w:rsidR="0024789D" w:rsidRPr="001A01CB">
      <w:pPr>
        <w:numPr>
          <w:ilvl w:val="0"/>
          <w:numId w:val="16"/>
        </w:numPr>
        <w:jc w:val="both"/>
      </w:pPr>
      <w:r w:rsidRPr="001A01CB"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24789D" w:rsidP="0024789D" w:rsidR="0024789D" w:rsidRPr="001A01CB">
      <w:pPr>
        <w:ind w:left="720"/>
        <w:jc w:val="both"/>
      </w:pPr>
    </w:p>
    <w:p w:rsidRDefault="0024789D" w:rsidP="0024789D" w:rsidR="0024789D" w:rsidRPr="001A01CB">
      <w:pPr>
        <w:numPr>
          <w:ilvl w:val="0"/>
          <w:numId w:val="16"/>
        </w:numPr>
        <w:jc w:val="both"/>
      </w:pPr>
      <w:proofErr w:type="spellStart"/>
      <w:r w:rsidRPr="001A01CB">
        <w:t>Razlučni</w:t>
      </w:r>
      <w:proofErr w:type="spellEnd"/>
      <w:r w:rsidRPr="001A01CB">
        <w:t xml:space="preserve"> vjerovnici dužni su u roku iz t. 3. izreke ovoga rješenja obavijestiti stečajnog upravitelja o svom </w:t>
      </w:r>
      <w:proofErr w:type="spellStart"/>
      <w:r w:rsidRPr="001A01CB">
        <w:t>razlučnom</w:t>
      </w:r>
      <w:proofErr w:type="spellEnd"/>
      <w:r w:rsidRPr="001A01CB">
        <w:t xml:space="preserve"> pravu, pravnoj osnovi </w:t>
      </w:r>
      <w:proofErr w:type="spellStart"/>
      <w:r w:rsidRPr="001A01CB">
        <w:t>razlučnoga</w:t>
      </w:r>
      <w:proofErr w:type="spellEnd"/>
      <w:r w:rsidRPr="001A01CB">
        <w:t xml:space="preserve"> prava i dijelu imovine stečajnoga dužnika na koji se odnosi njihovo </w:t>
      </w:r>
      <w:proofErr w:type="spellStart"/>
      <w:r w:rsidRPr="001A01CB">
        <w:t>razlučno</w:t>
      </w:r>
      <w:proofErr w:type="spellEnd"/>
      <w:r w:rsidRPr="001A01CB">
        <w:t xml:space="preserve"> pravo,  sukladno čl. 258. SZ-a. Ako </w:t>
      </w:r>
      <w:proofErr w:type="spellStart"/>
      <w:r w:rsidRPr="001A01CB">
        <w:t>razlučni</w:t>
      </w:r>
      <w:proofErr w:type="spellEnd"/>
      <w:r w:rsidRPr="001A01CB">
        <w:t xml:space="preserve"> vjerovnici prijavljuju i tražbinu kao stečajni vjerovnici, u prijavi su dužni </w:t>
      </w:r>
      <w:r w:rsidRPr="001A01CB">
        <w:lastRenderedPageBreak/>
        <w:t xml:space="preserve">naznačiti dio imovine stečajnoga dužnika na koji se odnosi njihovo </w:t>
      </w:r>
      <w:proofErr w:type="spellStart"/>
      <w:r w:rsidRPr="001A01CB">
        <w:t>razlučno</w:t>
      </w:r>
      <w:proofErr w:type="spellEnd"/>
      <w:r w:rsidRPr="001A01CB">
        <w:t xml:space="preserve"> pravo i iznos do kojega njihova tražbina predvidivo neće biti namirena tim </w:t>
      </w:r>
      <w:proofErr w:type="spellStart"/>
      <w:r w:rsidRPr="001A01CB">
        <w:t>razlučnim</w:t>
      </w:r>
      <w:proofErr w:type="spellEnd"/>
      <w:r w:rsidRPr="001A01CB">
        <w:t xml:space="preserve"> pravom.</w:t>
      </w:r>
    </w:p>
    <w:p w:rsidRDefault="0024789D" w:rsidP="0024789D" w:rsidR="0024789D" w:rsidRPr="001A01CB">
      <w:pPr>
        <w:jc w:val="both"/>
      </w:pPr>
    </w:p>
    <w:p w:rsidRDefault="0024789D" w:rsidP="0024789D" w:rsidR="0024789D" w:rsidRPr="001A01CB">
      <w:pPr>
        <w:numPr>
          <w:ilvl w:val="0"/>
          <w:numId w:val="16"/>
        </w:numPr>
        <w:jc w:val="both"/>
      </w:pPr>
      <w:r w:rsidRPr="001A01CB">
        <w:t xml:space="preserve">Pozivaju se dužnikovi dužnici da svoje obveze bez odgode ispunjavaju stečajnom  upravitelju za stečajnog dužnika. </w:t>
      </w:r>
    </w:p>
    <w:p w:rsidRDefault="001B5B56" w:rsidP="001B5B56" w:rsidR="001B5B56" w:rsidRPr="001A01CB">
      <w:pPr>
        <w:pStyle w:val="Odlomakpopisa"/>
      </w:pPr>
    </w:p>
    <w:p w:rsidRDefault="001B5B56" w:rsidP="001B5B56" w:rsidR="001B5B56" w:rsidRPr="001A01CB">
      <w:pPr>
        <w:numPr>
          <w:ilvl w:val="0"/>
          <w:numId w:val="16"/>
        </w:numPr>
        <w:contextualSpacing/>
        <w:jc w:val="both"/>
      </w:pPr>
      <w:r w:rsidRPr="001A01CB">
        <w:t xml:space="preserve">Otvaranje stečajnog postupka upisati će se u sudski registar Trgovačkog suda u Osijeku i </w:t>
      </w:r>
      <w:r w:rsidR="005D07A7" w:rsidRPr="001A01CB">
        <w:t>u upisnik vo</w:t>
      </w:r>
      <w:r w:rsidR="0073450C" w:rsidRPr="001A01CB">
        <w:t xml:space="preserve">zila Ministarstva </w:t>
      </w:r>
      <w:r w:rsidR="005D07A7" w:rsidRPr="001A01CB">
        <w:t xml:space="preserve">unutarnjih poslova </w:t>
      </w:r>
      <w:r w:rsidR="008A4F99" w:rsidRPr="001A01CB">
        <w:t xml:space="preserve">Republike Hrvatske Policijske uprave </w:t>
      </w:r>
      <w:r w:rsidR="008A6D86" w:rsidRPr="001A01CB">
        <w:t>osječko</w:t>
      </w:r>
      <w:r w:rsidR="0073450C" w:rsidRPr="001A01CB">
        <w:t>-baranjske</w:t>
      </w:r>
      <w:r w:rsidR="008A4F99" w:rsidRPr="001A01CB">
        <w:t xml:space="preserve"> Policijska postaja </w:t>
      </w:r>
      <w:r w:rsidR="0073450C" w:rsidRPr="001A01CB">
        <w:t>Osijek</w:t>
      </w:r>
      <w:r w:rsidR="008A4F99" w:rsidRPr="001A01CB">
        <w:t xml:space="preserve"> za</w:t>
      </w:r>
      <w:r w:rsidR="005D07A7" w:rsidRPr="001A01CB">
        <w:t xml:space="preserve"> vozilo </w:t>
      </w:r>
      <w:r w:rsidR="0073450C" w:rsidRPr="001A01CB">
        <w:t>O4, marka LOHR C2GKMH, godina proizvodnje 2003., broj šasije VGYC2GKMH3CH42765, reg. oznaka OS819LN</w:t>
      </w:r>
      <w:r w:rsidR="008A6D86" w:rsidRPr="001A01CB">
        <w:t>.</w:t>
      </w:r>
    </w:p>
    <w:p w:rsidRDefault="0024789D" w:rsidP="0024789D" w:rsidR="0024789D" w:rsidRPr="001A01CB">
      <w:pPr>
        <w:tabs>
          <w:tab w:pos="3857" w:val="left"/>
        </w:tabs>
        <w:jc w:val="both"/>
      </w:pPr>
      <w:r w:rsidRPr="001A01CB">
        <w:tab/>
      </w:r>
    </w:p>
    <w:p w:rsidRDefault="0024789D" w:rsidP="0024789D" w:rsidR="0024789D" w:rsidRPr="001A01CB">
      <w:pPr>
        <w:numPr>
          <w:ilvl w:val="0"/>
          <w:numId w:val="16"/>
        </w:numPr>
        <w:jc w:val="both"/>
      </w:pPr>
      <w:r w:rsidRPr="001A01CB">
        <w:t xml:space="preserve">Stečajni postupak </w:t>
      </w:r>
      <w:r w:rsidRPr="001A01CB">
        <w:rPr>
          <w:b/>
        </w:rPr>
        <w:t xml:space="preserve">otvoren je dana </w:t>
      </w:r>
      <w:r w:rsidR="00C02FE2" w:rsidRPr="001A01CB">
        <w:rPr>
          <w:b/>
        </w:rPr>
        <w:t>7. prosinca</w:t>
      </w:r>
      <w:r w:rsidRPr="001A01CB">
        <w:rPr>
          <w:b/>
        </w:rPr>
        <w:t xml:space="preserve"> 2018. godine u 1</w:t>
      </w:r>
      <w:r w:rsidR="00C02FE2" w:rsidRPr="001A01CB">
        <w:rPr>
          <w:b/>
        </w:rPr>
        <w:t>4,15</w:t>
      </w:r>
      <w:r w:rsidRPr="001A01CB">
        <w:rPr>
          <w:b/>
        </w:rPr>
        <w:t xml:space="preserve"> sati</w:t>
      </w:r>
      <w:r w:rsidRPr="001A01CB">
        <w:t>, kada je ovo rješenje o otvaranju stečajnog postupka objavljeno na mrežnoj stranici e-Oglasna ploča sudova.</w:t>
      </w:r>
    </w:p>
    <w:p w:rsidRDefault="0024789D" w:rsidP="0024789D" w:rsidR="0024789D" w:rsidRPr="001A01CB">
      <w:pPr>
        <w:ind w:left="720"/>
        <w:jc w:val="both"/>
      </w:pPr>
    </w:p>
    <w:p w:rsidRDefault="0024789D" w:rsidP="0024789D" w:rsidR="0024789D" w:rsidRPr="001A01CB">
      <w:pPr>
        <w:numPr>
          <w:ilvl w:val="0"/>
          <w:numId w:val="16"/>
        </w:numPr>
        <w:jc w:val="both"/>
      </w:pPr>
      <w:r w:rsidRPr="001A01CB">
        <w:t xml:space="preserve">Pravne posljedice otvaranja stečajnoga postupka nastupaju u trenutku kad je rješenje o otvaranju stečajnoga postupka objavljeno na mrežnoj stranici e-Oglasna ploča sudova.  </w:t>
      </w:r>
    </w:p>
    <w:p w:rsidRDefault="0024789D" w:rsidP="0024789D" w:rsidR="0024789D" w:rsidRPr="001A01CB">
      <w:pPr>
        <w:ind w:left="720"/>
        <w:jc w:val="both"/>
      </w:pPr>
    </w:p>
    <w:p w:rsidRDefault="0024789D" w:rsidP="0024789D" w:rsidR="0024789D" w:rsidRPr="001A01CB">
      <w:pPr>
        <w:numPr>
          <w:ilvl w:val="0"/>
          <w:numId w:val="16"/>
        </w:numPr>
        <w:jc w:val="both"/>
      </w:pPr>
      <w:r w:rsidRPr="001A01CB">
        <w:t>Ročište vjerovnika na kojem će se ispitati prijavljene tražbine (</w:t>
      </w:r>
      <w:r w:rsidRPr="001A01CB">
        <w:rPr>
          <w:b/>
        </w:rPr>
        <w:t>ispitno ročište</w:t>
      </w:r>
      <w:r w:rsidRPr="001A01CB">
        <w:t>) određuje se za dan</w:t>
      </w:r>
    </w:p>
    <w:p w:rsidRDefault="0024789D" w:rsidP="0024789D" w:rsidR="0024789D" w:rsidRPr="001A01CB">
      <w:pPr>
        <w:ind w:left="720"/>
        <w:jc w:val="both"/>
      </w:pPr>
    </w:p>
    <w:p w:rsidRDefault="00C02FE2" w:rsidP="0024789D" w:rsidR="0024789D" w:rsidRPr="001A01CB">
      <w:pPr>
        <w:ind w:left="720"/>
        <w:jc w:val="center"/>
        <w:rPr>
          <w:b/>
        </w:rPr>
      </w:pPr>
      <w:r w:rsidRPr="001A01CB">
        <w:rPr>
          <w:b/>
        </w:rPr>
        <w:t>14</w:t>
      </w:r>
      <w:r w:rsidR="0017733A" w:rsidRPr="001A01CB">
        <w:rPr>
          <w:b/>
        </w:rPr>
        <w:t>. ožu</w:t>
      </w:r>
      <w:r w:rsidRPr="001A01CB">
        <w:rPr>
          <w:b/>
        </w:rPr>
        <w:t>jka 2019. godine s početkom u 9</w:t>
      </w:r>
      <w:r w:rsidR="0024789D" w:rsidRPr="001A01CB">
        <w:rPr>
          <w:b/>
        </w:rPr>
        <w:t>,00 sati</w:t>
      </w:r>
    </w:p>
    <w:p w:rsidRDefault="0024789D" w:rsidP="0024789D" w:rsidR="0024789D" w:rsidRPr="001A01CB">
      <w:pPr>
        <w:ind w:left="720"/>
        <w:jc w:val="center"/>
        <w:rPr>
          <w:b/>
        </w:rPr>
      </w:pPr>
      <w:r w:rsidRPr="001A01CB">
        <w:rPr>
          <w:b/>
        </w:rPr>
        <w:t>u Trgovačkom sudu u Osijeku, Zagrebačka br. 2, soba br. 23/I.</w:t>
      </w:r>
    </w:p>
    <w:p w:rsidRDefault="0024789D" w:rsidP="0024789D" w:rsidR="0024789D" w:rsidRPr="001A01CB">
      <w:pPr>
        <w:jc w:val="both"/>
      </w:pPr>
    </w:p>
    <w:p w:rsidRDefault="0024789D" w:rsidP="0024789D" w:rsidR="0024789D" w:rsidRPr="001A01CB">
      <w:pPr>
        <w:numPr>
          <w:ilvl w:val="0"/>
          <w:numId w:val="16"/>
        </w:numPr>
        <w:jc w:val="both"/>
      </w:pPr>
      <w:r w:rsidRPr="001A01CB">
        <w:t>Ročište vjerovnika na kojem će se na temelju izvješća stečajnog upravitelja odlučivati o daljnjem tijeku stečajnog postupka (</w:t>
      </w:r>
      <w:r w:rsidRPr="001A01CB">
        <w:rPr>
          <w:b/>
        </w:rPr>
        <w:t>izvještajno ročište</w:t>
      </w:r>
      <w:r w:rsidRPr="001A01CB">
        <w:t xml:space="preserve">) zakazuje se za </w:t>
      </w:r>
      <w:r w:rsidRPr="001A01CB">
        <w:rPr>
          <w:b/>
        </w:rPr>
        <w:t>isti dan i</w:t>
      </w:r>
      <w:r w:rsidR="002829CE" w:rsidRPr="001A01CB">
        <w:rPr>
          <w:b/>
        </w:rPr>
        <w:t xml:space="preserve"> na istom mjestu s početkom u 9</w:t>
      </w:r>
      <w:r w:rsidR="0017733A" w:rsidRPr="001A01CB">
        <w:rPr>
          <w:b/>
        </w:rPr>
        <w:t>,10</w:t>
      </w:r>
      <w:r w:rsidRPr="001A01CB">
        <w:rPr>
          <w:b/>
        </w:rPr>
        <w:t xml:space="preserve"> sati</w:t>
      </w:r>
      <w:r w:rsidRPr="001A01CB">
        <w:t>.</w:t>
      </w:r>
    </w:p>
    <w:p w:rsidRDefault="00AF26F1" w:rsidP="0024789D" w:rsidR="00AF26F1">
      <w:pPr>
        <w:jc w:val="both"/>
      </w:pPr>
    </w:p>
    <w:p w:rsidRDefault="00AF26F1" w:rsidP="0024789D" w:rsidR="00AF26F1" w:rsidRPr="001A01CB">
      <w:pPr>
        <w:jc w:val="both"/>
      </w:pPr>
    </w:p>
    <w:p w:rsidRDefault="005D4DEE" w:rsidP="0024789D" w:rsidR="005D4DEE" w:rsidRPr="001A01CB">
      <w:pPr>
        <w:jc w:val="both"/>
      </w:pPr>
    </w:p>
    <w:p w:rsidRDefault="0024789D" w:rsidP="005D4DEE" w:rsidR="005D4DEE" w:rsidRPr="001A01CB">
      <w:pPr>
        <w:jc w:val="center"/>
      </w:pPr>
      <w:r w:rsidRPr="001A01CB">
        <w:t>Obrazloženje</w:t>
      </w:r>
    </w:p>
    <w:p w:rsidRDefault="005D4DEE" w:rsidP="0024789D" w:rsidR="005D4DEE">
      <w:pPr>
        <w:jc w:val="both"/>
      </w:pPr>
    </w:p>
    <w:p w:rsidRDefault="00AF26F1" w:rsidP="0024789D" w:rsidR="00AF26F1">
      <w:pPr>
        <w:jc w:val="both"/>
      </w:pPr>
    </w:p>
    <w:p w:rsidRDefault="00AF26F1" w:rsidP="0024789D" w:rsidR="00AF26F1" w:rsidRPr="001A01CB">
      <w:pPr>
        <w:jc w:val="both"/>
      </w:pPr>
    </w:p>
    <w:p w:rsidRDefault="008A6D86" w:rsidP="008A6D86" w:rsidR="008A6D86" w:rsidRPr="001A01CB">
      <w:pPr>
        <w:ind w:firstLine="708"/>
        <w:jc w:val="both"/>
      </w:pPr>
      <w:r w:rsidRPr="001A01CB">
        <w:t xml:space="preserve">Dana 07. kolovoza 2018. godine zaprimljen je na ovome sudu prijedlog FINANCIJSKE AGENCIJE OIB: 85821130368, Regionalni centar Osijek, Podružnica Osijek, L. </w:t>
      </w:r>
      <w:proofErr w:type="spellStart"/>
      <w:r w:rsidRPr="001A01CB">
        <w:t>Jägera</w:t>
      </w:r>
      <w:proofErr w:type="spellEnd"/>
      <w:r w:rsidRPr="001A01CB">
        <w:t xml:space="preserve"> 3, Osijek, klasa: 110-07/18-01/05 </w:t>
      </w:r>
      <w:proofErr w:type="spellStart"/>
      <w:r w:rsidRPr="001A01CB">
        <w:t>Ur</w:t>
      </w:r>
      <w:proofErr w:type="spellEnd"/>
      <w:r w:rsidRPr="001A01CB">
        <w:t xml:space="preserve">. broj 04-06-18-3384 od 06. kolovoza 2018. godine, za otvaranje stečajnog postupka nad dužnikom QUALITY CARS d.o.o., Višnjevac, Kneza Trpimira 16, MBS: 030158305, OIB: 81474728694.    </w:t>
      </w:r>
    </w:p>
    <w:p w:rsidRDefault="008A6D86" w:rsidP="008A6D86" w:rsidR="008A6D86" w:rsidRPr="001A01CB">
      <w:pPr>
        <w:ind w:firstLine="708"/>
        <w:jc w:val="both"/>
      </w:pPr>
    </w:p>
    <w:p w:rsidRDefault="008A6D86" w:rsidP="008A6D86" w:rsidR="008A6D86" w:rsidRPr="001A01CB">
      <w:pPr>
        <w:ind w:firstLine="708"/>
        <w:jc w:val="both"/>
      </w:pPr>
      <w:r w:rsidRPr="001A01CB">
        <w:t xml:space="preserve">U zahtjevu je navela da na dan 02. kolovoza 2018. godine dužnik u Očevidniku redoslijeda osnova za plaćanje ima evidentirane neizvršene osnove za plaćanje u neprekinutom razdoblju od 122 dana, u ukupnom iznosu od 3.052.916,37 kn, u koji iznos je uračunata kamata i naknada FINE za provedbu ovrhe na novčanim sredstvima dužnika. Navodi da dužnik ima 6 zaposlenih radnika. </w:t>
      </w:r>
    </w:p>
    <w:p w:rsidRDefault="008A6D86" w:rsidP="008A6D86" w:rsidR="008A6D86" w:rsidRPr="001A01CB">
      <w:pPr>
        <w:ind w:firstLine="708"/>
        <w:jc w:val="both"/>
      </w:pPr>
    </w:p>
    <w:p w:rsidRDefault="008A6D86" w:rsidP="008A6D86" w:rsidR="008A6D86" w:rsidRPr="001A01CB">
      <w:pPr>
        <w:ind w:firstLine="708"/>
        <w:jc w:val="both"/>
      </w:pPr>
      <w:r w:rsidRPr="001A01CB">
        <w:t xml:space="preserve">FINA je dostavila popis računa i oročenih novčanih sredstava dužnika na dan 02. kolovoza 2018. godine te u svom podnesku od 06. kolovoza 2018. godine navodi da dužnik </w:t>
      </w:r>
      <w:r w:rsidRPr="001A01CB">
        <w:lastRenderedPageBreak/>
        <w:t>na dan 02. kolovoza 2018. godine u Jedinstvenom registru računa ima otvorene sljedeće račune i oročena novčana sredstva: HR1223400091110716458 Privredna banka Zagreb d.d., HR8923600001102591172 Zagrebačka banka d.d.</w:t>
      </w:r>
      <w:r w:rsidRPr="001A01CB">
        <w:rPr>
          <w:color w:val="000000"/>
        </w:rPr>
        <w:t xml:space="preserve"> </w:t>
      </w:r>
      <w:r w:rsidRPr="001A01CB">
        <w:t>te da na temelju čl. 112. st. 5. Stečajnog zakona dužnik na dan 02. kolovoza 2018. godine na ime predujma za namirenje troškova stečajnog postupka nema zaplijenjena novčana sredstva.</w:t>
      </w:r>
    </w:p>
    <w:p w:rsidRDefault="008A6D86" w:rsidP="008A6D86" w:rsidR="008A6D86" w:rsidRPr="001A01CB">
      <w:pPr>
        <w:jc w:val="both"/>
      </w:pPr>
      <w:r w:rsidRPr="001A01CB">
        <w:t xml:space="preserve">   </w:t>
      </w:r>
    </w:p>
    <w:p w:rsidRDefault="008A6D86" w:rsidP="008A6D86" w:rsidR="008A6D86" w:rsidRPr="001A01CB">
      <w:pPr>
        <w:ind w:firstLine="708"/>
        <w:jc w:val="both"/>
      </w:pPr>
      <w:r w:rsidRPr="001A01CB">
        <w:t xml:space="preserve">Sud je utvrdio da je predlagatelj ovlašten za podnošenje predmetnoga prijedloga temeljem odredbe čl. 110. st. 1. </w:t>
      </w:r>
      <w:r w:rsidRPr="001A01CB">
        <w:rPr>
          <w:color w:val="000000"/>
        </w:rPr>
        <w:t>SZ-a</w:t>
      </w:r>
      <w:r w:rsidRPr="001A01CB">
        <w:t>, te je zakazao ročište radi očitovanja o prijedlogu za otvaranje stečajnoga postupka i rasprave o pretpostavkama za ispitivanje uvjeta za otvaranje stečajnog postupka nad dužnikom QUALITY CARS d.o.o., Višnjevac, Kneza Trpimira 16, MBS: 030158305, OIB: 81474728694 (čl. 123. i 128. st. 1. SZ-a).</w:t>
      </w:r>
    </w:p>
    <w:p w:rsidRDefault="0024789D" w:rsidP="008A6D86" w:rsidR="0024789D" w:rsidRPr="001A01CB">
      <w:pPr>
        <w:jc w:val="both"/>
      </w:pPr>
      <w:r w:rsidRPr="001A01CB">
        <w:tab/>
      </w:r>
    </w:p>
    <w:p w:rsidRDefault="0024789D" w:rsidP="00B04546" w:rsidR="00B04546" w:rsidRPr="001A01CB">
      <w:pPr>
        <w:jc w:val="both"/>
      </w:pPr>
      <w:r w:rsidRPr="001A01CB">
        <w:softHyphen/>
      </w:r>
      <w:r w:rsidR="007108D5" w:rsidRPr="001A01CB">
        <w:tab/>
      </w:r>
      <w:r w:rsidRPr="001A01CB">
        <w:t xml:space="preserve">Sud je po službenoj dužnosti </w:t>
      </w:r>
      <w:r w:rsidR="008E0A74" w:rsidRPr="001A01CB">
        <w:t xml:space="preserve">iz Registra godišnjih financijskih izvješća </w:t>
      </w:r>
      <w:r w:rsidRPr="001A01CB">
        <w:t xml:space="preserve">pribavio </w:t>
      </w:r>
      <w:r w:rsidR="00DB62E1" w:rsidRPr="001A01CB">
        <w:t>financi</w:t>
      </w:r>
      <w:r w:rsidR="008E0A74" w:rsidRPr="001A01CB">
        <w:t>jska izvješća za dužnika za 2017</w:t>
      </w:r>
      <w:r w:rsidR="00DB62E1" w:rsidRPr="001A01CB">
        <w:t xml:space="preserve">. </w:t>
      </w:r>
      <w:r w:rsidR="008A6D86" w:rsidRPr="001A01CB">
        <w:t xml:space="preserve">godinu </w:t>
      </w:r>
      <w:r w:rsidR="00DB62E1" w:rsidRPr="001A01CB">
        <w:t>iz kojeg je vidljivo da dužnik u navedenom razdoblju ima imovinu ukupne knjigovodstvene vri</w:t>
      </w:r>
      <w:r w:rsidR="00C65E3D" w:rsidRPr="001A01CB">
        <w:t xml:space="preserve">jednosti u iznosu od </w:t>
      </w:r>
      <w:r w:rsidR="008E0A74" w:rsidRPr="001A01CB">
        <w:t>8.795.321,00</w:t>
      </w:r>
      <w:r w:rsidR="00C65E3D" w:rsidRPr="001A01CB">
        <w:t xml:space="preserve"> kn</w:t>
      </w:r>
      <w:r w:rsidR="00B04546" w:rsidRPr="001A01CB">
        <w:t xml:space="preserve"> koju u najvećem dijelu čine potraživanja u iznosu od </w:t>
      </w:r>
      <w:r w:rsidR="008E0A74" w:rsidRPr="001A01CB">
        <w:t>4.739.020,00</w:t>
      </w:r>
      <w:r w:rsidR="00B04546" w:rsidRPr="001A01CB">
        <w:t xml:space="preserve"> kn te materij</w:t>
      </w:r>
      <w:r w:rsidR="009A73AD" w:rsidRPr="001A01CB">
        <w:t>alna imovina u iznosu od 4.055.545</w:t>
      </w:r>
      <w:r w:rsidR="00B04546" w:rsidRPr="001A01CB">
        <w:t xml:space="preserve">,00 kn. </w:t>
      </w:r>
    </w:p>
    <w:p w:rsidRDefault="008A6D86" w:rsidP="00B04546" w:rsidR="008A6D86" w:rsidRPr="001A01CB">
      <w:pPr>
        <w:jc w:val="both"/>
      </w:pPr>
    </w:p>
    <w:p w:rsidRDefault="00683C24" w:rsidP="0024789D" w:rsidR="0024789D" w:rsidRPr="001A01CB">
      <w:pPr>
        <w:jc w:val="both"/>
      </w:pPr>
      <w:r w:rsidRPr="001A01CB">
        <w:tab/>
        <w:t>Sud je također</w:t>
      </w:r>
      <w:r w:rsidR="00A336A1" w:rsidRPr="001A01CB">
        <w:t xml:space="preserve"> po službenoj</w:t>
      </w:r>
      <w:r w:rsidR="008A6D86" w:rsidRPr="001A01CB">
        <w:t xml:space="preserve"> dužnosti pribavio i Uvjerenje </w:t>
      </w:r>
      <w:r w:rsidR="00A336A1" w:rsidRPr="001A01CB">
        <w:t>CV</w:t>
      </w:r>
      <w:r w:rsidR="008A6D86" w:rsidRPr="001A01CB">
        <w:t xml:space="preserve">H STP „AUTOREPARATURA“ od 08. studenog 2018. </w:t>
      </w:r>
      <w:r w:rsidR="00A336A1" w:rsidRPr="001A01CB">
        <w:t>iz kojega je vidljivo da je dužnik evidentiran kao vlasnik vozila O4, marka LOHR C2GKMH, godina proizvodnje 2003., broj šasije VGYC2GKMH3CH42765, reg. oznaka OS819LN.</w:t>
      </w:r>
    </w:p>
    <w:p w:rsidRDefault="008A6D86" w:rsidP="0024789D" w:rsidR="008A6D86" w:rsidRPr="001A01CB">
      <w:pPr>
        <w:jc w:val="both"/>
      </w:pPr>
    </w:p>
    <w:p w:rsidRDefault="0024789D" w:rsidP="007A0ECB" w:rsidR="00A336A1" w:rsidRPr="001A01CB">
      <w:pPr>
        <w:ind w:firstLine="708"/>
        <w:jc w:val="both"/>
      </w:pPr>
      <w:r w:rsidRPr="001A01CB">
        <w:t xml:space="preserve">Na ročištu održanom </w:t>
      </w:r>
      <w:r w:rsidR="008A6D86" w:rsidRPr="001A01CB">
        <w:t>5. prosinca</w:t>
      </w:r>
      <w:r w:rsidRPr="001A01CB">
        <w:t xml:space="preserve"> 2018.</w:t>
      </w:r>
      <w:r w:rsidR="009456CE" w:rsidRPr="001A01CB">
        <w:t xml:space="preserve"> godine</w:t>
      </w:r>
      <w:r w:rsidRPr="001A01CB">
        <w:t xml:space="preserve"> radi očitovanja o prijedlogu za otvaranje stečajnog postupka i radi rasprave o pretpostavkama za otvaranje stečajnog postupka nad dužnikom </w:t>
      </w:r>
      <w:r w:rsidR="00A336A1" w:rsidRPr="001A01CB">
        <w:t>zakonski zastupnik dužnika izjavio je da mu je kao direktoru dužnika uskraćen pristu</w:t>
      </w:r>
      <w:r w:rsidR="009456CE" w:rsidRPr="001A01CB">
        <w:t>p podacima o imovini</w:t>
      </w:r>
      <w:r w:rsidR="00A336A1" w:rsidRPr="001A01CB">
        <w:t xml:space="preserve"> dužnika i poslovnoj dokumentaciji budući da sve radnje vezano za stečajnog dužnika neovlašteno poduzima njegov brat Mario </w:t>
      </w:r>
      <w:proofErr w:type="spellStart"/>
      <w:r w:rsidR="00A336A1" w:rsidRPr="001A01CB">
        <w:t>Bućan</w:t>
      </w:r>
      <w:proofErr w:type="spellEnd"/>
      <w:r w:rsidR="00A336A1" w:rsidRPr="001A01CB">
        <w:t xml:space="preserve"> na osnovu prijevarnog postupanja budući da isti krivotvori potpise, mijenja knjigovodstvene servise koji obavljaju navedene poslove za  dužnika iako nije zakonski zastupnik dužnika niti ima ovlasti za to i sve to obavlja putem prijevarnih radnji. </w:t>
      </w:r>
      <w:r w:rsidR="009456CE" w:rsidRPr="001A01CB">
        <w:t>Ponavlja da što se tiče imovine</w:t>
      </w:r>
      <w:r w:rsidR="00A336A1" w:rsidRPr="001A01CB">
        <w:t xml:space="preserve"> dužnika da nema saznanja zbog naprijed navedenih razloga a za vozilo (prikolicu) misli da je prodana od strane brata zakonskog zastupnika dužnika, iako to ne može sa sigurnošću potvrditi.</w:t>
      </w:r>
    </w:p>
    <w:p w:rsidRDefault="009456CE" w:rsidP="007A0ECB" w:rsidR="009456CE" w:rsidRPr="001A01CB">
      <w:pPr>
        <w:ind w:firstLine="708"/>
        <w:jc w:val="both"/>
      </w:pPr>
    </w:p>
    <w:p w:rsidRDefault="00C14363" w:rsidP="009456CE" w:rsidR="00746746" w:rsidRPr="001A01CB">
      <w:pPr>
        <w:spacing w:lineRule="atLeast" w:line="240"/>
        <w:ind w:firstLine="708"/>
        <w:jc w:val="both"/>
      </w:pPr>
      <w:r w:rsidRPr="001A01CB">
        <w:t xml:space="preserve">ŽDO GUO u </w:t>
      </w:r>
      <w:r w:rsidR="009456CE" w:rsidRPr="001A01CB">
        <w:t>Osijeku</w:t>
      </w:r>
      <w:r w:rsidR="007A0ECB" w:rsidRPr="001A01CB">
        <w:t xml:space="preserve"> na istome ročištu </w:t>
      </w:r>
      <w:r w:rsidRPr="001A01CB">
        <w:t xml:space="preserve"> </w:t>
      </w:r>
      <w:r w:rsidR="004F35BB" w:rsidRPr="001A01CB">
        <w:t>nije imao primjedbi na utvrđeno činjenično stanje u vezi imovine dužnika.</w:t>
      </w:r>
    </w:p>
    <w:p w:rsidRDefault="009456CE" w:rsidP="009456CE" w:rsidR="009456CE" w:rsidRPr="001A01CB">
      <w:pPr>
        <w:spacing w:lineRule="atLeast" w:line="240"/>
        <w:ind w:firstLine="708"/>
        <w:jc w:val="both"/>
      </w:pPr>
    </w:p>
    <w:p w:rsidRDefault="0024789D" w:rsidP="0024789D" w:rsidR="00746746" w:rsidRPr="001A01CB">
      <w:pPr>
        <w:ind w:firstLine="708"/>
        <w:jc w:val="both"/>
      </w:pPr>
      <w:r w:rsidRPr="001A01CB">
        <w:t>Sud je također izvršio i na dan</w:t>
      </w:r>
      <w:r w:rsidR="00C14363" w:rsidRPr="001A01CB">
        <w:t xml:space="preserve"> </w:t>
      </w:r>
      <w:r w:rsidR="008D38D8" w:rsidRPr="001A01CB">
        <w:t>7. prosinca</w:t>
      </w:r>
      <w:r w:rsidRPr="001A01CB">
        <w:t xml:space="preserve"> 2018. uvid u Očevidnik</w:t>
      </w:r>
      <w:r w:rsidR="00746746" w:rsidRPr="001A01CB">
        <w:t xml:space="preserve"> neizvršenih osnova za plaćanje</w:t>
      </w:r>
      <w:r w:rsidRPr="001A01CB">
        <w:t xml:space="preserve"> iz elektroničkog sustava </w:t>
      </w:r>
      <w:proofErr w:type="spellStart"/>
      <w:r w:rsidRPr="001A01CB">
        <w:t>eBlokade</w:t>
      </w:r>
      <w:proofErr w:type="spellEnd"/>
      <w:r w:rsidRPr="001A01CB">
        <w:t xml:space="preserve"> i utvrdio da dužnik ima i nadalje blokiran račun za ukupan iznos od</w:t>
      </w:r>
      <w:r w:rsidR="009456CE" w:rsidRPr="001A01CB">
        <w:t xml:space="preserve"> 3.259.065,42</w:t>
      </w:r>
      <w:r w:rsidRPr="001A01CB">
        <w:t xml:space="preserve"> kn. </w:t>
      </w:r>
    </w:p>
    <w:p w:rsidRDefault="0024789D" w:rsidP="0024789D" w:rsidR="0024789D" w:rsidRPr="001A01CB">
      <w:pPr>
        <w:ind w:firstLine="708"/>
        <w:jc w:val="both"/>
      </w:pPr>
      <w:r w:rsidRPr="001A01CB">
        <w:t xml:space="preserve">  </w:t>
      </w:r>
    </w:p>
    <w:p w:rsidRDefault="00EA77DE" w:rsidP="00EA77DE" w:rsidR="00F1461D">
      <w:pPr>
        <w:ind w:firstLine="708"/>
        <w:jc w:val="both"/>
      </w:pPr>
      <w:r w:rsidRPr="00F1461D">
        <w:t>Sud je izvršio uvid u spis i dokumente u spisu i to</w:t>
      </w:r>
      <w:r w:rsidR="00F1461D">
        <w:t xml:space="preserve">: Prijedlog FINE za otvaranje stečajnoga postupka od 06.08.2018., Izvadak iz sudskog registra od 23.10.2018., </w:t>
      </w:r>
      <w:proofErr w:type="spellStart"/>
      <w:r w:rsidR="00F1461D">
        <w:t>eBlokade</w:t>
      </w:r>
      <w:proofErr w:type="spellEnd"/>
      <w:r w:rsidR="00F1461D">
        <w:t xml:space="preserve"> na dan 23.10.2018., Financijski izvještaj za 2017. godinu, Potvrdu Općinskog suda u Osijeku Zemljišnoknjižni odjel Osijek od 09.11.2018., Uvjerenje CVH STP „AUTOREPARATURA“ Osijek od 08.11.2018., </w:t>
      </w:r>
      <w:proofErr w:type="spellStart"/>
      <w:r w:rsidR="00F1461D">
        <w:t>eBlokade</w:t>
      </w:r>
      <w:proofErr w:type="spellEnd"/>
      <w:r w:rsidR="00F1461D">
        <w:t xml:space="preserve"> na dan 04.12.2018., Uvjerenje Državne geodetske uprave Središnji ured Zagreb od 25.11.2018., Izvadak iz sudskog registra od 05.12.2018., </w:t>
      </w:r>
      <w:proofErr w:type="spellStart"/>
      <w:r w:rsidR="00F1461D">
        <w:t>eBlokade</w:t>
      </w:r>
      <w:proofErr w:type="spellEnd"/>
      <w:r w:rsidR="00F1461D">
        <w:t xml:space="preserve"> na dan 07.12.2018.</w:t>
      </w:r>
    </w:p>
    <w:p w:rsidRDefault="00E62371" w:rsidP="00F1461D" w:rsidR="00E62371" w:rsidRPr="001A01CB">
      <w:pPr>
        <w:jc w:val="both"/>
      </w:pPr>
    </w:p>
    <w:p w:rsidRDefault="009F31BD" w:rsidP="009F31BD" w:rsidR="009F31BD" w:rsidRPr="001A01CB">
      <w:pPr>
        <w:ind w:firstLine="708"/>
        <w:jc w:val="both"/>
      </w:pPr>
      <w:r w:rsidRPr="001A01CB">
        <w:lastRenderedPageBreak/>
        <w:t>Člankom 19. Zakona o računovodstvu (Narodne novine br. 78/15, 134/15 i 127/16)  propisano je da godišnji financijski izvještaji moraju pružiti istiniti i fer prikaz financijskog položaja i uspješnosti poslovanja poduzetnika, a članovi uprave poduzetnika odgovorni su za istinitost godišnjih financijskih izvještaja.</w:t>
      </w:r>
    </w:p>
    <w:p w:rsidRDefault="009F31BD" w:rsidP="009F31BD" w:rsidR="009F31BD" w:rsidRPr="001A01CB">
      <w:pPr>
        <w:ind w:firstLine="708"/>
        <w:jc w:val="both"/>
      </w:pPr>
    </w:p>
    <w:p w:rsidRDefault="009F31BD" w:rsidP="009F31BD" w:rsidR="009F31BD" w:rsidRPr="001A01CB">
      <w:pPr>
        <w:ind w:firstLine="708"/>
        <w:jc w:val="both"/>
      </w:pPr>
      <w:r w:rsidRPr="001A01CB">
        <w:t xml:space="preserve">Člankom 7. st. 3. Zakona o računovodstvu propisano je da je poduzetnik dužan organizirati prikupljanje i sastavljanje knjigovodstvenih isprava, vođenje poslovnih knjiga te sastavljanje godišnjih financijskih izvještaja na način da je moguće provjeriti poslovne događaje, financijski položaj i uspješnost poslovanja poduzetnika. </w:t>
      </w:r>
    </w:p>
    <w:p w:rsidRDefault="009F31BD" w:rsidP="009F31BD" w:rsidR="009F31BD" w:rsidRPr="001A01CB">
      <w:pPr>
        <w:ind w:firstLine="708"/>
        <w:jc w:val="both"/>
      </w:pPr>
    </w:p>
    <w:p w:rsidRDefault="009F31BD" w:rsidP="009F31BD" w:rsidR="009F31BD" w:rsidRPr="001A01CB">
      <w:pPr>
        <w:ind w:firstLine="708"/>
        <w:jc w:val="both"/>
      </w:pPr>
      <w:r w:rsidRPr="001A01CB">
        <w:t>Člankom 7. st. 6. istoga Zakona propisano je također da je poduzetnik dužan osigurati da računovodstvena dokumentacija bude točna i potpuna</w:t>
      </w:r>
    </w:p>
    <w:p w:rsidRDefault="00746746" w:rsidP="00CD001F" w:rsidR="00746746" w:rsidRPr="001A01CB">
      <w:pPr>
        <w:jc w:val="both"/>
      </w:pPr>
    </w:p>
    <w:p w:rsidRDefault="0024789D" w:rsidP="007711EF" w:rsidR="007711EF" w:rsidRPr="001A01CB">
      <w:pPr>
        <w:ind w:firstLine="708"/>
        <w:jc w:val="both"/>
      </w:pPr>
      <w:r w:rsidRPr="001A01CB">
        <w:t xml:space="preserve">Uvidom u </w:t>
      </w:r>
      <w:r w:rsidR="00F20C5A" w:rsidRPr="001A01CB">
        <w:t>potvrdu MUP RH o vlasništvu vozila</w:t>
      </w:r>
      <w:r w:rsidRPr="001A01CB">
        <w:t xml:space="preserve"> kao i na temelju</w:t>
      </w:r>
      <w:r w:rsidR="00F20C5A" w:rsidRPr="001A01CB">
        <w:t xml:space="preserve"> po službenoj dužnosti pribavljenih financi</w:t>
      </w:r>
      <w:r w:rsidR="00387EC9" w:rsidRPr="001A01CB">
        <w:t>jska izvješća za dužnika za 2017</w:t>
      </w:r>
      <w:r w:rsidR="00F20C5A" w:rsidRPr="001A01CB">
        <w:t>. godinu</w:t>
      </w:r>
      <w:r w:rsidRPr="001A01CB">
        <w:t xml:space="preserve"> </w:t>
      </w:r>
      <w:r w:rsidR="00F20C5A" w:rsidRPr="001A01CB">
        <w:t>s</w:t>
      </w:r>
      <w:r w:rsidR="00746746" w:rsidRPr="001A01CB">
        <w:t>ud je utvrdio da dužnik</w:t>
      </w:r>
      <w:r w:rsidR="00F20C5A" w:rsidRPr="001A01CB">
        <w:t xml:space="preserve"> ima imovinu koju čine </w:t>
      </w:r>
      <w:r w:rsidR="00E62371" w:rsidRPr="001A01CB">
        <w:t>vozilo</w:t>
      </w:r>
      <w:r w:rsidR="007108D5" w:rsidRPr="001A01CB">
        <w:t xml:space="preserve"> </w:t>
      </w:r>
      <w:r w:rsidR="00E62371" w:rsidRPr="001A01CB">
        <w:t xml:space="preserve">O4, marka LOHR C2GKMH, godina proizvodnje 2003., broj šasije VGYC2GKMH3CH42765, reg. oznaka OS819LN, </w:t>
      </w:r>
      <w:r w:rsidR="00F20C5A" w:rsidRPr="001A01CB">
        <w:t>te da također</w:t>
      </w:r>
      <w:r w:rsidR="007711EF" w:rsidRPr="001A01CB">
        <w:t xml:space="preserve"> dužnik na dan 31. prosinca 2017</w:t>
      </w:r>
      <w:r w:rsidR="00F20C5A" w:rsidRPr="001A01CB">
        <w:t xml:space="preserve">. ima imovinu ukupne knjigovodstvene vrijednosti u </w:t>
      </w:r>
      <w:r w:rsidR="007711EF" w:rsidRPr="001A01CB">
        <w:t xml:space="preserve"> iznosu od 8.795.321,00 kn koju u najvećem dijelu čine potraživanja u iznosu od 4.739.020,00 kn te materijalna imovina u iznosu od 4.055.545,00 kn. </w:t>
      </w:r>
    </w:p>
    <w:p w:rsidRDefault="0024789D" w:rsidP="007711EF" w:rsidR="0024789D" w:rsidRPr="001A01CB">
      <w:pPr>
        <w:pStyle w:val="Bezproreda"/>
        <w:rPr>
          <w:szCs w:val="24"/>
        </w:rPr>
      </w:pPr>
    </w:p>
    <w:p w:rsidRDefault="0024789D" w:rsidP="0024789D" w:rsidR="0024789D" w:rsidRPr="001A01CB">
      <w:pPr>
        <w:ind w:firstLine="708"/>
        <w:jc w:val="both"/>
      </w:pPr>
      <w:r w:rsidRPr="001A01CB">
        <w:t>Na osnovu izvedenih dokaza utvrđeno je postojanje stečajnog razloga nesposobnosti za plaćanje iz čl. 6. SZ-a, da je predlagatelj ovlašten za podnošenje prijedloga za otvar</w:t>
      </w:r>
      <w:r w:rsidR="007711EF" w:rsidRPr="001A01CB">
        <w:t>anje stečajnog postupka (čl. 110</w:t>
      </w:r>
      <w:r w:rsidRPr="001A01CB">
        <w:t xml:space="preserve">. st. 1. i st. 2. SZ), </w:t>
      </w:r>
      <w:r w:rsidR="007711EF" w:rsidRPr="001A01CB">
        <w:t>da je dužnik vlasnik</w:t>
      </w:r>
      <w:r w:rsidR="00F20C5A" w:rsidRPr="001A01CB">
        <w:t xml:space="preserve"> vozila kao i </w:t>
      </w:r>
      <w:r w:rsidRPr="001A01CB">
        <w:t>da dužnik prema zakonitim i objavljenim godišnjim financijskim izvješćima dužnika</w:t>
      </w:r>
      <w:r w:rsidR="007711EF" w:rsidRPr="001A01CB">
        <w:t xml:space="preserve"> za 2017</w:t>
      </w:r>
      <w:r w:rsidR="00F20C5A" w:rsidRPr="001A01CB">
        <w:t>. godinu</w:t>
      </w:r>
      <w:r w:rsidRPr="001A01CB">
        <w:t xml:space="preserve"> ima imovinu znatne vrij</w:t>
      </w:r>
      <w:r w:rsidR="00480845" w:rsidRPr="001A01CB">
        <w:t>ednosti, a</w:t>
      </w:r>
      <w:r w:rsidRPr="001A01CB">
        <w:t xml:space="preserve"> za koju se može pretpostaviti da je dovoljna za namirenje troškova stečajnog postupka i eventualno djelomično namirenje vjerovnika, te je slijedom navedenoga odlučeno kao u izreci temeljem odredbi čl. 129.-131. i 257.-258. SZ-a.</w:t>
      </w:r>
    </w:p>
    <w:p w:rsidRDefault="0024789D" w:rsidP="0024789D" w:rsidR="0024789D" w:rsidRPr="001A01CB">
      <w:pPr>
        <w:jc w:val="both"/>
      </w:pPr>
    </w:p>
    <w:p w:rsidRDefault="00BC5F74" w:rsidP="005D4DEE" w:rsidR="0024789D" w:rsidRPr="001A01CB">
      <w:pPr>
        <w:ind w:firstLine="708"/>
        <w:jc w:val="both"/>
      </w:pPr>
      <w:r w:rsidRPr="001A01CB">
        <w:t xml:space="preserve">Izbor stečajnog upravitelja obavljen je </w:t>
      </w:r>
      <w:r w:rsidR="0024789D" w:rsidRPr="001A01CB">
        <w:t xml:space="preserve">metodom slučajnog odabira – </w:t>
      </w:r>
      <w:r w:rsidRPr="001A01CB">
        <w:t>automatskom dodjelom s liste A stečajnih upravitelja, u smislu čl. 84. i čl. 85. SZ-a.</w:t>
      </w:r>
    </w:p>
    <w:p w:rsidRDefault="00541782" w:rsidP="00541782" w:rsidR="00541782" w:rsidRPr="001A01CB"/>
    <w:p w:rsidRDefault="00B16448" w:rsidP="00B16448" w:rsidR="00B16448" w:rsidRPr="001A01CB">
      <w:pPr>
        <w:jc w:val="center"/>
      </w:pPr>
      <w:r w:rsidRPr="001A01CB">
        <w:t xml:space="preserve">U Osijeku </w:t>
      </w:r>
      <w:r w:rsidR="00E62371" w:rsidRPr="001A01CB">
        <w:t>7. prosinca</w:t>
      </w:r>
      <w:r w:rsidRPr="001A01CB">
        <w:t xml:space="preserve"> 2018. </w:t>
      </w:r>
    </w:p>
    <w:p w:rsidRDefault="00B16448" w:rsidP="00B16448" w:rsidR="00B16448" w:rsidRPr="001A01CB"/>
    <w:p w:rsidRDefault="00B16448" w:rsidP="00B16448" w:rsidR="00B16448" w:rsidRPr="001A01CB">
      <w:pPr>
        <w:jc w:val="both"/>
      </w:pPr>
      <w:r w:rsidRPr="001A01CB">
        <w:t xml:space="preserve">          </w:t>
      </w:r>
      <w:r w:rsidRPr="001A01CB">
        <w:tab/>
      </w:r>
      <w:r w:rsidRPr="001A01CB">
        <w:tab/>
      </w:r>
      <w:r w:rsidRPr="001A01CB">
        <w:tab/>
      </w:r>
      <w:r w:rsidRPr="001A01CB">
        <w:tab/>
      </w:r>
      <w:r w:rsidRPr="001A01CB">
        <w:tab/>
      </w:r>
      <w:r w:rsidRPr="001A01CB">
        <w:tab/>
      </w:r>
      <w:r w:rsidRPr="001A01CB">
        <w:tab/>
      </w:r>
      <w:r w:rsidRPr="001A01CB">
        <w:tab/>
        <w:t xml:space="preserve">          STEČAJNI SUDAC</w:t>
      </w:r>
    </w:p>
    <w:p w:rsidRDefault="00B16448" w:rsidP="00B16448" w:rsidR="00B16448" w:rsidRPr="001A01CB">
      <w:pPr>
        <w:ind w:left="4956"/>
        <w:jc w:val="center"/>
      </w:pPr>
      <w:r w:rsidRPr="001A01CB">
        <w:t xml:space="preserve">      </w:t>
      </w:r>
      <w:r w:rsidR="00B070C9" w:rsidRPr="001A01CB">
        <w:t xml:space="preserve">  </w:t>
      </w:r>
      <w:r w:rsidRPr="001A01CB">
        <w:t xml:space="preserve"> mr. sc. Boris Vuković</w:t>
      </w:r>
      <w:bookmarkStart w:name="_GoBack" w:id="0"/>
      <w:bookmarkEnd w:id="0"/>
    </w:p>
    <w:p w:rsidRDefault="00B16448" w:rsidP="00B16448" w:rsidR="00B16448" w:rsidRPr="001A01CB">
      <w:pPr>
        <w:ind w:left="4956"/>
        <w:jc w:val="center"/>
      </w:pPr>
    </w:p>
    <w:p w:rsidRDefault="00B16448" w:rsidP="00B16448" w:rsidR="00B16448" w:rsidRPr="001A01CB">
      <w:pPr>
        <w:jc w:val="both"/>
      </w:pPr>
    </w:p>
    <w:p w:rsidRDefault="00B16448" w:rsidP="00B16448" w:rsidR="00B16448" w:rsidRPr="001A01CB">
      <w:pPr>
        <w:jc w:val="both"/>
      </w:pPr>
      <w:r w:rsidRPr="001A01CB">
        <w:t xml:space="preserve">Zapisničar: Danijela Špeletić                                          </w:t>
      </w:r>
    </w:p>
    <w:p w:rsidRDefault="005D4DEE" w:rsidP="00B16448" w:rsidR="005D4DEE" w:rsidRPr="001A01CB"/>
    <w:p w:rsidRDefault="005335C9" w:rsidP="00B16448" w:rsidR="005335C9" w:rsidRPr="001A01CB"/>
    <w:p w:rsidRDefault="00B16448" w:rsidP="00B16448" w:rsidR="00B16448" w:rsidRPr="001A01CB">
      <w:pPr>
        <w:pStyle w:val="Tijeloteksta"/>
        <w:rPr>
          <w:sz w:val="24"/>
        </w:rPr>
      </w:pPr>
      <w:r w:rsidRPr="001A01CB">
        <w:rPr>
          <w:sz w:val="24"/>
        </w:rPr>
        <w:t xml:space="preserve">UPUTA O PRAVNOM LIJEKU: </w:t>
      </w:r>
    </w:p>
    <w:p w:rsidRDefault="00B16448" w:rsidP="00661864" w:rsidR="00FD658E" w:rsidRPr="001A01CB">
      <w:pPr>
        <w:pStyle w:val="Tijeloteksta"/>
        <w:rPr>
          <w:sz w:val="24"/>
        </w:rPr>
      </w:pPr>
      <w:r w:rsidRPr="001A01CB">
        <w:rPr>
          <w:sz w:val="24"/>
        </w:rPr>
        <w:t xml:space="preserve">Protiv </w:t>
      </w:r>
      <w:r w:rsidR="00661864" w:rsidRPr="001A01CB">
        <w:rPr>
          <w:sz w:val="24"/>
        </w:rPr>
        <w:t>rješenja o otvaranju stečajnoga postupka pravo na žalbu ima osoba ovlaštena za zastupanje dužnika po zakonu do dana nastu</w:t>
      </w:r>
      <w:r w:rsidR="00C8674A" w:rsidRPr="001A01CB">
        <w:rPr>
          <w:sz w:val="24"/>
        </w:rPr>
        <w:t>p</w:t>
      </w:r>
      <w:r w:rsidR="00661864" w:rsidRPr="001A01CB">
        <w:rPr>
          <w:sz w:val="24"/>
        </w:rPr>
        <w:t xml:space="preserve">anja pravnih posljedica otvaranja stečajnoga postupka. Žalba se podnosi Visokom trgovačkom sudu Republike Hrvatske putem </w:t>
      </w:r>
      <w:r w:rsidR="00C8674A" w:rsidRPr="001A01CB">
        <w:rPr>
          <w:sz w:val="24"/>
        </w:rPr>
        <w:t>ovoga</w:t>
      </w:r>
      <w:r w:rsidR="00661864" w:rsidRPr="001A01CB">
        <w:rPr>
          <w:sz w:val="24"/>
        </w:rPr>
        <w:t xml:space="preserve"> suda u tri primjerka u roku od osam dana od dostave rješenja.</w:t>
      </w:r>
    </w:p>
    <w:p w:rsidRDefault="00C8674A" w:rsidP="00661864" w:rsidR="00C8674A" w:rsidRPr="001A01CB">
      <w:pPr>
        <w:pStyle w:val="Tijeloteksta"/>
        <w:rPr>
          <w:sz w:val="24"/>
        </w:rPr>
      </w:pPr>
    </w:p>
    <w:p w:rsidRDefault="00A95203" w:rsidP="00661864" w:rsidR="00A95203" w:rsidRPr="001A01CB">
      <w:pPr>
        <w:pStyle w:val="Tijeloteksta"/>
        <w:rPr>
          <w:sz w:val="24"/>
        </w:rPr>
      </w:pPr>
    </w:p>
    <w:p w:rsidRDefault="00DE7FA8" w:rsidP="00661864" w:rsidR="00DE7FA8" w:rsidRPr="001A01CB">
      <w:pPr>
        <w:pStyle w:val="Tijeloteksta"/>
        <w:rPr>
          <w:sz w:val="24"/>
        </w:rPr>
      </w:pPr>
    </w:p>
    <w:p w:rsidRDefault="00B16448" w:rsidP="001A01CB" w:rsidR="00B16448" w:rsidRPr="001A01CB">
      <w:pPr>
        <w:ind w:firstLine="360"/>
      </w:pPr>
      <w:r w:rsidRPr="001A01CB">
        <w:lastRenderedPageBreak/>
        <w:t>D N A :</w:t>
      </w:r>
      <w:r w:rsidR="00F1461D">
        <w:t xml:space="preserve"> </w:t>
      </w:r>
    </w:p>
    <w:p w:rsidRDefault="0024789D" w:rsidP="000A273A" w:rsidR="000A273A" w:rsidRPr="001A01CB">
      <w:pPr>
        <w:pStyle w:val="Tijeloteksta"/>
        <w:ind w:left="360"/>
        <w:rPr>
          <w:sz w:val="24"/>
        </w:rPr>
      </w:pPr>
      <w:r w:rsidRPr="001A01CB">
        <w:rPr>
          <w:sz w:val="24"/>
        </w:rPr>
        <w:t>1.</w:t>
      </w:r>
      <w:r w:rsidRPr="001A01CB">
        <w:rPr>
          <w:sz w:val="24"/>
        </w:rPr>
        <w:tab/>
        <w:t xml:space="preserve">stečajni upravitelj </w:t>
      </w:r>
      <w:r w:rsidR="00FE4978" w:rsidRPr="001A01CB">
        <w:rPr>
          <w:sz w:val="24"/>
        </w:rPr>
        <w:t xml:space="preserve">Blanka </w:t>
      </w:r>
      <w:proofErr w:type="spellStart"/>
      <w:r w:rsidR="00FE4978" w:rsidRPr="001A01CB">
        <w:rPr>
          <w:sz w:val="24"/>
        </w:rPr>
        <w:t>Gambiraža</w:t>
      </w:r>
      <w:proofErr w:type="spellEnd"/>
      <w:r w:rsidR="00FE4978" w:rsidRPr="001A01CB">
        <w:rPr>
          <w:sz w:val="24"/>
        </w:rPr>
        <w:t>, Osijek, Bakarska 42</w:t>
      </w:r>
    </w:p>
    <w:p w:rsidRDefault="007711EF" w:rsidP="000A273A" w:rsidR="0024789D" w:rsidRPr="001A01CB">
      <w:pPr>
        <w:pStyle w:val="Tijeloteksta"/>
        <w:ind w:left="360"/>
        <w:rPr>
          <w:sz w:val="24"/>
        </w:rPr>
      </w:pPr>
      <w:r w:rsidRPr="001A01CB">
        <w:rPr>
          <w:sz w:val="24"/>
        </w:rPr>
        <w:t>2.</w:t>
      </w:r>
      <w:r w:rsidRPr="001A01CB">
        <w:rPr>
          <w:sz w:val="24"/>
        </w:rPr>
        <w:tab/>
      </w:r>
      <w:r w:rsidR="0024789D" w:rsidRPr="001A01CB">
        <w:rPr>
          <w:sz w:val="24"/>
        </w:rPr>
        <w:t xml:space="preserve">ŽDO GUO </w:t>
      </w:r>
      <w:r w:rsidR="0064499E" w:rsidRPr="001A01CB">
        <w:rPr>
          <w:sz w:val="24"/>
        </w:rPr>
        <w:t>Osijek</w:t>
      </w:r>
    </w:p>
    <w:p w:rsidRDefault="0024789D" w:rsidP="0024789D" w:rsidR="00FE4978" w:rsidRPr="001A01CB">
      <w:pPr>
        <w:pStyle w:val="Tijeloteksta"/>
        <w:ind w:left="360"/>
        <w:rPr>
          <w:sz w:val="24"/>
        </w:rPr>
      </w:pPr>
      <w:r w:rsidRPr="001A01CB">
        <w:rPr>
          <w:sz w:val="24"/>
        </w:rPr>
        <w:t>3.</w:t>
      </w:r>
      <w:r w:rsidRPr="001A01CB">
        <w:rPr>
          <w:sz w:val="24"/>
        </w:rPr>
        <w:tab/>
        <w:t xml:space="preserve">dužnik </w:t>
      </w:r>
      <w:r w:rsidR="00FE4978" w:rsidRPr="001A01CB">
        <w:rPr>
          <w:sz w:val="24"/>
        </w:rPr>
        <w:t>QUALITY CARS d.o.o., Višnjevac, Kneza Trpimira 16</w:t>
      </w:r>
    </w:p>
    <w:p w:rsidRDefault="0064499E" w:rsidP="0024789D" w:rsidR="0024789D" w:rsidRPr="001A01CB">
      <w:pPr>
        <w:pStyle w:val="Tijeloteksta"/>
        <w:ind w:left="360"/>
        <w:rPr>
          <w:sz w:val="24"/>
        </w:rPr>
      </w:pPr>
      <w:r w:rsidRPr="001A01CB">
        <w:rPr>
          <w:sz w:val="24"/>
        </w:rPr>
        <w:t>4</w:t>
      </w:r>
      <w:r w:rsidR="0024789D" w:rsidRPr="001A01CB">
        <w:rPr>
          <w:sz w:val="24"/>
        </w:rPr>
        <w:t>.</w:t>
      </w:r>
      <w:r w:rsidR="0024789D" w:rsidRPr="001A01CB">
        <w:rPr>
          <w:sz w:val="24"/>
        </w:rPr>
        <w:tab/>
        <w:t xml:space="preserve">FINA </w:t>
      </w:r>
    </w:p>
    <w:p w:rsidRDefault="0024789D" w:rsidP="0024789D" w:rsidR="0024789D" w:rsidRPr="001A01CB">
      <w:pPr>
        <w:pStyle w:val="Tijeloteksta"/>
        <w:ind w:left="360"/>
        <w:rPr>
          <w:sz w:val="24"/>
        </w:rPr>
      </w:pPr>
      <w:r w:rsidRPr="001A01CB">
        <w:rPr>
          <w:sz w:val="24"/>
        </w:rPr>
        <w:t>6.</w:t>
      </w:r>
      <w:r w:rsidRPr="001A01CB">
        <w:rPr>
          <w:sz w:val="24"/>
        </w:rPr>
        <w:tab/>
        <w:t xml:space="preserve">Porezna uprava </w:t>
      </w:r>
      <w:r w:rsidR="0064499E" w:rsidRPr="001A01CB">
        <w:rPr>
          <w:sz w:val="24"/>
        </w:rPr>
        <w:t>Osijek</w:t>
      </w:r>
    </w:p>
    <w:p w:rsidRDefault="007711EF" w:rsidP="0024789D" w:rsidR="0024789D" w:rsidRPr="001A01CB">
      <w:pPr>
        <w:pStyle w:val="Tijeloteksta"/>
        <w:ind w:left="360"/>
        <w:rPr>
          <w:sz w:val="24"/>
        </w:rPr>
      </w:pPr>
      <w:r w:rsidRPr="001A01CB">
        <w:rPr>
          <w:sz w:val="24"/>
        </w:rPr>
        <w:t>7.</w:t>
      </w:r>
      <w:r w:rsidRPr="001A01CB">
        <w:rPr>
          <w:sz w:val="24"/>
        </w:rPr>
        <w:tab/>
        <w:t xml:space="preserve">sudski registar elektroničkim putem </w:t>
      </w:r>
      <w:r w:rsidR="0024789D" w:rsidRPr="001A01CB">
        <w:rPr>
          <w:sz w:val="24"/>
        </w:rPr>
        <w:t xml:space="preserve"> </w:t>
      </w:r>
    </w:p>
    <w:p w:rsidRDefault="0024789D" w:rsidP="0024789D" w:rsidR="0024789D" w:rsidRPr="001A01CB">
      <w:pPr>
        <w:pStyle w:val="Tijeloteksta"/>
        <w:ind w:left="360"/>
        <w:rPr>
          <w:sz w:val="24"/>
        </w:rPr>
      </w:pPr>
      <w:r w:rsidRPr="001A01CB">
        <w:rPr>
          <w:sz w:val="24"/>
        </w:rPr>
        <w:t>8.</w:t>
      </w:r>
      <w:r w:rsidRPr="001A01CB">
        <w:rPr>
          <w:sz w:val="24"/>
        </w:rPr>
        <w:tab/>
        <w:t>Ministarstvo pravosuđa</w:t>
      </w:r>
      <w:r w:rsidR="007711EF" w:rsidRPr="001A01CB">
        <w:rPr>
          <w:sz w:val="24"/>
        </w:rPr>
        <w:t xml:space="preserve"> </w:t>
      </w:r>
      <w:proofErr w:type="spellStart"/>
      <w:r w:rsidR="007711EF" w:rsidRPr="001A01CB">
        <w:rPr>
          <w:sz w:val="24"/>
        </w:rPr>
        <w:t>elek</w:t>
      </w:r>
      <w:proofErr w:type="spellEnd"/>
      <w:r w:rsidR="007711EF" w:rsidRPr="001A01CB">
        <w:rPr>
          <w:sz w:val="24"/>
        </w:rPr>
        <w:t>. putem</w:t>
      </w:r>
      <w:r w:rsidRPr="001A01CB">
        <w:rPr>
          <w:sz w:val="24"/>
        </w:rPr>
        <w:t xml:space="preserve"> </w:t>
      </w:r>
    </w:p>
    <w:p w:rsidRDefault="0024789D" w:rsidP="0024789D" w:rsidR="0024789D" w:rsidRPr="001A01CB">
      <w:pPr>
        <w:pStyle w:val="Tijeloteksta"/>
        <w:ind w:left="360"/>
        <w:rPr>
          <w:sz w:val="24"/>
        </w:rPr>
      </w:pPr>
      <w:r w:rsidRPr="001A01CB">
        <w:rPr>
          <w:sz w:val="24"/>
        </w:rPr>
        <w:t>9.</w:t>
      </w:r>
      <w:r w:rsidRPr="001A01CB">
        <w:rPr>
          <w:sz w:val="24"/>
        </w:rPr>
        <w:tab/>
        <w:t>mrežna stranica e-Oglasna ploča sudova</w:t>
      </w:r>
    </w:p>
    <w:p w:rsidRDefault="003F2A50" w:rsidP="00FE4978" w:rsidR="003F2A50" w:rsidRPr="001A01CB">
      <w:pPr>
        <w:ind w:left="300"/>
        <w:jc w:val="both"/>
      </w:pPr>
      <w:r w:rsidRPr="001A01CB">
        <w:t xml:space="preserve">10. RH MUP </w:t>
      </w:r>
      <w:r w:rsidR="00FE4978" w:rsidRPr="001A01CB">
        <w:t xml:space="preserve">PU Osječko – Baranjska, I. PP Osijek, </w:t>
      </w:r>
      <w:r w:rsidR="00FE4978" w:rsidRPr="001A01CB">
        <w:rPr>
          <w:color w:val="000000"/>
        </w:rPr>
        <w:t>Trg Lavoslava Ružičke 1, Osijek</w:t>
      </w:r>
    </w:p>
    <w:p w:rsidRDefault="008A25AE" w:rsidP="008A25AE" w:rsidR="00B16448" w:rsidRPr="001A01CB">
      <w:pPr>
        <w:pStyle w:val="Tijeloteksta"/>
        <w:jc w:val="left"/>
        <w:rPr>
          <w:sz w:val="24"/>
        </w:rPr>
      </w:pPr>
      <w:r w:rsidRPr="001A01CB">
        <w:rPr>
          <w:sz w:val="24"/>
        </w:rPr>
        <w:t xml:space="preserve">   </w:t>
      </w:r>
      <w:r w:rsidR="00FE4978" w:rsidRPr="001A01CB">
        <w:rPr>
          <w:sz w:val="24"/>
        </w:rPr>
        <w:t xml:space="preserve">  </w:t>
      </w:r>
      <w:r w:rsidR="007711EF" w:rsidRPr="001A01CB">
        <w:rPr>
          <w:sz w:val="24"/>
        </w:rPr>
        <w:t>11.</w:t>
      </w:r>
      <w:r w:rsidR="00E71F30" w:rsidRPr="001A01CB">
        <w:rPr>
          <w:sz w:val="24"/>
        </w:rPr>
        <w:tab/>
        <w:t>R 14.3.2019., ispitno 9,00, izvještajno 9</w:t>
      </w:r>
      <w:r w:rsidR="0064499E" w:rsidRPr="001A01CB">
        <w:rPr>
          <w:sz w:val="24"/>
        </w:rPr>
        <w:t>,10</w:t>
      </w:r>
      <w:r w:rsidR="0024789D" w:rsidRPr="001A01CB">
        <w:rPr>
          <w:sz w:val="24"/>
        </w:rPr>
        <w:t>h</w:t>
      </w:r>
    </w:p>
    <w:p w:rsidRDefault="00541782" w:rsidP="00541782" w:rsidR="00541782" w:rsidRPr="001A01CB">
      <w:pPr>
        <w:ind w:left="720"/>
        <w:jc w:val="both"/>
      </w:pPr>
    </w:p>
    <w:p w:rsidRDefault="00541782" w:rsidP="00541782" w:rsidR="00541782" w:rsidRPr="001A01CB"/>
    <w:p w:rsidRDefault="008615FD" w:rsidP="008615FD" w:rsidR="008615FD" w:rsidRPr="001A01C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A01CB"/>
    <w:p w:rsidRDefault="008615FD" w:rsidP="008615FD" w:rsidR="008615FD" w:rsidRPr="001A01CB">
      <w:pPr>
        <w:pStyle w:val="Tijeloteksta"/>
        <w:jc w:val="left"/>
        <w:rPr>
          <w:sz w:val="24"/>
        </w:rPr>
      </w:pP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  <w:t xml:space="preserve"> </w:t>
      </w:r>
      <w:r w:rsidRPr="001A01C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8615FD" w:rsidP="008615FD" w:rsidR="008615FD" w:rsidRPr="001A01CB">
      <w:pPr>
        <w:pStyle w:val="Tijeloteksta"/>
        <w:jc w:val="left"/>
        <w:rPr>
          <w:sz w:val="24"/>
        </w:rPr>
      </w:pPr>
      <w:r w:rsidRPr="001A01CB">
        <w:rPr>
          <w:sz w:val="24"/>
        </w:rPr>
        <w:t xml:space="preserve">                                                                                                                                </w:t>
      </w: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</w:r>
    </w:p>
    <w:p w:rsidRDefault="008615FD" w:rsidP="008615FD" w:rsidR="008615FD" w:rsidRPr="001A01CB">
      <w:pPr>
        <w:pStyle w:val="Tijeloteksta"/>
        <w:jc w:val="left"/>
        <w:rPr>
          <w:sz w:val="24"/>
        </w:rPr>
      </w:pP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</w:r>
      <w:r w:rsidRPr="001A01CB">
        <w:rPr>
          <w:sz w:val="24"/>
        </w:rPr>
        <w:tab/>
        <w:t xml:space="preserve">   </w:t>
      </w:r>
      <w:r w:rsidRPr="001A01C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1A01CB">
      <w:pPr>
        <w:pStyle w:val="Tijeloteksta"/>
        <w:jc w:val="left"/>
        <w:rPr>
          <w:sz w:val="24"/>
        </w:rPr>
      </w:pPr>
    </w:p>
    <w:p w:rsidRDefault="006D3C3F" w:rsidP="008615FD" w:rsidR="006D3C3F" w:rsidRPr="001A01CB"/>
    <w:sectPr w:rsidSect="00606835" w:rsidR="006D3C3F" w:rsidRPr="001A01C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B13" w:rsidR="00E65B13">
      <w:r>
        <w:separator/>
      </w:r>
    </w:p>
  </w:endnote>
  <w:endnote w:id="0" w:type="continuationSeparator">
    <w:p w:rsidRDefault="00E65B13" w:rsidR="00E65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B13" w:rsidR="00E65B13">
      <w:r>
        <w:separator/>
      </w:r>
    </w:p>
  </w:footnote>
  <w:footnote w:id="0" w:type="continuationSeparator">
    <w:p w:rsidRDefault="00E65B13" w:rsidR="00E65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E7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282AA3" w:rsidR="00282AA3" w:rsidRPr="00282AA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282AA3" w:rsidRPr="00282AA3">
      <w:t>Poslovni broj: 7 St-1061/18-</w:t>
    </w:r>
    <w:proofErr w:type="spellStart"/>
    <w:r w:rsidR="00282AA3" w:rsidRPr="00282AA3">
      <w:t>18</w:t>
    </w:r>
    <w:proofErr w:type="spellEnd"/>
  </w:p>
  <w:p w:rsidRDefault="00DE3776" w:rsidP="00DE3776" w:rsidR="00DE3776">
    <w:pPr>
      <w:jc w:val="right"/>
    </w:pPr>
  </w:p>
  <w:p w:rsidRDefault="00DE7FA8" w:rsidP="005D4DEE" w:rsidR="00DE7FA8"/>
  <w:p w:rsidRDefault="00DE7FA8" w:rsidP="0038135F" w:rsidR="00DE7FA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D4DEE" w:rsidR="00BF3E59" w:rsidRPr="00282AA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82AA3" w:rsidRPr="00282AA3">
      <w:t xml:space="preserve">Poslovni broj: </w:t>
    </w:r>
    <w:r w:rsidR="002E7F5F" w:rsidRPr="00282AA3">
      <w:t>7</w:t>
    </w:r>
    <w:r w:rsidR="00CA752E" w:rsidRPr="00282AA3">
      <w:t xml:space="preserve"> </w:t>
    </w:r>
    <w:r w:rsidR="00B74FDD" w:rsidRPr="00282AA3">
      <w:t>St-</w:t>
    </w:r>
    <w:r w:rsidR="00282AA3" w:rsidRPr="00282AA3">
      <w:t>1061</w:t>
    </w:r>
    <w:r w:rsidR="006F7D28" w:rsidRPr="00282AA3">
      <w:t>/</w:t>
    </w:r>
    <w:r w:rsidR="00961B72" w:rsidRPr="00282AA3">
      <w:t>1</w:t>
    </w:r>
    <w:r w:rsidR="00DE3776" w:rsidRPr="00282AA3">
      <w:t>8</w:t>
    </w:r>
    <w:r w:rsidR="00961B72" w:rsidRPr="00282AA3">
      <w:t>-</w:t>
    </w:r>
    <w:proofErr w:type="spellStart"/>
    <w:r w:rsidR="00282AA3" w:rsidRPr="00282AA3"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D2F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73A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1BDD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B13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6692"/>
    <w:rsid w:val="00157113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33A"/>
    <w:rsid w:val="0017746A"/>
    <w:rsid w:val="0018135D"/>
    <w:rsid w:val="0018193E"/>
    <w:rsid w:val="00181C61"/>
    <w:rsid w:val="00183590"/>
    <w:rsid w:val="00183D0B"/>
    <w:rsid w:val="00186F42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01CB"/>
    <w:rsid w:val="001A16DE"/>
    <w:rsid w:val="001A1A16"/>
    <w:rsid w:val="001A2221"/>
    <w:rsid w:val="001A619E"/>
    <w:rsid w:val="001B1AAC"/>
    <w:rsid w:val="001B22AA"/>
    <w:rsid w:val="001B33F4"/>
    <w:rsid w:val="001B4F31"/>
    <w:rsid w:val="001B5B56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E12BE"/>
    <w:rsid w:val="001E2409"/>
    <w:rsid w:val="001E4A7A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89D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9CE"/>
    <w:rsid w:val="00282AA3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6085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216"/>
    <w:rsid w:val="00315D49"/>
    <w:rsid w:val="0031631F"/>
    <w:rsid w:val="0032279A"/>
    <w:rsid w:val="00326E0F"/>
    <w:rsid w:val="0032706E"/>
    <w:rsid w:val="003273A5"/>
    <w:rsid w:val="00327789"/>
    <w:rsid w:val="00330D15"/>
    <w:rsid w:val="003310B6"/>
    <w:rsid w:val="00331161"/>
    <w:rsid w:val="00332F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3EA5"/>
    <w:rsid w:val="003840CA"/>
    <w:rsid w:val="00387EC9"/>
    <w:rsid w:val="00390A6A"/>
    <w:rsid w:val="00392066"/>
    <w:rsid w:val="00394C6C"/>
    <w:rsid w:val="00397F89"/>
    <w:rsid w:val="003A1B4C"/>
    <w:rsid w:val="003A248A"/>
    <w:rsid w:val="003A3332"/>
    <w:rsid w:val="003A42A9"/>
    <w:rsid w:val="003A59E5"/>
    <w:rsid w:val="003A694B"/>
    <w:rsid w:val="003A7A75"/>
    <w:rsid w:val="003B1229"/>
    <w:rsid w:val="003B1C9C"/>
    <w:rsid w:val="003B3410"/>
    <w:rsid w:val="003B3F4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69AF"/>
    <w:rsid w:val="003E7017"/>
    <w:rsid w:val="003F2A50"/>
    <w:rsid w:val="003F451F"/>
    <w:rsid w:val="003F686D"/>
    <w:rsid w:val="0040025C"/>
    <w:rsid w:val="00401280"/>
    <w:rsid w:val="00401E16"/>
    <w:rsid w:val="0040305A"/>
    <w:rsid w:val="0040385E"/>
    <w:rsid w:val="00404318"/>
    <w:rsid w:val="00404742"/>
    <w:rsid w:val="0040496C"/>
    <w:rsid w:val="004049FA"/>
    <w:rsid w:val="00404CD2"/>
    <w:rsid w:val="00407D0A"/>
    <w:rsid w:val="00410E75"/>
    <w:rsid w:val="00412468"/>
    <w:rsid w:val="004134BC"/>
    <w:rsid w:val="00415667"/>
    <w:rsid w:val="004166D4"/>
    <w:rsid w:val="0041765F"/>
    <w:rsid w:val="004213A9"/>
    <w:rsid w:val="00421F42"/>
    <w:rsid w:val="0042546B"/>
    <w:rsid w:val="0042616D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73F"/>
    <w:rsid w:val="004717FF"/>
    <w:rsid w:val="004728FD"/>
    <w:rsid w:val="0047338B"/>
    <w:rsid w:val="00474CDA"/>
    <w:rsid w:val="00475155"/>
    <w:rsid w:val="0047589D"/>
    <w:rsid w:val="004766DB"/>
    <w:rsid w:val="00476AA5"/>
    <w:rsid w:val="0047790E"/>
    <w:rsid w:val="004779CF"/>
    <w:rsid w:val="00480845"/>
    <w:rsid w:val="00481614"/>
    <w:rsid w:val="00486204"/>
    <w:rsid w:val="004866A9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3BB8"/>
    <w:rsid w:val="004A5B9A"/>
    <w:rsid w:val="004A62DA"/>
    <w:rsid w:val="004A7A76"/>
    <w:rsid w:val="004B04B1"/>
    <w:rsid w:val="004B249C"/>
    <w:rsid w:val="004B2A88"/>
    <w:rsid w:val="004B2DA8"/>
    <w:rsid w:val="004B3EE8"/>
    <w:rsid w:val="004B6DF6"/>
    <w:rsid w:val="004B7A95"/>
    <w:rsid w:val="004C1D6C"/>
    <w:rsid w:val="004C28A4"/>
    <w:rsid w:val="004C729B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3F21"/>
    <w:rsid w:val="004E4381"/>
    <w:rsid w:val="004E4BE6"/>
    <w:rsid w:val="004F0B03"/>
    <w:rsid w:val="004F2AA7"/>
    <w:rsid w:val="004F35BB"/>
    <w:rsid w:val="004F3C29"/>
    <w:rsid w:val="004F422A"/>
    <w:rsid w:val="004F5315"/>
    <w:rsid w:val="004F5AF1"/>
    <w:rsid w:val="004F7DA9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5C9"/>
    <w:rsid w:val="00533BBE"/>
    <w:rsid w:val="00533E3B"/>
    <w:rsid w:val="00534591"/>
    <w:rsid w:val="005351C8"/>
    <w:rsid w:val="00535D80"/>
    <w:rsid w:val="005402F5"/>
    <w:rsid w:val="005408B2"/>
    <w:rsid w:val="00540DB9"/>
    <w:rsid w:val="005411A0"/>
    <w:rsid w:val="0054178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B94"/>
    <w:rsid w:val="00560E6D"/>
    <w:rsid w:val="00561472"/>
    <w:rsid w:val="00563BD4"/>
    <w:rsid w:val="00566E5A"/>
    <w:rsid w:val="0056723E"/>
    <w:rsid w:val="00567EA0"/>
    <w:rsid w:val="00573343"/>
    <w:rsid w:val="00573CF0"/>
    <w:rsid w:val="0057400F"/>
    <w:rsid w:val="0057403E"/>
    <w:rsid w:val="00574060"/>
    <w:rsid w:val="00575E93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430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7A7"/>
    <w:rsid w:val="005D0A65"/>
    <w:rsid w:val="005D25E3"/>
    <w:rsid w:val="005D3101"/>
    <w:rsid w:val="005D380B"/>
    <w:rsid w:val="005D4161"/>
    <w:rsid w:val="005D41E5"/>
    <w:rsid w:val="005D43F7"/>
    <w:rsid w:val="005D4B6A"/>
    <w:rsid w:val="005D4DEE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5CAD"/>
    <w:rsid w:val="00637C90"/>
    <w:rsid w:val="00641E46"/>
    <w:rsid w:val="00644965"/>
    <w:rsid w:val="0064499E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E11"/>
    <w:rsid w:val="00661864"/>
    <w:rsid w:val="00662461"/>
    <w:rsid w:val="006661E8"/>
    <w:rsid w:val="006672F8"/>
    <w:rsid w:val="006701FC"/>
    <w:rsid w:val="00671F8C"/>
    <w:rsid w:val="00672977"/>
    <w:rsid w:val="00672A60"/>
    <w:rsid w:val="006734F9"/>
    <w:rsid w:val="00675C44"/>
    <w:rsid w:val="00675F3E"/>
    <w:rsid w:val="00676171"/>
    <w:rsid w:val="00676D81"/>
    <w:rsid w:val="006813D5"/>
    <w:rsid w:val="00681ED4"/>
    <w:rsid w:val="00682070"/>
    <w:rsid w:val="00682B75"/>
    <w:rsid w:val="00683C24"/>
    <w:rsid w:val="006845C0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DC0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8D5"/>
    <w:rsid w:val="00710C58"/>
    <w:rsid w:val="007120B5"/>
    <w:rsid w:val="00713A26"/>
    <w:rsid w:val="00713EEA"/>
    <w:rsid w:val="00714324"/>
    <w:rsid w:val="00715399"/>
    <w:rsid w:val="00715C4D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450C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46746"/>
    <w:rsid w:val="00746D50"/>
    <w:rsid w:val="007500E9"/>
    <w:rsid w:val="00755FA3"/>
    <w:rsid w:val="00756545"/>
    <w:rsid w:val="00757015"/>
    <w:rsid w:val="0076204E"/>
    <w:rsid w:val="00763E6A"/>
    <w:rsid w:val="00763E6B"/>
    <w:rsid w:val="00764642"/>
    <w:rsid w:val="007703B9"/>
    <w:rsid w:val="007711EF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ECB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AD9"/>
    <w:rsid w:val="007C1DC5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3F78"/>
    <w:rsid w:val="00834F01"/>
    <w:rsid w:val="0083503E"/>
    <w:rsid w:val="008355A9"/>
    <w:rsid w:val="00836D6A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4AF9"/>
    <w:rsid w:val="00870CA7"/>
    <w:rsid w:val="00871CB1"/>
    <w:rsid w:val="00872876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602C"/>
    <w:rsid w:val="00897126"/>
    <w:rsid w:val="008A07A5"/>
    <w:rsid w:val="008A0981"/>
    <w:rsid w:val="008A0AA8"/>
    <w:rsid w:val="008A25AE"/>
    <w:rsid w:val="008A309F"/>
    <w:rsid w:val="008A342E"/>
    <w:rsid w:val="008A4695"/>
    <w:rsid w:val="008A49B4"/>
    <w:rsid w:val="008A4F99"/>
    <w:rsid w:val="008A6A08"/>
    <w:rsid w:val="008A6C8A"/>
    <w:rsid w:val="008A6D86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38D8"/>
    <w:rsid w:val="008D5F88"/>
    <w:rsid w:val="008E0A74"/>
    <w:rsid w:val="008E175A"/>
    <w:rsid w:val="008E27E6"/>
    <w:rsid w:val="008E2B0E"/>
    <w:rsid w:val="008E2D4B"/>
    <w:rsid w:val="008E439F"/>
    <w:rsid w:val="008E6B8A"/>
    <w:rsid w:val="008E6F1B"/>
    <w:rsid w:val="008F0E90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316B1"/>
    <w:rsid w:val="00931F93"/>
    <w:rsid w:val="009336C2"/>
    <w:rsid w:val="009372AE"/>
    <w:rsid w:val="009400EC"/>
    <w:rsid w:val="0094077E"/>
    <w:rsid w:val="00941FFA"/>
    <w:rsid w:val="00943607"/>
    <w:rsid w:val="009451CC"/>
    <w:rsid w:val="009456CE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B72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105"/>
    <w:rsid w:val="009A7277"/>
    <w:rsid w:val="009A73AD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1C35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1EF"/>
    <w:rsid w:val="009E6BEE"/>
    <w:rsid w:val="009E6F2D"/>
    <w:rsid w:val="009F266E"/>
    <w:rsid w:val="009F30B3"/>
    <w:rsid w:val="009F31BD"/>
    <w:rsid w:val="009F3269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188"/>
    <w:rsid w:val="00A22BB8"/>
    <w:rsid w:val="00A22FA9"/>
    <w:rsid w:val="00A246FD"/>
    <w:rsid w:val="00A256A9"/>
    <w:rsid w:val="00A27F09"/>
    <w:rsid w:val="00A336A1"/>
    <w:rsid w:val="00A35298"/>
    <w:rsid w:val="00A35A50"/>
    <w:rsid w:val="00A400A4"/>
    <w:rsid w:val="00A4016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5203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D1F"/>
    <w:rsid w:val="00AD11C0"/>
    <w:rsid w:val="00AD11D4"/>
    <w:rsid w:val="00AD1960"/>
    <w:rsid w:val="00AD1C1B"/>
    <w:rsid w:val="00AD6B39"/>
    <w:rsid w:val="00AD7818"/>
    <w:rsid w:val="00AD790C"/>
    <w:rsid w:val="00AD7E96"/>
    <w:rsid w:val="00AE20B4"/>
    <w:rsid w:val="00AE2E74"/>
    <w:rsid w:val="00AE45C0"/>
    <w:rsid w:val="00AE7D7C"/>
    <w:rsid w:val="00AF1A34"/>
    <w:rsid w:val="00AF22F6"/>
    <w:rsid w:val="00AF26F1"/>
    <w:rsid w:val="00AF3ECC"/>
    <w:rsid w:val="00AF5176"/>
    <w:rsid w:val="00AF5B14"/>
    <w:rsid w:val="00AF6846"/>
    <w:rsid w:val="00AF6C13"/>
    <w:rsid w:val="00AF7DAE"/>
    <w:rsid w:val="00B026F7"/>
    <w:rsid w:val="00B04546"/>
    <w:rsid w:val="00B0554D"/>
    <w:rsid w:val="00B070C9"/>
    <w:rsid w:val="00B1351D"/>
    <w:rsid w:val="00B14188"/>
    <w:rsid w:val="00B15F6D"/>
    <w:rsid w:val="00B162DF"/>
    <w:rsid w:val="00B16448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6E54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5F74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CC6"/>
    <w:rsid w:val="00BF10DF"/>
    <w:rsid w:val="00BF1493"/>
    <w:rsid w:val="00BF3E59"/>
    <w:rsid w:val="00BF46FE"/>
    <w:rsid w:val="00BF532F"/>
    <w:rsid w:val="00BF6F7D"/>
    <w:rsid w:val="00BF70D6"/>
    <w:rsid w:val="00BF7E1D"/>
    <w:rsid w:val="00C00292"/>
    <w:rsid w:val="00C02FE2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36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18AD"/>
    <w:rsid w:val="00C4605B"/>
    <w:rsid w:val="00C46E0F"/>
    <w:rsid w:val="00C472E9"/>
    <w:rsid w:val="00C47707"/>
    <w:rsid w:val="00C50D82"/>
    <w:rsid w:val="00C52406"/>
    <w:rsid w:val="00C52C5D"/>
    <w:rsid w:val="00C52FC9"/>
    <w:rsid w:val="00C53474"/>
    <w:rsid w:val="00C5372A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5E3D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3813"/>
    <w:rsid w:val="00C8529D"/>
    <w:rsid w:val="00C85690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5A8B"/>
    <w:rsid w:val="00C95E6F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01F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054"/>
    <w:rsid w:val="00CF5AAF"/>
    <w:rsid w:val="00CF62E1"/>
    <w:rsid w:val="00CF7072"/>
    <w:rsid w:val="00D00001"/>
    <w:rsid w:val="00D01711"/>
    <w:rsid w:val="00D0211F"/>
    <w:rsid w:val="00D039C0"/>
    <w:rsid w:val="00D0578F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2FC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37E9"/>
    <w:rsid w:val="00DB6077"/>
    <w:rsid w:val="00DB62A5"/>
    <w:rsid w:val="00DB62E1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776"/>
    <w:rsid w:val="00DE587F"/>
    <w:rsid w:val="00DE5F8A"/>
    <w:rsid w:val="00DE7057"/>
    <w:rsid w:val="00DE7DF5"/>
    <w:rsid w:val="00DE7FA8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3ED3"/>
    <w:rsid w:val="00E54E43"/>
    <w:rsid w:val="00E5664D"/>
    <w:rsid w:val="00E578FC"/>
    <w:rsid w:val="00E60962"/>
    <w:rsid w:val="00E6113A"/>
    <w:rsid w:val="00E61781"/>
    <w:rsid w:val="00E61F8A"/>
    <w:rsid w:val="00E62371"/>
    <w:rsid w:val="00E625CB"/>
    <w:rsid w:val="00E62F34"/>
    <w:rsid w:val="00E64946"/>
    <w:rsid w:val="00E65B13"/>
    <w:rsid w:val="00E66DED"/>
    <w:rsid w:val="00E706CB"/>
    <w:rsid w:val="00E71F30"/>
    <w:rsid w:val="00E7460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A77DE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0A14"/>
    <w:rsid w:val="00EF107E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61D"/>
    <w:rsid w:val="00F15184"/>
    <w:rsid w:val="00F17ACD"/>
    <w:rsid w:val="00F20C5A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727"/>
    <w:rsid w:val="00F83813"/>
    <w:rsid w:val="00F90246"/>
    <w:rsid w:val="00F92006"/>
    <w:rsid w:val="00F9354C"/>
    <w:rsid w:val="00F93DE0"/>
    <w:rsid w:val="00F94499"/>
    <w:rsid w:val="00F9567A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363A"/>
    <w:rsid w:val="00FE3DAD"/>
    <w:rsid w:val="00FE3F69"/>
    <w:rsid w:val="00FE4978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2AA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customStyle="true" w:styleId="st1" w:type="character">
    <w:name w:val="st1"/>
    <w:basedOn w:val="Zadanifontodlomka"/>
    <w:rsid w:val="003F2A50"/>
  </w:style>
  <w:style w:styleId="Tekstrezerviranogmjesta" w:type="character">
    <w:name w:val="Placeholder Text"/>
    <w:basedOn w:val="Zadanifontodlomka"/>
    <w:uiPriority w:val="99"/>
    <w:semiHidden/>
    <w:rsid w:val="00410E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10E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10E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E7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E7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2AA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customStyle="1" w:styleId="st1" w:type="character">
    <w:name w:val="st1"/>
    <w:basedOn w:val="Zadanifontodlomka"/>
    <w:rsid w:val="003F2A50"/>
  </w:style>
  <w:style w:styleId="Tekstrezerviranogmjesta" w:type="character">
    <w:name w:val="Placeholder Text"/>
    <w:basedOn w:val="Zadanifontodlomka"/>
    <w:uiPriority w:val="99"/>
    <w:semiHidden/>
    <w:rsid w:val="00410E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10E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10E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E7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E7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66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1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31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89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5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13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229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54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04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063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7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781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St-1061/2018</izvorni_sadrzaj>
    <derivirana_varijabla naziv="DomainObject.Predmet.OznakaBroj_1">St-1061/2018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7st-251/2018</izvorni_sadrzaj>
    <derivirana_varijabla naziv="DomainObject.Predmet.PrimjedbaSuca_1">Postoji 7st-251/2018</derivirana_varijabla>
  </DomainObject.Predmet.PrimjedbaSuca>
  <DomainObject.Predmet.ProtustrankaFormated>
    <izvorni_sadrzaj>  QUALITY CARS d.o.o. za trgovinu i usluge zastupanog po punomoćniku Sandrino Bućan</izvorni_sadrzaj>
    <derivirana_varijabla naziv="DomainObject.Predmet.ProtustrankaFormated_1">  QUALITY CARS d.o.o. za trgovinu i usluge zastupanog po punomoćniku Sandrino Bućan</derivirana_varijabla>
  </DomainObject.Predmet.ProtustrankaFormated>
  <DomainObject.Predmet.ProtustrankaFormatedOIB>
    <izvorni_sadrzaj>  QUALITY CARS d.o.o. za trgovinu i usluge, OIB 81474728694 zastupanog po punomoćniku Sandrino Bućan</izvorni_sadrzaj>
    <derivirana_varijabla naziv="DomainObject.Predmet.ProtustrankaFormatedOIB_1">  QUALITY CARS d.o.o. za trgovinu i usluge, OIB 81474728694 zastupanog po punomoćniku Sandrino Bućan</derivirana_varijabla>
  </DomainObject.Predmet.ProtustrankaFormatedOIB>
  <DomainObject.Predmet.ProtustrankaFormatedWithAdress>
    <izvorni_sadrzaj> QUALITY CARS d.o.o. za trgovinu i usluge, Kneza Trpimira 16, 31220 Višnjevac zastupanog po punomoćniku Sandrino Bućan</izvorni_sadrzaj>
    <derivirana_varijabla naziv="DomainObject.Predmet.ProtustrankaFormatedWithAdress_1"> QUALITY CARS d.o.o. za trgovinu i usluge, Kneza Trpimira 16, 31220 Višnjevac zastupanog po punomoćniku Sandrino Bućan</derivirana_varijabla>
  </DomainObject.Predmet.ProtustrankaFormatedWithAdress>
  <DomainObject.Predmet.ProtustrankaFormatedWithAdressOIB>
    <izvorni_sadrzaj> QUALITY CARS d.o.o. za trgovinu i usluge, OIB 81474728694, Kneza Trpimira 16, 31220 Višnjevac zastupanog po punomoćniku Sandrino Bućan</izvorni_sadrzaj>
    <derivirana_varijabla naziv="DomainObject.Predmet.ProtustrankaFormatedWithAdressOIB_1"> QUALITY CARS d.o.o. za trgovinu i usluge, OIB 81474728694, Kneza Trpimira 16, 31220 Višnjevac zastupanog po punomoćniku Sandrino Bućan</derivirana_varijabla>
  </DomainObject.Predmet.ProtustrankaFormatedWithAdressOIB>
  <DomainObject.Predmet.ProtustrankaWithAdress>
    <izvorni_sadrzaj>QUALITY CARS d.o.o. za trgovinu i usluge Kneza Trpimira 16, 31220 Višnjevac</izvorni_sadrzaj>
    <derivirana_varijabla naziv="DomainObject.Predmet.ProtustrankaWithAdress_1">QUALITY CARS d.o.o. za trgovinu i usluge Kneza Trpimira 16, 31220 Višnjevac</derivirana_varijabla>
  </DomainObject.Predmet.ProtustrankaWithAdress>
  <DomainObject.Predmet.ProtustrankaWithAdressOIB>
    <izvorni_sadrzaj>QUALITY CARS d.o.o. za trgovinu i usluge, OIB 81474728694, Kneza Trpimira 16, 31220 Višnjevac</izvorni_sadrzaj>
    <derivirana_varijabla naziv="DomainObject.Predmet.ProtustrankaWithAdressOIB_1">QUALITY CARS d.o.o. za trgovinu i usluge, OIB 81474728694, Kneza Trpimira 16, 31220 Višnjevac</derivirana_varijabla>
  </DomainObject.Predmet.ProtustrankaWithAdressOIB>
  <DomainObject.Predmet.ProtustrankaNazivFormated>
    <izvorni_sadrzaj>QUALITY CARS d.o.o. za trgovinu i usluge</izvorni_sadrzaj>
    <derivirana_varijabla naziv="DomainObject.Predmet.ProtustrankaNazivFormated_1">QUALITY CARS d.o.o. za trgovinu i usluge</derivirana_varijabla>
  </DomainObject.Predmet.ProtustrankaNazivFormated>
  <DomainObject.Predmet.ProtustrankaNazivFormatedOIB>
    <izvorni_sadrzaj>QUALITY CARS d.o.o. za trgovinu i usluge, OIB 81474728694</izvorni_sadrzaj>
    <derivirana_varijabla naziv="DomainObject.Predmet.ProtustrankaNazivFormatedOIB_1">QUALITY CARS d.o.o. za trgovinu i usluge, OIB 81474728694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QUALITY CARS d.o.o. za trgovinu i usluge zastupanog po punomoćniku Sandrino Bućan</item>
    </izvorni_sadrzaj>
    <derivirana_varijabla naziv="DomainObject.Predmet.ProtuStrankaListFormated_1">
      <item>QUALITY CARS d.o.o. za trgovinu i usluge zastupanog po punomoćniku Sandrino Bućan</item>
    </derivirana_varijabla>
  </DomainObject.Predmet.ProtuStrankaListFormated>
  <DomainObject.Predmet.ProtuStrankaListFormatedOIB>
    <izvorni_sadrzaj>
      <item>QUALITY CARS d.o.o. za trgovinu i usluge, OIB 81474728694 zastupanog po punomoćniku Sandrino Bućan</item>
    </izvorni_sadrzaj>
    <derivirana_varijabla naziv="DomainObject.Predmet.ProtuStrankaListFormatedOIB_1">
      <item>QUALITY CARS d.o.o. za trgovinu i usluge, OIB 81474728694 zastupanog po punomoćniku Sandrino Bućan</item>
    </derivirana_varijabla>
  </DomainObject.Predmet.ProtuStrankaListFormatedOIB>
  <DomainObject.Predmet.ProtuStrankaListFormatedWithAdress>
    <izvorni_sadrzaj>
      <item>QUALITY CARS d.o.o. za trgovinu i usluge, Kneza Trpimira 16, 31220 Višnjevac zastupanog po punomoćniku Sandrino Bućan</item>
    </izvorni_sadrzaj>
    <derivirana_varijabla naziv="DomainObject.Predmet.ProtuStrankaListFormatedWithAdress_1">
      <item>QUALITY CARS d.o.o. za trgovinu i usluge, Kneza Trpimira 16, 31220 Višnjevac zastupanog po punomoćniku Sandrino Bućan</item>
    </derivirana_varijabla>
  </DomainObject.Predmet.ProtuStrankaListFormatedWithAdress>
  <DomainObject.Predmet.ProtuStrankaListFormatedWithAdressOIB>
    <izvorni_sadrzaj>
      <item>QUALITY CARS d.o.o. za trgovinu i usluge, OIB 81474728694, Kneza Trpimira 16, 31220 Višnjevac zastupanog po punomoćniku Sandrino Bućan</item>
    </izvorni_sadrzaj>
    <derivirana_varijabla naziv="DomainObject.Predmet.ProtuStrankaListFormatedWithAdressOIB_1">
      <item>QUALITY CARS d.o.o. za trgovinu i usluge, OIB 81474728694, Kneza Trpimira 16, 31220 Višnjevac zastupanog po punomoćniku Sandrino Bućan</item>
    </derivirana_varijabla>
  </DomainObject.Predmet.ProtuStrankaListFormatedWithAdressOIB>
  <DomainObject.Predmet.ProtuStrankaListNazivFormated>
    <izvorni_sadrzaj>
      <item>QUALITY CARS d.o.o. za trgovinu i usluge</item>
    </izvorni_sadrzaj>
    <derivirana_varijabla naziv="DomainObject.Predmet.ProtuStrankaListNazivFormated_1">
      <item>QUALITY CARS d.o.o. za trgovinu i usluge</item>
    </derivirana_varijabla>
  </DomainObject.Predmet.ProtuStrankaListNazivFormated>
  <DomainObject.Predmet.ProtuStrankaListNazivFormatedOIB>
    <izvorni_sadrzaj>
      <item>QUALITY CARS d.o.o. za trgovinu i usluge, OIB 81474728694</item>
    </izvorni_sadrzaj>
    <derivirana_varijabla naziv="DomainObject.Predmet.ProtuStrankaListNazivFormatedOIB_1">
      <item>QUALITY CARS d.o.o. za trgovinu i usluge, OIB 81474728694</item>
    </derivirana_varijabla>
  </DomainObject.Predmet.ProtuStrankaListNazivFormatedOIB>
  <DomainObject.Predmet.OstaliListFormated>
    <izvorni_sadrzaj>
      <item>Sandrino Bućan punomoćnik sudionika u postupku QUALITY CARS d.o.o. za trgovinu i usluge</item>
      <item>Županijsko državno odvjetništvo u Osijeku</item>
    </izvorni_sadrzaj>
    <derivirana_varijabla naziv="DomainObject.Predmet.OstaliListFormated_1">
      <item>Sandrino Bućan punomoćnik sudionika u postupku QUALITY CARS d.o.o. za trgovinu i usluge</item>
      <item>Županijsko državno odvjetništvo u Osijeku</item>
    </derivirana_varijabla>
  </DomainObject.Predmet.OstaliListFormated>
  <DomainObject.Predmet.OstaliListFormatedOIB>
    <izvorni_sadrzaj>
      <item>Sandrino Bućan, OIB 61610088065 punomoćnik sudionika u postupku QUALITY CARS d.o.o. za trgovinu i usluge</item>
      <item>Županijsko državno odvjetništvo u Osijeku, OIB 61379160880</item>
    </izvorni_sadrzaj>
    <derivirana_varijabla naziv="DomainObject.Predmet.OstaliListFormatedOIB_1">
      <item>Sandrino Bućan, OIB 61610088065 punomoćnik sudionika u postupku QUALITY CARS d.o.o. za trgovinu i usluge</item>
      <item>Županijsko državno odvjetništvo u Osijeku, OIB 61379160880</item>
    </derivirana_varijabla>
  </DomainObject.Predmet.OstaliListFormatedOIB>
  <DomainObject.Predmet.OstaliListFormatedWithAdress>
    <izvorni_sadrzaj>
      <item>Sandrino Bućan, Školska Ulica 41, 31327 Bilje punomoćnik sudionika u postupku QUALITY CARS d.o.o. za trgovinu i usluge</item>
      <item>Županijsko državno odvjetništvo u Osijeku, Kapucinska 21, 31000 Osijek</item>
    </izvorni_sadrzaj>
    <derivirana_varijabla naziv="DomainObject.Predmet.OstaliListFormatedWithAdress_1">
      <item>Sandrino Bućan, Školska Ulica 41, 31327 Bilje punomoćnik sudionika u postupku QUALITY CARS d.o.o.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Sandrino Bućan, OIB 61610088065, Školska Ulica 41, 31327 Bilje punomoćnik sudionika u postupku QUALITY CARS d.o.o. za trgovinu i usluge</item>
      <item>Županijsko državno odvjetništvo u Osijeku, OIB 61379160880, Kapucinska 21, 31000 Osijek</item>
    </izvorni_sadrzaj>
    <derivirana_varijabla naziv="DomainObject.Predmet.OstaliListFormatedWithAdressOIB_1">
      <item>Sandrino Bućan, OIB 61610088065, Školska Ulica 41, 31327 Bilje punomoćnik sudionika u postupku QUALITY CARS d.o.o.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Sandrino Bućan</item>
      <item>Županijsko državno odvjetništvo u Osijeku</item>
    </izvorni_sadrzaj>
    <derivirana_varijabla naziv="DomainObject.Predmet.OstaliListNazivFormated_1">
      <item>Sandrino Bućan</item>
      <item>Županijsko državno odvjetništvo u Osijeku</item>
    </derivirana_varijabla>
  </DomainObject.Predmet.OstaliListNazivFormated>
  <DomainObject.Predmet.OstaliListNazivFormatedOIB>
    <izvorni_sadrzaj>
      <item>Sandrino Bućan, OIB 61610088065</item>
      <item>Županijsko državno odvjetništvo u Osijeku, OIB 61379160880</item>
    </izvorni_sadrzaj>
    <derivirana_varijabla naziv="DomainObject.Predmet.OstaliListNazivFormatedOIB_1">
      <item>Sandrino Bućan, OIB 61610088065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QUALITY CARS d.o.o. za trgovinu i usluge</izvorni_sadrzaj>
    <derivirana_varijabla naziv="DomainObject.Predmet.ProtustrankaIDrugi_1">QUALITY CARS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QUALITY CARS d.o.o. za trgovinu i usluge, OIB 81474728694, Kneza Trpimira 16, 31220 Višnjevac</izvorni_sadrzaj>
    <derivirana_varijabla naziv="DomainObject.Predmet.ProtustrankaIDrugiAdressOIB_1">QUALITY CARS d.o.o. za trgovinu i usluge, OIB 81474728694, Kneza Trpimira 16,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QUALITY CARS d.o.o. za trgovinu i usluge</item>
      <item>Sandrino Bućan</item>
      <item>Županijsko državno odvjetništvo u Osijeku</item>
    </izvorni_sadrzaj>
    <derivirana_varijabla naziv="DomainObject.Predmet.SudioniciListNaziv_1">
      <item>FINA RC OSIJEK</item>
      <item>QUALITY CARS d.o.o. za trgovinu i usluge</item>
      <item>Sandrino Bućan</item>
      <item>Županijsko državno odvjetništvo u Osijeku</item>
    </derivirana_varijabla>
  </DomainObject.Predmet.SudioniciListNaziv>
  <DomainObject.Predmet.SudioniciListAdressOIB>
    <izvorni_sadrzaj>
      <item>FINA RC OSIJEK, OIB 85821130368</item>
      <item>QUALITY CARS d.o.o. za trgovinu i usluge, OIB 81474728694, Kneza Trpimira 16,31220 Višnjevac</item>
      <item>Sandrino Bućan, OIB 61610088065, Školska Ulica 41,31327 Bilje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QUALITY CARS d.o.o. za trgovinu i usluge, OIB 81474728694, Kneza Trpimira 16,31220 Višnjevac</item>
      <item>Sandrino Bućan, OIB 61610088065, Školska Ulica 41,31327 Bilje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81474728694</item>
      <item>, OIB 61610088065</item>
      <item>, OIB 61379160880</item>
    </izvorni_sadrzaj>
    <derivirana_varijabla naziv="DomainObject.Predmet.SudioniciListNazivOIB_1">
      <item>, OIB 85821130368</item>
      <item>, OIB 81474728694</item>
      <item>, OIB 61610088065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St-1061/2018-9</izvorni_sadrzaj>
    <derivirana_varijabla naziv="DomainObject.PredzadnjaOdlukaIzPredmeta.Oznaka_1">St-1061/2018-9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0DA09-6834-48EB-8C9E-30F90D1AD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1576</properties:Words>
  <properties:Characters>8983</properties:Characters>
  <properties:Lines>273</properties:Lines>
  <properties:Paragraphs>54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2018-12-07T08:25:00Z</dcterms:created>
  <dc:creator>Baran Mirjana</dc:creator>
  <cp:lastModifiedBy>Danijela Špeletić</cp:lastModifiedBy>
  <cp:lastPrinted>2018-12-07T12:14:00Z</cp:lastPrinted>
  <dcterms:modified xmlns:xsi="http://www.w3.org/2001/XMLSchema-instance" xsi:type="dcterms:W3CDTF">2018-12-07T12:14:00Z</dcterms:modified>
  <cp:revision>41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(1061-18 (-18) QUALITY CARS.docx)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