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1fd3" w14:paraId="db41f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F13C58">
        <w:t>2</w:t>
      </w:r>
      <w:r w:rsidR="00652D29">
        <w:t>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52D29" w:rsidR="00652D2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2D29">
        <w:t xml:space="preserve">FIBERTI ARTIS d.o.o., Zagreb, Slavonska avenija 26/15, MBS: </w:t>
      </w:r>
    </w:p>
    <w:p w:rsidRDefault="00652D29" w:rsidP="00652D29" w:rsidR="00B42B46">
      <w:pPr>
        <w:ind w:firstLine="708"/>
        <w:jc w:val="both"/>
      </w:pPr>
      <w:r>
        <w:t xml:space="preserve">  080767222, OIB: 75075987906</w:t>
      </w:r>
    </w:p>
    <w:p w:rsidRDefault="00265329" w:rsidP="00265329" w:rsidR="0026532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52D29">
        <w:t>61.754,93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52D29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6C3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4237</izvorni_sadrzaj>
    <derivirana_varijabla naziv="DomainObject.Predmet.Broj_1">4237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St-4237/2015</izvorni_sadrzaj>
    <derivirana_varijabla naziv="DomainObject.Predmet.OznakaBroj_1">St-4237/2015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FIBERTI ARTIS d.o.o. zastupanog po punomoćniku Eduard Bernat</izvorni_sadrzaj>
    <derivirana_varijabla naziv="DomainObject.Predmet.ProtustrankaFormated_1">  FIBERTI ARTIS d.o.o. zastupanog po punomoćniku Eduard Bernat</derivirana_varijabla>
  </DomainObject.Predmet.ProtustrankaFormated>
  <DomainObject.Predmet.ProtustrankaFormatedOIB>
    <izvorni_sadrzaj>  FIBERTI ARTIS d.o.o., OIB 75075987906 zastupanog po punomoćniku Eduard Bernat</izvorni_sadrzaj>
    <derivirana_varijabla naziv="DomainObject.Predmet.ProtustrankaFormatedOIB_1">  FIBERTI ARTIS d.o.o., OIB 75075987906 zastupanog po punomoćniku Eduard Bernat</derivirana_varijabla>
  </DomainObject.Predmet.ProtustrankaFormatedOIB>
  <DomainObject.Predmet.ProtustrankaFormatedWithAdress>
    <izvorni_sadrzaj> FIBERTI ARTIS d.o.o., Slavonska avenija 26/15, 10000 Zagreb zastupanog po punomoćniku Eduard Bernat</izvorni_sadrzaj>
    <derivirana_varijabla naziv="DomainObject.Predmet.ProtustrankaFormatedWithAdress_1"> FIBERTI ARTIS d.o.o., Slavonska avenija 26/15, 10000 Zagreb zastupanog po punomoćniku Eduard Bernat</derivirana_varijabla>
  </DomainObject.Predmet.ProtustrankaFormatedWithAdress>
  <DomainObject.Predmet.ProtustrankaFormatedWithAdressOIB>
    <izvorni_sadrzaj> FIBERTI ARTIS d.o.o., OIB 75075987906, Slavonska avenija 26/15, 10000 Zagreb zastupanog po punomoćniku Eduard Bernat</izvorni_sadrzaj>
    <derivirana_varijabla naziv="DomainObject.Predmet.ProtustrankaFormatedWithAdressOIB_1"> FIBERTI ARTIS d.o.o., OIB 75075987906, Slavonska avenija 26/15, 10000 Zagreb zastupanog po punomoćniku Eduard Bernat</derivirana_varijabla>
  </DomainObject.Predmet.ProtustrankaFormatedWithAdressOIB>
  <DomainObject.Predmet.ProtustrankaWithAdress>
    <izvorni_sadrzaj>FIBERTI ARTIS d.o.o. Slavonska avenija 26/15, 10000 Zagreb</izvorni_sadrzaj>
    <derivirana_varijabla naziv="DomainObject.Predmet.ProtustrankaWithAdress_1">FIBERTI ARTIS d.o.o. Slavonska avenija 26/15, 10000 Zagreb</derivirana_varijabla>
  </DomainObject.Predmet.ProtustrankaWithAdress>
  <DomainObject.Predmet.ProtustrankaWithAdressOIB>
    <izvorni_sadrzaj>FIBERTI ARTIS d.o.o., OIB 75075987906, Slavonska avenija 26/15, 10000 Zagreb</izvorni_sadrzaj>
    <derivirana_varijabla naziv="DomainObject.Predmet.ProtustrankaWithAdressOIB_1">FIBERTI ARTIS d.o.o., OIB 75075987906, Slavonska avenija 26/15, 10000 Zagreb</derivirana_varijabla>
  </DomainObject.Predmet.ProtustrankaWithAdressOIB>
  <DomainObject.Predmet.ProtustrankaNazivFormated>
    <izvorni_sadrzaj>FIBERTI ARTIS d.o.o.</izvorni_sadrzaj>
    <derivirana_varijabla naziv="DomainObject.Predmet.ProtustrankaNazivFormated_1">FIBERTI ARTIS d.o.o.</derivirana_varijabla>
  </DomainObject.Predmet.ProtustrankaNazivFormated>
  <DomainObject.Predmet.ProtustrankaNazivFormatedOIB>
    <izvorni_sadrzaj>FIBERTI ARTIS d.o.o., OIB 75075987906</izvorni_sadrzaj>
    <derivirana_varijabla naziv="DomainObject.Predmet.ProtustrankaNazivFormatedOIB_1">FIBERTI ARTIS d.o.o., OIB 75075987906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FIBERTI ARTIS d.o.o. zastupanog po punomoćniku Eduard Bernat</item>
    </izvorni_sadrzaj>
    <derivirana_varijabla naziv="DomainObject.Predmet.ProtuStrankaListFormated_1">
      <item>FIBERTI ARTIS d.o.o. zastupanog po punomoćniku Eduard Bernat</item>
    </derivirana_varijabla>
  </DomainObject.Predmet.ProtuStrankaListFormated>
  <DomainObject.Predmet.ProtuStrankaListFormatedOIB>
    <izvorni_sadrzaj>
      <item>FIBERTI ARTIS d.o.o., OIB 75075987906 zastupanog po punomoćniku Eduard Bernat</item>
    </izvorni_sadrzaj>
    <derivirana_varijabla naziv="DomainObject.Predmet.ProtuStrankaListFormatedOIB_1">
      <item>FIBERTI ARTIS d.o.o., OIB 75075987906 zastupanog po punomoćniku Eduard Bernat</item>
    </derivirana_varijabla>
  </DomainObject.Predmet.ProtuStrankaListFormatedOIB>
  <DomainObject.Predmet.ProtuStrankaListFormatedWithAdress>
    <izvorni_sadrzaj>
      <item>FIBERTI ARTIS d.o.o., Slavonska avenija 26/15, 10000 Zagreb zastupanog po punomoćniku Eduard Bernat</item>
    </izvorni_sadrzaj>
    <derivirana_varijabla naziv="DomainObject.Predmet.ProtuStrankaListFormatedWithAdress_1">
      <item>FIBERTI ARTIS d.o.o., Slavonska avenija 26/15, 10000 Zagreb zastupanog po punomoćniku Eduard Bernat</item>
    </derivirana_varijabla>
  </DomainObject.Predmet.ProtuStrankaListFormatedWithAdress>
  <DomainObject.Predmet.ProtuStrankaListFormatedWithAdressOIB>
    <izvorni_sadrzaj>
      <item>FIBERTI ARTIS d.o.o., OIB 75075987906, Slavonska avenija 26/15, 10000 Zagreb zastupanog po punomoćniku Eduard Bernat</item>
    </izvorni_sadrzaj>
    <derivirana_varijabla naziv="DomainObject.Predmet.ProtuStrankaListFormatedWithAdressOIB_1">
      <item>FIBERTI ARTIS d.o.o., OIB 75075987906, Slavonska avenija 26/15, 10000 Zagreb zastupanog po punomoćniku Eduard Bernat</item>
    </derivirana_varijabla>
  </DomainObject.Predmet.ProtuStrankaListFormatedWithAdressOIB>
  <DomainObject.Predmet.ProtuStrankaListNazivFormated>
    <izvorni_sadrzaj>
      <item>FIBERTI ARTIS d.o.o.</item>
    </izvorni_sadrzaj>
    <derivirana_varijabla naziv="DomainObject.Predmet.ProtuStrankaListNazivFormated_1">
      <item>FIBERTI ARTIS d.o.o.</item>
    </derivirana_varijabla>
  </DomainObject.Predmet.ProtuStrankaListNazivFormated>
  <DomainObject.Predmet.ProtuStrankaListNazivFormatedOIB>
    <izvorni_sadrzaj>
      <item>FIBERTI ARTIS d.o.o., OIB 75075987906</item>
    </izvorni_sadrzaj>
    <derivirana_varijabla naziv="DomainObject.Predmet.ProtuStrankaListNazivFormatedOIB_1">
      <item>FIBERTI ARTIS d.o.o., OIB 75075987906</item>
    </derivirana_varijabla>
  </DomainObject.Predmet.ProtuStrankaListNazivFormatedOIB>
  <DomainObject.Predmet.OstaliListFormated>
    <izvorni_sadrzaj>
      <item>Eduard Bernat punomoćnik sudionika u postupku FIBERTI ARTIS d.o.o.</item>
    </izvorni_sadrzaj>
    <derivirana_varijabla naziv="DomainObject.Predmet.OstaliListFormated_1">
      <item>Eduard Bernat punomoćnik sudionika u postupku FIBERTI ARTIS d.o.o.</item>
    </derivirana_varijabla>
  </DomainObject.Predmet.OstaliListFormated>
  <DomainObject.Predmet.OstaliListFormatedOIB>
    <izvorni_sadrzaj>
      <item>Eduard Bernat, OIB 04616436401 punomoćnik sudionika u postupku FIBERTI ARTIS d.o.o.</item>
    </izvorni_sadrzaj>
    <derivirana_varijabla naziv="DomainObject.Predmet.OstaliListFormatedOIB_1">
      <item>Eduard Bernat, OIB 04616436401 punomoćnik sudionika u postupku FIBERTI ARTIS d.o.o.</item>
    </derivirana_varijabla>
  </DomainObject.Predmet.OstaliListFormatedOIB>
  <DomainObject.Predmet.OstaliListFormatedWithAdress>
    <izvorni_sadrzaj>
      <item>Eduard Bernat, Trebež 19, 10000 Zagreb punomoćnik sudionika u postupku FIBERTI ARTIS d.o.o.</item>
    </izvorni_sadrzaj>
    <derivirana_varijabla naziv="DomainObject.Predmet.OstaliListFormatedWithAdress_1">
      <item>Eduard Bernat, Trebež 19, 10000 Zagreb punomoćnik sudionika u postupku FIBERTI ARTIS d.o.o.</item>
    </derivirana_varijabla>
  </DomainObject.Predmet.OstaliListFormatedWithAdress>
  <DomainObject.Predmet.OstaliListFormatedWithAdressOIB>
    <izvorni_sadrzaj>
      <item>Eduard Bernat, OIB 04616436401, Trebež 19, 10000 Zagreb punomoćnik sudionika u postupku FIBERTI ARTIS d.o.o.</item>
    </izvorni_sadrzaj>
    <derivirana_varijabla naziv="DomainObject.Predmet.OstaliListFormatedWithAdressOIB_1">
      <item>Eduard Bernat, OIB 04616436401, Trebež 19, 10000 Zagreb punomoćnik sudionika u postupku FIBERTI ARTIS d.o.o.</item>
    </derivirana_varijabla>
  </DomainObject.Predmet.OstaliListFormatedWithAdressOIB>
  <DomainObject.Predmet.OstaliListNazivFormated>
    <izvorni_sadrzaj>
      <item>Eduard Bernat</item>
    </izvorni_sadrzaj>
    <derivirana_varijabla naziv="DomainObject.Predmet.OstaliListNazivFormated_1">
      <item>Eduard Bernat</item>
    </derivirana_varijabla>
  </DomainObject.Predmet.OstaliListNazivFormated>
  <DomainObject.Predmet.OstaliListNazivFormatedOIB>
    <izvorni_sadrzaj>
      <item>Eduard Bernat, OIB 04616436401</item>
    </izvorni_sadrzaj>
    <derivirana_varijabla naziv="DomainObject.Predmet.OstaliListNazivFormatedOIB_1">
      <item>Eduard Bernat, OIB 04616436401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FIBERTI ARTIS d.o.o.</izvorni_sadrzaj>
    <derivirana_varijabla naziv="DomainObject.Predmet.ProtustrankaIDrugi_1">FIBERTI ARTIS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FIBERTI ARTIS d.o.o., OIB 75075987906, Slavonska avenija 26/15, 10000 Zagreb</izvorni_sadrzaj>
    <derivirana_varijabla naziv="DomainObject.Predmet.ProtustrankaIDrugiAdressOIB_1">FIBERTI ARTIS d.o.o., OIB 75075987906, Slavonska avenija 26/15,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FIBERTI ARTIS d.o.o.</item>
      <item>Eduard Bernat</item>
    </izvorni_sadrzaj>
    <derivirana_varijabla naziv="DomainObject.Predmet.SudioniciListNaziv_1">
      <item>FINA Regionalni centar Zagreb</item>
      <item>FIBERTI ARTIS d.o.o.</item>
      <item>Eduard Bernat</item>
    </derivirana_varijabla>
  </DomainObject.Predmet.SudioniciListNaziv>
  <DomainObject.Predmet.SudioniciListAdressOIB>
    <izvorni_sadrzaj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</izvorni_sadrzaj>
    <derivirana_varijabla naziv="DomainObject.Predmet.SudioniciListAdressOIB_1"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75075987906</item>
      <item>, OIB 04616436401</item>
    </izvorni_sadrzaj>
    <derivirana_varijabla naziv="DomainObject.Predmet.SudioniciListNazivOIB_1">
      <item>, OIB 85821130368</item>
      <item>, OIB 75075987906</item>
      <item>, OIB 04616436401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2016-01-21T08:14:00Z</dcterms:created>
  <dc:creator>ilukac</dc:creator>
  <cp:lastModifiedBy>Ksenija Nol</cp:lastModifiedBy>
  <cp:lastPrinted>2016-01-21T08:11:00Z</cp:lastPrinted>
  <dcterms:modified xmlns:xsi="http://www.w3.org/2001/XMLSchema-instance" xsi:type="dcterms:W3CDTF">2016-01-21T09:31:00Z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