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980562" w14:paraId="d98056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36D4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C36D4C">
              <w:t>478/17-6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>Trgovački sud u Varaždinu, po sucu toga suda Kseniji Flack-Makitan, povodom prijedloga Financijske agencije, Regionalni centar Zagreb, Podružnica Varaždin, A. Cesarca 2, za otvaranje stečajnog postupka nad dužnikom LIST STOLARSKE USLUGE d.o.o., Kalinovac, Dravska 14, OIB: 09392539100, 9.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 LIST STOLARSKE USLUGE d.o.o., Kalinovac, Dravska 14, OIB: 09392539100.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Financijska agencija je 12. rujna 2017. podnijela ovome sudu prijedlog za otvaranje stečajnog postupka, navodeći da dužnik ima evidentirane neizvršene osnove za plaćanje u neprekinutom razdoblju od 120 dana, u ukupnom iznosu od 13.943,08 kn.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dostavila je u spis Potvrdu Financijske agencije od 5. listopada 2017.,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9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Dužnik, LIST STOLARSKE USLUGE d.o.o., Kalinovac, Dravska 14,</w:t>
      </w: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Direktor dužnika, Zoran List, Kalinovec, Dravska 14,</w:t>
      </w: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12D" w:rsidP="00501147" w:rsidR="004B412D">
      <w:pPr>
        <w:spacing w:lineRule="auto" w:line="240" w:after="0"/>
      </w:pPr>
      <w:r>
        <w:separator/>
      </w:r>
    </w:p>
  </w:endnote>
  <w:endnote w:id="0" w:type="continuationSeparator">
    <w:p w:rsidRDefault="004B412D" w:rsidP="00501147" w:rsidR="004B41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12D" w:rsidP="00501147" w:rsidR="004B412D">
      <w:pPr>
        <w:spacing w:lineRule="auto" w:line="240" w:after="0"/>
      </w:pPr>
      <w:r>
        <w:separator/>
      </w:r>
    </w:p>
  </w:footnote>
  <w:footnote w:id="0" w:type="continuationSeparator">
    <w:p w:rsidRDefault="004B412D" w:rsidP="00501147" w:rsidR="004B41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F3EF3">
      <w:rPr>
        <w:rFonts w:hAnsi="Times New Roman" w:ascii="Times New Roman"/>
        <w:noProof/>
        <w:sz w:val="24"/>
        <w:szCs w:val="24"/>
      </w:rPr>
      <w:t>Poslovni broj: 5 St-478/17-6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F3EF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9749B"/>
    <w:rsid w:val="004A0BD1"/>
    <w:rsid w:val="004B412D"/>
    <w:rsid w:val="004E1C60"/>
    <w:rsid w:val="00501147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A409A"/>
    <w:rsid w:val="007F3EF3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C5568"/>
    <w:rsid w:val="00BE76E7"/>
    <w:rsid w:val="00C23011"/>
    <w:rsid w:val="00C36D4C"/>
    <w:rsid w:val="00C470B6"/>
    <w:rsid w:val="00C50709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E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E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E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E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E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E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E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E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LIST STOLARSKE USLUGE društvo s ograničenom odgovornošću za proizvodnju, trgovinu i usluge zastupanog po punomoćniku Zoran List</izvorni_sadrzaj>
    <derivirana_varijabla naziv="DomainObject.Predmet.ProtustrankaFormated_1">  LIST STOLARSKE USLUGE društvo s ograničenom odgovornošću za proizvodnju, trgovinu i usluge zastupanog po punomoćniku Zoran List</derivirana_varijabla>
  </DomainObject.Predmet.ProtustrankaFormated>
  <DomainObject.Predmet.ProtustrankaFormatedOIB>
    <izvorni_sadrzaj>  LIST STOLARSKE USLUGE društvo s ograničenom odgovornošću za proizvodnju, trgovinu i usluge, OIB 09392539100 zastupanog po punomoćniku Zoran List</izvorni_sadrzaj>
    <derivirana_varijabla naziv="DomainObject.Predmet.ProtustrankaFormatedOIB_1">  LIST STOLARSKE USLUGE društvo s ograničenom odgovornošću za proizvodnju, trgovinu i usluge, OIB 09392539100 zastupanog po punomoćniku Zoran List</derivirana_varijabla>
  </DomainObject.Predmet.ProtustrankaFormatedOIB>
  <DomainObject.Predmet.ProtustrankaFormatedWithAdress>
    <izvorni_sadrzaj> LIST STOLARSKE USLUGE društvo s ograničenom odgovornošću za proizvodnju, trgovinu i usluge, Dravska 14 , 48350 Kalinovac zastupanog po punomoćniku Zoran List</izvorni_sadrzaj>
    <derivirana_varijabla naziv="DomainObject.Predmet.ProtustrankaFormatedWithAdress_1"> LIST STOLARSKE USLUGE društvo s ograničenom odgovornošću za proizvodnju, trgovinu i usluge, Dravska 14 , 48350 Kalinovac zastupanog po punomoćniku Zoran List</derivirana_varijabla>
  </DomainObject.Predmet.ProtustrankaFormatedWithAdress>
  <DomainObject.Predmet.ProtustrankaFormatedWithAdressOIB>
    <izvorni_sadrzaj> LIST STOLARSKE USLUGE društvo s ograničenom odgovornošću za proizvodnju, trgovinu i usluge, OIB 09392539100, Dravska 14 , 48350 Kalinovac zastupanog po punomoćniku Zoran List</izvorni_sadrzaj>
    <derivirana_varijabla naziv="DomainObject.Predmet.ProtustrankaFormatedWithAdressOIB_1"> LIST STOLARSKE USLUGE društvo s ograničenom odgovornošću za proizvodnju, trgovinu i usluge, OIB 09392539100, Dravska 14 , 48350 Kalinovac zastupanog po punomoćniku Zoran List</derivirana_varijabla>
  </DomainObject.Predmet.ProtustrankaFormatedWithAdressOIB>
  <DomainObject.Predmet.ProtustrankaWithAdress>
    <izvorni_sadrzaj>LIST STOLARSKE USLUGE društvo s ograničenom odgovornošću za proizvodnju, trgovinu i usluge Dravska 14 , 48350 Kalinovac</izvorni_sadrzaj>
    <derivirana_varijabla naziv="DomainObject.Predmet.ProtustrankaWithAdress_1">LIST STOLARSKE USLUGE društvo s ograničenom odgovornošću za proizvodnju, trgovinu i usluge Dravska 14 , 48350 Kalinovac</derivirana_varijabla>
  </DomainObject.Predmet.ProtustrankaWithAdress>
  <DomainObject.Predmet.ProtustrankaWithAdressOIB>
    <izvorni_sadrzaj>LIST STOLARSKE USLUGE društvo s ograničenom odgovornošću za proizvodnju, trgovinu i usluge, OIB 09392539100, Dravska 14 , 48350 Kalinovac</izvorni_sadrzaj>
    <derivirana_varijabla naziv="DomainObject.Predmet.ProtustrankaWithAdressOIB_1">LIST STOLARSKE USLUGE društvo s ograničenom odgovornošću za proizvodnju, trgovinu i usluge, OIB 09392539100, Dravska 14 , 48350 Kalinovac</derivirana_varijabla>
  </DomainObject.Predmet.ProtustrankaWithAdressOIB>
  <DomainObject.Predmet.ProtustrankaNazivFormated>
    <izvorni_sadrzaj>LIST STOLARSKE USLUGE društvo s ograničenom odgovornošću za proizvodnju, trgovinu i usluge</izvorni_sadrzaj>
    <derivirana_varijabla naziv="DomainObject.Predmet.ProtustrankaNazivFormated_1">LIST STOLARSKE USLUGE društvo s ograničenom odgovornošću za proizvodnju, trgovinu i usluge</derivirana_varijabla>
  </DomainObject.Predmet.ProtustrankaNazivFormated>
  <DomainObject.Predmet.ProtustrankaNazivFormatedOIB>
    <izvorni_sadrzaj>LIST STOLARSKE USLUGE društvo s ograničenom odgovornošću za proizvodnju, trgovinu i usluge, OIB 09392539100</izvorni_sadrzaj>
    <derivirana_varijabla naziv="DomainObject.Predmet.ProtustrankaNazivFormatedOIB_1">LIST STOLARSKE USLUGE društvo s ograničenom odgovornošću za proizvodnju, trgovinu i usluge, OIB 09392539100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13943.08</izvorni_sadrzaj>
    <derivirana_varijabla naziv="DomainObject.Predmet.TrenutnaVrijednost_1">13943.08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LIST STOLARSKE USLUGE društvo s ograničenom odgovornošću za proizvodnju, trgovinu i usluge zastupanog po punomoćniku Zoran List</item>
    </izvorni_sadrzaj>
    <derivirana_varijabla naziv="DomainObject.Predmet.ProtuStrankaListFormated_1">
      <item>LIST STOLARSKE USLUGE društvo s ograničenom odgovornošću za proizvodnju, trgovinu i usluge zastupanog po punomoćniku Zoran List</item>
    </derivirana_varijabla>
  </DomainObject.Predmet.ProtuStrankaListFormated>
  <DomainObject.Predmet.ProtuStrankaListFormatedOIB>
    <izvorni_sadrzaj>
      <item>LIST STOLARSKE USLUGE društvo s ograničenom odgovornošću za proizvodnju, trgovinu i usluge, OIB 09392539100 zastupanog po punomoćniku Zoran List</item>
    </izvorni_sadrzaj>
    <derivirana_varijabla naziv="DomainObject.Predmet.ProtuStrankaListFormatedOIB_1">
      <item>LIST STOLARSKE USLUGE društvo s ograničenom odgovornošću za proizvodnju, trgovinu i usluge, OIB 09392539100 zastupanog po punomoćniku Zoran List</item>
    </derivirana_varijabla>
  </DomainObject.Predmet.ProtuStrankaListFormatedOIB>
  <DomainObject.Predmet.ProtuStrankaListFormatedWithAdress>
    <izvorni_sadrzaj>
      <item>LIST STOLARSKE USLUGE društvo s ograničenom odgovornošću za proizvodnju, trgovinu i usluge, Dravska 14 , 48350 Kalinovac zastupanog po punomoćniku Zoran List</item>
    </izvorni_sadrzaj>
    <derivirana_varijabla naziv="DomainObject.Predmet.ProtuStrankaListFormatedWithAdress_1">
      <item>LIST STOLARSKE USLUGE društvo s ograničenom odgovornošću za proizvodnju, trgovinu i usluge, Dravska 14 , 48350 Kalinovac zastupanog po punomoćniku Zoran List</item>
    </derivirana_varijabla>
  </DomainObject.Predmet.ProtuStrankaListFormatedWithAdress>
  <DomainObject.Predmet.ProtuStrankaListFormatedWithAdressOIB>
    <izvorni_sadrzaj>
      <item>LIST STOLARSKE USLUGE društvo s ograničenom odgovornošću za proizvodnju, trgovinu i usluge, OIB 09392539100, Dravska 14 , 48350 Kalinovac zastupanog po punomoćniku Zoran List</item>
    </izvorni_sadrzaj>
    <derivirana_varijabla naziv="DomainObject.Predmet.ProtuStrankaListFormatedWithAdressOIB_1">
      <item>LIST STOLARSKE USLUGE društvo s ograničenom odgovornošću za proizvodnju, trgovinu i usluge, OIB 09392539100, Dravska 14 , 48350 Kalinovac zastupanog po punomoćniku Zoran List</item>
    </derivirana_varijabla>
  </DomainObject.Predmet.ProtuStrankaListFormatedWithAdressOIB>
  <DomainObject.Predmet.ProtuStrankaListNazivFormated>
    <izvorni_sadrzaj>
      <item>LIST STOLARSKE USLUGE društvo s ograničenom odgovornošću za proizvodnju, trgovinu i usluge</item>
    </izvorni_sadrzaj>
    <derivirana_varijabla naziv="DomainObject.Predmet.ProtuStrankaListNazivFormated_1">
      <item>LIST STOLARSKE USLUGE društvo s ograničenom odgovornošću za proizvodnju, trgovinu i usluge</item>
    </derivirana_varijabla>
  </DomainObject.Predmet.ProtuStrankaListNazivFormated>
  <DomainObject.Predmet.ProtuStrankaListNazivFormatedOIB>
    <izvorni_sadrzaj>
      <item>LIST STOLARSKE USLUGE društvo s ograničenom odgovornošću za proizvodnju, trgovinu i usluge, OIB 09392539100</item>
    </izvorni_sadrzaj>
    <derivirana_varijabla naziv="DomainObject.Predmet.ProtuStrankaListNazivFormatedOIB_1">
      <item>LIST STOLARSKE USLUGE društvo s ograničenom odgovornošću za proizvodnju, trgovinu i usluge, OIB 09392539100</item>
    </derivirana_varijabla>
  </DomainObject.Predmet.ProtuStrankaListNazivFormatedOIB>
  <DomainObject.Predmet.OstaliListFormated>
    <izvorni_sadrzaj>
      <item>Sudski registar</item>
      <item>Zoran List punomoćnik sudionika u postupku LIST STOLARSKE USLUGE društvo s ograničenom odgovornošću za proizvodnju, trgovinu i usluge</item>
    </izvorni_sadrzaj>
    <derivirana_varijabla naziv="DomainObject.Predmet.OstaliListFormated_1">
      <item>Sudski registar</item>
      <item>Zoran List punomoćnik sudionika u postupku LIST STOLARSKE USLUGE društvo s ograničenom odgovornošću za proizvodnju, trgovinu i usluge</item>
    </derivirana_varijabla>
  </DomainObject.Predmet.OstaliListFormated>
  <DomainObject.Predmet.OstaliListFormatedOIB>
    <izvorni_sadrzaj>
      <item>Sudski registar</item>
      <item>Zoran List, OIB 88176825230 punomoćnik sudionika u postupku LIST STOLARSKE USLUGE društvo s ograničenom odgovornošću za proizvodnju, trgovinu i usluge</item>
    </izvorni_sadrzaj>
    <derivirana_varijabla naziv="DomainObject.Predmet.OstaliListFormatedOIB_1">
      <item>Sudski registar</item>
      <item>Zoran List, OIB 88176825230 punomoćnik sudionika u postupku LIST STOLARSKE USLUGE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Zoran List, Grgura Karlovčana 25, 48350 Đurđevac punomoćnik sudionika u postupku LIST STOLARSKE USLUGE društvo s ograničenom odgovornošću za proizvodnju, trgovinu i usluge</item>
    </izvorni_sadrzaj>
    <derivirana_varijabla naziv="DomainObject.Predmet.OstaliListFormatedWithAdress_1">
      <item>Sudski registar</item>
      <item>Zoran List, Grgura Karlovčana 25, 48350 Đurđevac punomoćnik sudionika u postupku LIST STOLARSKE USLUGE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Zoran List, OIB 88176825230, Grgura Karlovčana 25, 48350 Đurđevac punomoćnik sudionika u postupku LIST STOLARSKE USLUGE društvo s ograničenom odgovornošću za proizvodnju, trgovinu i usluge</item>
    </izvorni_sadrzaj>
    <derivirana_varijabla naziv="DomainObject.Predmet.OstaliListFormatedWithAdressOIB_1">
      <item>Sudski registar</item>
      <item>Zoran List, OIB 88176825230, Grgura Karlovčana 25, 48350 Đurđevac punomoćnik sudionika u postupku LIST STOLARSKE USLUGE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Zoran List</item>
    </izvorni_sadrzaj>
    <derivirana_varijabla naziv="DomainObject.Predmet.OstaliListNazivFormated_1">
      <item>Sudski registar</item>
      <item>Zoran List</item>
    </derivirana_varijabla>
  </DomainObject.Predmet.OstaliListNazivFormated>
  <DomainObject.Predmet.OstaliListNazivFormatedOIB>
    <izvorni_sadrzaj>
      <item>Sudski registar</item>
      <item>Zoran List, OIB 88176825230</item>
    </izvorni_sadrzaj>
    <derivirana_varijabla naziv="DomainObject.Predmet.OstaliListNazivFormatedOIB_1">
      <item>Sudski registar</item>
      <item>Zoran List, OIB 88176825230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LIST STOLARSKE USLUGE društvo s ograničenom odgovornošću za proizvodnju, trgovinu i usluge</izvorni_sadrzaj>
    <derivirana_varijabla naziv="DomainObject.Predmet.ProtustrankaIDrugi_1">LIST STOLARSKE USLUGE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LIST STOLARSKE USLUGE društvo s ograničenom odgovornošću za proizvodnju, trgovinu i usluge, OIB 09392539100, Dravska 14 , 48350 Kalinovac</izvorni_sadrzaj>
    <derivirana_varijabla naziv="DomainObject.Predmet.ProtustrankaIDrugiAdressOIB_1">LIST STOLARSKE USLUGE društvo s ograničenom odgovornošću za proizvodnju, trgovinu i usluge, OIB 09392539100, Dravska 14 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LIST STOLARSKE USLUGE društvo s ograničenom odgovornošću za proizvodnju, trgovinu i usluge</item>
      <item>Sudski registar</item>
      <item>Zoran List</item>
    </izvorni_sadrzaj>
    <derivirana_varijabla naziv="DomainObject.Predmet.SudioniciListNaziv_1">
      <item>Financijska agencija</item>
      <item>LIST STOLARSKE USLUGE društvo s ograničenom odgovornošću za proizvodnju, trgovinu i usluge</item>
      <item>Sudski registar</item>
      <item>Zoran List</item>
    </derivirana_varijabla>
  </DomainObject.Predmet.SudioniciListNaziv>
  <DomainObject.Predmet.SudioniciListAdressOIB>
    <izvorni_sadrzaj>
      <item>Financijska agencija, OIB 85821130368, Ulica grada Vukovara 70,10000 Zagreb</item>
      <item>LIST STOLARSKE USLUGE društvo s ograničenom odgovornošću za proizvodnju, trgovinu i usluge, OIB 09392539100, Dravska 14 ,48350 Kalinovac</item>
      <item>Sudski registar</item>
      <item>Zoran List, OIB 88176825230, Grgura Karlovčana 25,48350 Đurđevac</item>
    </izvorni_sadrzaj>
    <derivirana_varijabla naziv="DomainObject.Predmet.SudioniciListAdressOIB_1">
      <item>Financijska agencija, OIB 85821130368, Ulica grada Vukovara 70,10000 Zagreb</item>
      <item>LIST STOLARSKE USLUGE društvo s ograničenom odgovornošću za proizvodnju, trgovinu i usluge, OIB 09392539100, Dravska 14 ,48350 Kalinovac</item>
      <item>Sudski registar</item>
      <item>Zoran List, OIB 88176825230, Grgura Karlovčana 25,48350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09392539100</item>
      <item>, OIB null</item>
      <item>, OIB 88176825230</item>
    </izvorni_sadrzaj>
    <derivirana_varijabla naziv="DomainObject.Predmet.SudioniciListNazivOIB_1">
      <item>, OIB 85821130368</item>
      <item>, OIB 09392539100</item>
      <item>, OIB null</item>
      <item>, OIB 88176825230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BF0B2-1051-4680-9592-6E492486F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1890</properties:Characters>
  <properties:Lines>74</properties:Lines>
  <properties:Paragraphs>24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2017-10-06T12:39:00Z</cp:lastPrinted>
  <dcterms:modified xmlns:xsi="http://www.w3.org/2001/XMLSchema-instance" xsi:type="dcterms:W3CDTF">2017-10-09T06:27:00Z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