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56a54" w14:paraId="6f56a54" w:rsidRDefault="00F546B4" w:rsidP="00F546B4" w:rsidR="00F546B4" w:rsidRPr="0096171C">
      <w:pPr>
        <w:jc w:val="both"/>
        <w15:collapsed w:val="false"/>
      </w:pPr>
      <w:bookmarkStart w:name="_GoBack" w:id="0"/>
      <w:bookmarkEnd w:id="0"/>
      <w:r w:rsidRPr="0096171C">
        <w:t xml:space="preserve">                 </w:t>
      </w:r>
      <w:r w:rsidRPr="0096171C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96171C">
      <w:pPr>
        <w:jc w:val="both"/>
      </w:pPr>
      <w:r w:rsidRPr="0096171C">
        <w:t xml:space="preserve">   REPUBLIKA HRVATSKA</w:t>
      </w:r>
    </w:p>
    <w:p w:rsidRDefault="00F546B4" w:rsidP="00F546B4" w:rsidR="00F546B4" w:rsidRPr="0096171C">
      <w:pPr>
        <w:jc w:val="both"/>
      </w:pPr>
      <w:r w:rsidRPr="0096171C">
        <w:t>TRGOVAČKI SUD U PAZINU</w:t>
      </w:r>
    </w:p>
    <w:p w:rsidRDefault="00F546B4" w:rsidP="00F546B4" w:rsidR="00F546B4" w:rsidRPr="0096171C">
      <w:pPr>
        <w:jc w:val="both"/>
      </w:pPr>
      <w:r w:rsidRPr="0096171C">
        <w:t xml:space="preserve">     52000 Pazin, Drševka 1</w:t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</w:r>
      <w:r w:rsidRPr="0096171C">
        <w:tab/>
        <w:t xml:space="preserve">      </w:t>
      </w:r>
    </w:p>
    <w:p w:rsidRDefault="00AC61BE" w:rsidP="00F546B4" w:rsidR="00AC61BE" w:rsidRPr="0096171C">
      <w:pPr>
        <w:jc w:val="both"/>
      </w:pPr>
    </w:p>
    <w:p w:rsidRDefault="00F546B4" w:rsidP="00F546B4" w:rsidR="00F546B4" w:rsidRPr="0096171C">
      <w:pPr>
        <w:jc w:val="center"/>
      </w:pPr>
      <w:r w:rsidRPr="0096171C">
        <w:t>R E P U B L I K A  H R V A T S K A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J E Š E N J E</w:t>
      </w:r>
    </w:p>
    <w:p w:rsidRDefault="00F546B4" w:rsidP="00F546B4" w:rsidR="00F546B4" w:rsidRPr="0096171C">
      <w:pPr>
        <w:jc w:val="center"/>
      </w:pPr>
    </w:p>
    <w:p w:rsidRDefault="00F546B4" w:rsidP="006A36EA" w:rsidR="00F546B4" w:rsidRPr="0096171C">
      <w:pPr>
        <w:jc w:val="both"/>
      </w:pPr>
      <w:r w:rsidRPr="0096171C">
        <w:tab/>
        <w:t xml:space="preserve">Trgovački sud u Pazinu, po stečajnom sucu </w:t>
      </w:r>
      <w:r w:rsidR="00381586" w:rsidRPr="0096171C">
        <w:t>Damiru Rabaru</w:t>
      </w:r>
      <w:r w:rsidRPr="0096171C">
        <w:t xml:space="preserve">, u stečajnom </w:t>
      </w:r>
      <w:r w:rsidR="001A1123" w:rsidRPr="0096171C">
        <w:t xml:space="preserve">postupku nad stečajnim dužnikom </w:t>
      </w:r>
      <w:r w:rsidR="0036659F" w:rsidRPr="00E67538">
        <w:t>Ste</w:t>
      </w:r>
      <w:r w:rsidR="0036659F">
        <w:t>čajna masa iza KRIVI &amp; SLADE d.</w:t>
      </w:r>
      <w:r w:rsidR="0036659F" w:rsidRPr="00E67538">
        <w:t>o.o.</w:t>
      </w:r>
      <w:r w:rsidR="0036659F">
        <w:t>, Ivanec, V. Nazora 77,</w:t>
      </w:r>
      <w:r w:rsidR="0036659F" w:rsidRPr="00BD3A85">
        <w:t xml:space="preserve"> OIB: </w:t>
      </w:r>
      <w:r w:rsidR="0036659F" w:rsidRPr="00E67538">
        <w:t>68713332480</w:t>
      </w:r>
      <w:r w:rsidR="00C360F2" w:rsidRPr="0096171C">
        <w:t>,</w:t>
      </w:r>
      <w:r w:rsidR="00057DD4" w:rsidRPr="0096171C">
        <w:t xml:space="preserve"> </w:t>
      </w:r>
      <w:r w:rsidR="00620B62">
        <w:t xml:space="preserve">na održanom ispitnom ročištu dana </w:t>
      </w:r>
      <w:r w:rsidR="006A36EA">
        <w:t>8. lipnja</w:t>
      </w:r>
      <w:r w:rsidR="00620B62">
        <w:t xml:space="preserve"> 2017</w:t>
      </w:r>
      <w:r w:rsidRPr="0096171C">
        <w:t>.</w:t>
      </w:r>
      <w:r w:rsidR="00620B62">
        <w:t>,</w:t>
      </w:r>
    </w:p>
    <w:p w:rsidRDefault="00F546B4" w:rsidP="00F546B4" w:rsidR="00F546B4" w:rsidRPr="0096171C">
      <w:pPr>
        <w:jc w:val="center"/>
      </w:pPr>
    </w:p>
    <w:p w:rsidRDefault="00F546B4" w:rsidP="00F546B4" w:rsidR="00F546B4" w:rsidRPr="0096171C">
      <w:pPr>
        <w:jc w:val="center"/>
      </w:pPr>
      <w:r w:rsidRPr="0096171C">
        <w:t>r i j e š i o  j e</w:t>
      </w:r>
    </w:p>
    <w:p w:rsidRDefault="00F546B4" w:rsidP="00F546B4" w:rsidR="00F546B4" w:rsidRPr="0096171C">
      <w:pPr>
        <w:jc w:val="center"/>
      </w:pPr>
    </w:p>
    <w:p w:rsidRDefault="00F546B4" w:rsidP="006A36EA" w:rsidR="00C360F2" w:rsidRPr="0096171C">
      <w:pPr>
        <w:jc w:val="both"/>
      </w:pPr>
      <w:r w:rsidRPr="0096171C">
        <w:tab/>
        <w:t>I.</w:t>
      </w:r>
      <w:r w:rsidR="00BC4CE5" w:rsidRPr="0096171C">
        <w:t xml:space="preserve"> </w:t>
      </w:r>
      <w:r w:rsidRPr="0096171C">
        <w:t xml:space="preserve">U stečajnom postupku nad dužnikom </w:t>
      </w:r>
      <w:r w:rsidR="0036659F" w:rsidRPr="00E67538">
        <w:t>Stečajna masa iza KRIVI &amp; SLADE d.o.o.</w:t>
      </w:r>
      <w:r w:rsidR="0036659F">
        <w:t>, Ivanec, V. Nazora 77,</w:t>
      </w:r>
      <w:r w:rsidR="0036659F" w:rsidRPr="00BD3A85">
        <w:t xml:space="preserve"> OIB: </w:t>
      </w:r>
      <w:r w:rsidR="0036659F" w:rsidRPr="00E67538">
        <w:t>68713332480</w:t>
      </w:r>
      <w:r w:rsidR="00C360F2" w:rsidRPr="0096171C">
        <w:t>,</w:t>
      </w:r>
    </w:p>
    <w:p w:rsidRDefault="00D77807" w:rsidP="00712213" w:rsidR="00D77807" w:rsidRPr="0096171C">
      <w:pPr>
        <w:jc w:val="both"/>
      </w:pPr>
    </w:p>
    <w:p w:rsidRDefault="00D77807" w:rsidP="006A36EA" w:rsidR="006A36EA" w:rsidRPr="00712213">
      <w:pPr>
        <w:jc w:val="both"/>
      </w:pPr>
      <w:r w:rsidRPr="0096171C">
        <w:tab/>
      </w:r>
      <w:r w:rsidR="006A36EA" w:rsidRPr="00712213">
        <w:t>A) tražbine prvog višeg isplatnog reda:</w:t>
      </w:r>
    </w:p>
    <w:p w:rsidRDefault="006A36EA" w:rsidP="006A36EA" w:rsidR="006A36EA" w:rsidRPr="00712213">
      <w:pPr>
        <w:ind w:firstLine="708"/>
        <w:jc w:val="both"/>
      </w:pPr>
    </w:p>
    <w:p w:rsidRDefault="006A36EA" w:rsidP="006A36EA" w:rsidR="006A36EA">
      <w:pPr>
        <w:spacing w:lineRule="auto" w:line="276"/>
        <w:ind w:firstLine="708"/>
        <w:jc w:val="both"/>
      </w:pPr>
      <w:r>
        <w:t xml:space="preserve">1. REPUBLIKA HRVATSKA, Ministarstvo financija, Porezna uprava, zastupana po ŽDO  Pula, Rovinjska 2a, OIB: 52634238587, u iznosu od </w:t>
      </w:r>
      <w:r w:rsidR="0036659F">
        <w:t xml:space="preserve">79.806,01 </w:t>
      </w:r>
      <w:r>
        <w:t>kn.</w:t>
      </w:r>
    </w:p>
    <w:p w:rsidRDefault="006A36EA" w:rsidP="006A36EA" w:rsidR="006A36EA" w:rsidRPr="00712213">
      <w:pPr>
        <w:jc w:val="both"/>
      </w:pPr>
      <w:r w:rsidRPr="00712213">
        <w:tab/>
      </w:r>
    </w:p>
    <w:p w:rsidRDefault="006A36EA" w:rsidP="006A36EA" w:rsidR="006A36EA">
      <w:pPr>
        <w:jc w:val="both"/>
      </w:pPr>
      <w:r w:rsidRPr="00712213">
        <w:tab/>
        <w:t>B)  tražbine drugog višeg isplatnog reda:</w:t>
      </w:r>
    </w:p>
    <w:p w:rsidRDefault="006A36EA" w:rsidP="006A36EA" w:rsidR="006A36EA">
      <w:pPr>
        <w:jc w:val="both"/>
      </w:pPr>
    </w:p>
    <w:p w:rsidRDefault="006A36EA" w:rsidP="006A36EA" w:rsidR="006A36EA">
      <w:pPr>
        <w:spacing w:lineRule="auto" w:line="276"/>
        <w:ind w:firstLine="708"/>
        <w:jc w:val="both"/>
        <w:rPr>
          <w:color w:val="FF0000"/>
        </w:rPr>
      </w:pPr>
      <w:r>
        <w:t xml:space="preserve">1. </w:t>
      </w:r>
      <w:r w:rsidR="0036659F">
        <w:t xml:space="preserve">HRVATSKI TELEKOM d.d. Zagreb, R. F. Mihanovića 9, </w:t>
      </w:r>
      <w:r w:rsidR="0036659F" w:rsidRPr="00BD3A85">
        <w:t xml:space="preserve">OIB: </w:t>
      </w:r>
      <w:r w:rsidR="0036659F">
        <w:t>81793146560</w:t>
      </w:r>
      <w:r>
        <w:t xml:space="preserve">, u iznosu od </w:t>
      </w:r>
      <w:r w:rsidR="0036659F">
        <w:t xml:space="preserve">24.970,21 </w:t>
      </w:r>
      <w:r>
        <w:t>kn.</w:t>
      </w:r>
    </w:p>
    <w:p w:rsidRDefault="006A36EA" w:rsidP="006A36EA" w:rsidR="006A36EA">
      <w:pPr>
        <w:spacing w:lineRule="auto" w:line="276"/>
        <w:ind w:firstLine="708"/>
        <w:jc w:val="both"/>
        <w:rPr>
          <w:color w:val="FF0000"/>
        </w:rPr>
      </w:pPr>
      <w:r>
        <w:t xml:space="preserve">2. </w:t>
      </w:r>
      <w:r w:rsidR="0036659F">
        <w:t xml:space="preserve">OTP LEASING d.d. Zagreb, Avenija Dubrovnik 16/V, Avenue Centar, </w:t>
      </w:r>
      <w:r w:rsidR="0036659F" w:rsidRPr="00BD3A85">
        <w:t xml:space="preserve">OIB: </w:t>
      </w:r>
      <w:r w:rsidR="0036659F">
        <w:t>23780250353</w:t>
      </w:r>
      <w:r>
        <w:t xml:space="preserve">, u iznosu od </w:t>
      </w:r>
      <w:r w:rsidR="0036659F">
        <w:t>87.296,41</w:t>
      </w:r>
      <w:r w:rsidR="0036659F" w:rsidRPr="00BD3A85">
        <w:t xml:space="preserve"> </w:t>
      </w:r>
      <w:r>
        <w:t>kn.</w:t>
      </w:r>
    </w:p>
    <w:p w:rsidRDefault="006A36EA" w:rsidP="006A36EA" w:rsidR="006A36EA">
      <w:pPr>
        <w:jc w:val="both"/>
      </w:pPr>
      <w:r>
        <w:tab/>
        <w:t xml:space="preserve">3. </w:t>
      </w:r>
      <w:r w:rsidR="0036659F">
        <w:t xml:space="preserve">REPUBLIKA HRVATSKA, Ministarstvo financija, Porezna uprava, </w:t>
      </w:r>
      <w:r w:rsidR="0036659F" w:rsidRPr="00BD3A85">
        <w:t xml:space="preserve">OIB: </w:t>
      </w:r>
      <w:r w:rsidR="0036659F">
        <w:t>52634238587, zastupana po Županijskom državnom odvjetništvu u Puli</w:t>
      </w:r>
      <w:r>
        <w:rPr>
          <w:bCs/>
        </w:rPr>
        <w:t>,</w:t>
      </w:r>
      <w:r>
        <w:rPr>
          <w:b/>
          <w:bCs/>
        </w:rPr>
        <w:t xml:space="preserve"> </w:t>
      </w:r>
      <w:r>
        <w:t xml:space="preserve">u iznosu od </w:t>
      </w:r>
      <w:r w:rsidR="0036659F">
        <w:t>568.749,03</w:t>
      </w:r>
      <w:r w:rsidR="0036659F" w:rsidRPr="00BD3A85">
        <w:t xml:space="preserve"> </w:t>
      </w:r>
      <w:r>
        <w:t>kn.</w:t>
      </w:r>
    </w:p>
    <w:p w:rsidRDefault="006A36EA" w:rsidP="006A36EA" w:rsidR="006A36EA">
      <w:pPr>
        <w:ind w:firstLine="708"/>
        <w:jc w:val="both"/>
      </w:pPr>
      <w:r>
        <w:t xml:space="preserve">4. </w:t>
      </w:r>
      <w:r w:rsidR="0036659F">
        <w:t xml:space="preserve">PARTNER BANKA d.d. Zagreb, Vončinina 2, </w:t>
      </w:r>
      <w:r w:rsidR="0036659F" w:rsidRPr="00BD3A85">
        <w:t xml:space="preserve">OIB: </w:t>
      </w:r>
      <w:r w:rsidR="0036659F">
        <w:t>71221608291</w:t>
      </w:r>
      <w:r>
        <w:rPr>
          <w:bCs/>
        </w:rPr>
        <w:t>,</w:t>
      </w:r>
      <w:r>
        <w:rPr>
          <w:b/>
          <w:bCs/>
        </w:rPr>
        <w:t xml:space="preserve"> </w:t>
      </w:r>
      <w:r>
        <w:t xml:space="preserve">u iznosu od </w:t>
      </w:r>
      <w:r w:rsidR="0036659F">
        <w:t>5.238.778,14</w:t>
      </w:r>
      <w:r w:rsidR="0036659F" w:rsidRPr="00BD3A85">
        <w:t xml:space="preserve"> </w:t>
      </w:r>
      <w:r>
        <w:t>kn.</w:t>
      </w:r>
    </w:p>
    <w:p w:rsidRDefault="006A36EA" w:rsidP="006A36EA" w:rsidR="006A36EA">
      <w:pPr>
        <w:ind w:firstLine="708"/>
        <w:jc w:val="both"/>
      </w:pPr>
      <w:r>
        <w:t xml:space="preserve">5. </w:t>
      </w:r>
      <w:r w:rsidR="0036659F">
        <w:t xml:space="preserve">HRVATSKA RADIOTELEVIZIJA, Javna ustanova, Zagreb, Prisavlje 3, </w:t>
      </w:r>
      <w:r w:rsidR="0036659F" w:rsidRPr="00BD3A85">
        <w:t xml:space="preserve">OIB: </w:t>
      </w:r>
      <w:r w:rsidR="0036659F">
        <w:t>68419124305</w:t>
      </w:r>
      <w:r>
        <w:t xml:space="preserve">, u iznosu od </w:t>
      </w:r>
      <w:r w:rsidR="0036659F">
        <w:t>6.357,20</w:t>
      </w:r>
      <w:r w:rsidR="0036659F" w:rsidRPr="00BD3A85">
        <w:t xml:space="preserve"> </w:t>
      </w:r>
      <w:r>
        <w:t>kn.</w:t>
      </w:r>
    </w:p>
    <w:p w:rsidRDefault="006A36EA" w:rsidP="006A36EA" w:rsidR="006A36EA">
      <w:pPr>
        <w:ind w:firstLine="708"/>
        <w:jc w:val="both"/>
      </w:pPr>
      <w:r>
        <w:t xml:space="preserve">6. </w:t>
      </w:r>
      <w:r w:rsidR="0036659F">
        <w:t xml:space="preserve">Javna ustanova PULA FILM FESTIVAL, Uspon na Kaštel 2, </w:t>
      </w:r>
      <w:r w:rsidR="0036659F" w:rsidRPr="00BD3A85">
        <w:t xml:space="preserve">OIB: </w:t>
      </w:r>
      <w:r w:rsidR="0036659F">
        <w:t>12904220272</w:t>
      </w:r>
      <w:r>
        <w:t>,</w:t>
      </w:r>
      <w:r w:rsidR="0036659F">
        <w:t xml:space="preserve"> zastupana po punomoćniku Marku Kuzmanović, odvjetniku iz Pule,</w:t>
      </w:r>
      <w:r>
        <w:t xml:space="preserve"> u iznosu od </w:t>
      </w:r>
      <w:r w:rsidR="0036659F">
        <w:t>246.449,68</w:t>
      </w:r>
      <w:r w:rsidR="0036659F" w:rsidRPr="00BD3A85">
        <w:t xml:space="preserve"> </w:t>
      </w:r>
      <w:r>
        <w:t>kn.</w:t>
      </w:r>
    </w:p>
    <w:p w:rsidRDefault="006A36EA" w:rsidP="006A36EA" w:rsidR="006A36EA" w:rsidRPr="003613FF">
      <w:pPr>
        <w:spacing w:lineRule="auto" w:line="276"/>
        <w:jc w:val="both"/>
      </w:pPr>
    </w:p>
    <w:p w:rsidRDefault="006A36EA" w:rsidP="006A36EA" w:rsidR="006A36EA" w:rsidRPr="003613FF">
      <w:pPr>
        <w:ind w:left="360"/>
        <w:jc w:val="center"/>
      </w:pPr>
      <w:r w:rsidRPr="003613FF">
        <w:t>Obrazloženje</w:t>
      </w:r>
    </w:p>
    <w:p w:rsidRDefault="006A36EA" w:rsidP="006A36EA" w:rsidR="006A36EA" w:rsidRPr="003613FF">
      <w:pPr>
        <w:ind w:left="360"/>
        <w:jc w:val="center"/>
      </w:pPr>
    </w:p>
    <w:p w:rsidRDefault="006A36EA" w:rsidP="006A36EA" w:rsidR="006A36EA" w:rsidRPr="00111C0D">
      <w:pPr>
        <w:jc w:val="both"/>
      </w:pPr>
      <w:r w:rsidRPr="003613FF">
        <w:tab/>
        <w:t xml:space="preserve">Na ispitnom ročištu održanom </w:t>
      </w:r>
      <w:r>
        <w:t>8. lipnja</w:t>
      </w:r>
      <w:r w:rsidRPr="003613FF">
        <w:t xml:space="preserve"> 2017. ispitane su prijave tražbina prema svojim iznosima i redu. Stečajni je sudac temeljem čl. 264. Stečajnog zakona (dalje: SZ, NN 71/15) sastavio tablicu ispitanih tražbina u kojoj su za svaku tražbinu uneseni podaci u kojoj </w:t>
      </w:r>
      <w:r w:rsidRPr="003613FF">
        <w:lastRenderedPageBreak/>
        <w:t xml:space="preserve">je mjeri tražbina utvrđena odnosno osporena prema svom iznosu i svom redu, te tko je </w:t>
      </w:r>
      <w:r w:rsidRPr="00111C0D">
        <w:t>tražbinu osporio.</w:t>
      </w:r>
    </w:p>
    <w:p w:rsidRDefault="006A36EA" w:rsidP="006A36EA" w:rsidR="006A36EA" w:rsidRPr="00111C0D">
      <w:pPr>
        <w:jc w:val="both"/>
      </w:pPr>
      <w:r w:rsidRPr="00111C0D">
        <w:tab/>
        <w:t>Tražbine prvog i drugog višeg isplatnog reda označene u st. I. A) i B) izreke ovog rješenja smatraju se utvrđenim, budući ih je priznao stečajni upravitelj a nisu osporili vjerovnici (čl. 263. SZ-a). Tražbine vjerovnika koje su priznate u cijelosti nisu posebno obrazložene.</w:t>
      </w:r>
    </w:p>
    <w:p w:rsidRDefault="00F22F13" w:rsidP="006A36EA" w:rsidR="00F22F13">
      <w:pPr>
        <w:jc w:val="both"/>
      </w:pPr>
    </w:p>
    <w:p w:rsidRDefault="00AC61BE" w:rsidP="00AC61BE" w:rsidR="00AC61BE" w:rsidRPr="0096171C">
      <w:pPr>
        <w:jc w:val="both"/>
      </w:pPr>
    </w:p>
    <w:p w:rsidRDefault="00F546B4" w:rsidP="00F546B4" w:rsidR="00F546B4" w:rsidRPr="0096171C">
      <w:pPr>
        <w:ind w:firstLine="708"/>
        <w:jc w:val="center"/>
      </w:pPr>
      <w:r w:rsidRPr="0096171C">
        <w:t>U Pazin</w:t>
      </w:r>
      <w:r w:rsidR="00810499" w:rsidRPr="0096171C">
        <w:t>u</w:t>
      </w:r>
      <w:r w:rsidRPr="0096171C">
        <w:t xml:space="preserve"> </w:t>
      </w:r>
      <w:r w:rsidR="006A36EA">
        <w:t>8. lipnja</w:t>
      </w:r>
      <w:r w:rsidR="00F22F13" w:rsidRPr="0096171C">
        <w:t xml:space="preserve"> </w:t>
      </w:r>
      <w:r w:rsidR="00C72755" w:rsidRPr="0096171C">
        <w:t>2017</w:t>
      </w:r>
      <w:r w:rsidRPr="0096171C">
        <w:t>.</w:t>
      </w:r>
    </w:p>
    <w:p w:rsidRDefault="00F546B4" w:rsidP="00AC61BE" w:rsidR="00F546B4" w:rsidRPr="0096171C"/>
    <w:p w:rsidRDefault="00F546B4" w:rsidP="00F546B4" w:rsidR="00F546B4" w:rsidRPr="0096171C">
      <w:pPr>
        <w:ind w:firstLine="708" w:left="5664"/>
        <w:jc w:val="center"/>
      </w:pPr>
      <w:r w:rsidRPr="0096171C">
        <w:t>Stečajni sudac</w:t>
      </w:r>
    </w:p>
    <w:p w:rsidRDefault="00F546B4" w:rsidP="00F546B4" w:rsidR="00F546B4" w:rsidRPr="0096171C">
      <w:pPr>
        <w:ind w:firstLine="708" w:left="4956"/>
        <w:jc w:val="center"/>
      </w:pPr>
      <w:r w:rsidRPr="0096171C">
        <w:t xml:space="preserve">           </w:t>
      </w:r>
      <w:r w:rsidR="00CF7408" w:rsidRPr="0096171C">
        <w:t>Damir Rabar</w:t>
      </w:r>
      <w:r w:rsidR="000321C5">
        <w:t xml:space="preserve">, v.r. </w:t>
      </w:r>
    </w:p>
    <w:p w:rsidRDefault="00F546B4" w:rsidP="00F546B4" w:rsidR="00F546B4" w:rsidRPr="0096171C">
      <w:pPr>
        <w:jc w:val="both"/>
      </w:pPr>
    </w:p>
    <w:p w:rsidRDefault="00F546B4" w:rsidP="00F546B4" w:rsidR="00F546B4" w:rsidRPr="0096171C">
      <w:pPr>
        <w:jc w:val="both"/>
      </w:pPr>
      <w:r w:rsidRPr="0096171C">
        <w:t>UPUTA O PRAVNOM LIJEKU:</w:t>
      </w:r>
    </w:p>
    <w:p w:rsidRDefault="00F546B4" w:rsidP="00F546B4" w:rsidR="00F546B4" w:rsidRPr="0096171C">
      <w:pPr>
        <w:ind w:firstLine="708"/>
        <w:jc w:val="both"/>
      </w:pPr>
      <w:r w:rsidRPr="0096171C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96171C">
      <w:pPr>
        <w:ind w:left="7080"/>
        <w:jc w:val="both"/>
      </w:pPr>
    </w:p>
    <w:p w:rsidRDefault="00F546B4" w:rsidP="00F546B4" w:rsidR="00F546B4" w:rsidRPr="0096171C">
      <w:r w:rsidRPr="0096171C">
        <w:t xml:space="preserve">DNA:  </w:t>
      </w:r>
    </w:p>
    <w:p w:rsidRDefault="00F546B4" w:rsidP="006748E7" w:rsidR="00AB2B9B">
      <w:pPr>
        <w:pStyle w:val="Odlomakpopisa"/>
        <w:numPr>
          <w:ilvl w:val="0"/>
          <w:numId w:val="2"/>
        </w:numPr>
        <w:jc w:val="both"/>
      </w:pPr>
      <w:r w:rsidRPr="0096171C">
        <w:t>e-oglasna ploča suda 8 dana (čl. 265. st. 2. SZ-a)</w:t>
      </w:r>
    </w:p>
    <w:p w:rsidRDefault="00AB2B9B" w:rsidP="006748E7" w:rsidR="00AB2B9B">
      <w:pPr>
        <w:jc w:val="both"/>
      </w:pPr>
    </w:p>
    <w:sectPr w:rsidSect="006A36EA" w:rsidR="00AB2B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FE5" w:rsidP="00F546B4" w:rsidR="00DE1FE5">
      <w:r>
        <w:separator/>
      </w:r>
    </w:p>
  </w:endnote>
  <w:endnote w:id="0" w:type="continuationSeparator">
    <w:p w:rsidRDefault="00DE1FE5" w:rsidP="00F546B4" w:rsidR="00DE1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FE5" w:rsidP="00F546B4" w:rsidR="00DE1FE5">
      <w:r>
        <w:separator/>
      </w:r>
    </w:p>
  </w:footnote>
  <w:footnote w:id="0" w:type="continuationSeparator">
    <w:p w:rsidRDefault="00DE1FE5" w:rsidP="00F546B4" w:rsidR="00DE1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4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36659F" w:rsidRPr="0096171C">
      <w:t>Posl.br.: 1 St-</w:t>
    </w:r>
    <w:r w:rsidR="0036659F">
      <w:t>68/17-14</w:t>
    </w:r>
  </w:p>
  <w:p w:rsidRDefault="00DE1FE5" w:rsidP="009552D3" w:rsidR="00DE1FE5">
    <w:pPr>
      <w:pStyle w:val="Zaglavlje"/>
    </w:pP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  <w:r w:rsidRPr="0096171C">
      <w:t>Posl.br.: 1 St-</w:t>
    </w:r>
    <w:r w:rsidR="0036659F">
      <w:t>68/17-14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46B4"/>
    <w:rsid w:val="00012814"/>
    <w:rsid w:val="000321C5"/>
    <w:rsid w:val="00056EC4"/>
    <w:rsid w:val="00057DD4"/>
    <w:rsid w:val="000675F5"/>
    <w:rsid w:val="0007354F"/>
    <w:rsid w:val="00073D79"/>
    <w:rsid w:val="000C456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65E43"/>
    <w:rsid w:val="00285A1C"/>
    <w:rsid w:val="00294006"/>
    <w:rsid w:val="002C3D7A"/>
    <w:rsid w:val="00310464"/>
    <w:rsid w:val="00315C61"/>
    <w:rsid w:val="00352465"/>
    <w:rsid w:val="003613FF"/>
    <w:rsid w:val="0036659F"/>
    <w:rsid w:val="00381586"/>
    <w:rsid w:val="00385459"/>
    <w:rsid w:val="003B29B3"/>
    <w:rsid w:val="003C0A0A"/>
    <w:rsid w:val="003D419E"/>
    <w:rsid w:val="004522F1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24688"/>
    <w:rsid w:val="00534193"/>
    <w:rsid w:val="00543A2B"/>
    <w:rsid w:val="00554328"/>
    <w:rsid w:val="00594CA6"/>
    <w:rsid w:val="005A65EF"/>
    <w:rsid w:val="005E6174"/>
    <w:rsid w:val="005F1E07"/>
    <w:rsid w:val="005F51F6"/>
    <w:rsid w:val="00603386"/>
    <w:rsid w:val="00620B62"/>
    <w:rsid w:val="00630075"/>
    <w:rsid w:val="006415DB"/>
    <w:rsid w:val="006479A8"/>
    <w:rsid w:val="0066742A"/>
    <w:rsid w:val="00673A33"/>
    <w:rsid w:val="006748E7"/>
    <w:rsid w:val="00684FCB"/>
    <w:rsid w:val="0069326E"/>
    <w:rsid w:val="006A36EA"/>
    <w:rsid w:val="006B346A"/>
    <w:rsid w:val="006F3547"/>
    <w:rsid w:val="00700D85"/>
    <w:rsid w:val="007075BA"/>
    <w:rsid w:val="00712213"/>
    <w:rsid w:val="00717E92"/>
    <w:rsid w:val="0078523D"/>
    <w:rsid w:val="007A260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408F"/>
    <w:rsid w:val="00844C7C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85388"/>
    <w:rsid w:val="0098701B"/>
    <w:rsid w:val="009C6CB9"/>
    <w:rsid w:val="009D201C"/>
    <w:rsid w:val="009F0789"/>
    <w:rsid w:val="009F31D9"/>
    <w:rsid w:val="00A05DB7"/>
    <w:rsid w:val="00A20B44"/>
    <w:rsid w:val="00A42DC4"/>
    <w:rsid w:val="00A62A75"/>
    <w:rsid w:val="00A8384B"/>
    <w:rsid w:val="00A94944"/>
    <w:rsid w:val="00AB2B9B"/>
    <w:rsid w:val="00AC238F"/>
    <w:rsid w:val="00AC61BE"/>
    <w:rsid w:val="00AD219A"/>
    <w:rsid w:val="00AD464B"/>
    <w:rsid w:val="00AD7500"/>
    <w:rsid w:val="00B7627F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6FC5"/>
    <w:rsid w:val="00D77807"/>
    <w:rsid w:val="00D83900"/>
    <w:rsid w:val="00DA3640"/>
    <w:rsid w:val="00DA4343"/>
    <w:rsid w:val="00DB7F37"/>
    <w:rsid w:val="00DC4DCA"/>
    <w:rsid w:val="00DD7258"/>
    <w:rsid w:val="00DE1FE5"/>
    <w:rsid w:val="00DE5B2B"/>
    <w:rsid w:val="00DF1005"/>
    <w:rsid w:val="00E243C8"/>
    <w:rsid w:val="00E37200"/>
    <w:rsid w:val="00E54154"/>
    <w:rsid w:val="00E56383"/>
    <w:rsid w:val="00E86B17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4D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D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D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D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D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F354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46B4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after="80" w:line="240" w:lineRule="auto"/>
    </w:pPr>
    <w:rPr>
      <w:rFonts w:ascii="Calibri" w:cs="Times New Roman" w:eastAsia="Times New Roman" w:hAns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C4D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D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D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D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D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St-68/2017</izvorni_sadrzaj>
    <derivirana_varijabla naziv="DomainObject.Predmet.OznakaBroj_1">St-68/2017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KRIVI &amp; SLADE d. o. o.</izvorni_sadrzaj>
    <derivirana_varijabla naziv="DomainObject.Predmet.ProtustrankaFormated_1">  Stečajna masa iza KRIVI &amp; SLADE d. o. o.</derivirana_varijabla>
  </DomainObject.Predmet.ProtustrankaFormated>
  <DomainObject.Predmet.ProtustrankaFormatedOIB>
    <izvorni_sadrzaj>  Stečajna masa iza KRIVI &amp; SLADE d. o. o., OIB 68713332480</izvorni_sadrzaj>
    <derivirana_varijabla naziv="DomainObject.Predmet.ProtustrankaFormatedOIB_1">  Stečajna masa iza KRIVI &amp; SLADE d. o. o., OIB 68713332480</derivirana_varijabla>
  </DomainObject.Predmet.ProtustrankaFormatedOIB>
  <DomainObject.Predmet.ProtustrankaFormatedWithAdress>
    <izvorni_sadrzaj> Stečajna masa iza KRIVI &amp; SLADE d. o. o., V. Nazora 77, 42240 Ivanec</izvorni_sadrzaj>
    <derivirana_varijabla naziv="DomainObject.Predmet.ProtustrankaFormatedWithAdress_1"> Stečajna masa iza KRIVI &amp; SLADE d. o. o., V. Nazora 77, 42240 Ivanec</derivirana_varijabla>
  </DomainObject.Predmet.ProtustrankaFormatedWithAdress>
  <DomainObject.Predmet.ProtustrankaFormatedWithAdressOIB>
    <izvorni_sadrzaj> Stečajna masa iza KRIVI &amp; SLADE d. o. o., OIB 68713332480, V. Nazora 77, 42240 Ivanec</izvorni_sadrzaj>
    <derivirana_varijabla naziv="DomainObject.Predmet.ProtustrankaFormatedWithAdressOIB_1"> Stečajna masa iza KRIVI &amp; SLADE d. o. o., OIB 68713332480, V. Nazora 77, 42240 Ivanec</derivirana_varijabla>
  </DomainObject.Predmet.ProtustrankaFormatedWithAdressOIB>
  <DomainObject.Predmet.ProtustrankaWithAdress>
    <izvorni_sadrzaj>Stečajna masa iza KRIVI &amp; SLADE d. o. o. V. Nazora 77, 42240 Ivanec</izvorni_sadrzaj>
    <derivirana_varijabla naziv="DomainObject.Predmet.ProtustrankaWithAdress_1">Stečajna masa iza KRIVI &amp; SLADE d. o. o. V. Nazora 77, 42240 Ivanec</derivirana_varijabla>
  </DomainObject.Predmet.ProtustrankaWithAdress>
  <DomainObject.Predmet.ProtustrankaWithAdressOIB>
    <izvorni_sadrzaj>Stečajna masa iza KRIVI &amp; SLADE d. o. o., OIB 68713332480, V. Nazora 77, 42240 Ivanec</izvorni_sadrzaj>
    <derivirana_varijabla naziv="DomainObject.Predmet.ProtustrankaWithAdressOIB_1">Stečajna masa iza KRIVI &amp; SLADE d. o. o., OIB 68713332480, V. Nazora 77, 42240 Ivanec</derivirana_varijabla>
  </DomainObject.Predmet.ProtustrankaWithAdressOIB>
  <DomainObject.Predmet.ProtustrankaNazivFormated>
    <izvorni_sadrzaj>Stečajna masa iza KRIVI &amp; SLADE d. o. o.</izvorni_sadrzaj>
    <derivirana_varijabla naziv="DomainObject.Predmet.ProtustrankaNazivFormated_1">Stečajna masa iza KRIVI &amp; SLADE d. o. o.</derivirana_varijabla>
  </DomainObject.Predmet.ProtustrankaNazivFormated>
  <DomainObject.Predmet.ProtustrankaNazivFormatedOIB>
    <izvorni_sadrzaj>Stečajna masa iza KRIVI &amp; SLADE d. o. o., OIB 68713332480</izvorni_sadrzaj>
    <derivirana_varijabla naziv="DomainObject.Predmet.ProtustrankaNazivFormatedOIB_1">Stečajna masa iza KRIVI &amp; SLADE d. o. o., OIB 68713332480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likvidator VLASTA MAJSTOROVIĆ, PULA</izvorni_sadrzaj>
    <derivirana_varijabla naziv="DomainObject.Predmet.StrankaFormated_1">  likvidator VLASTA MAJSTOROVIĆ, PULA</derivirana_varijabla>
  </DomainObject.Predmet.StrankaFormated>
  <DomainObject.Predmet.StrankaFormatedOIB>
    <izvorni_sadrzaj>  likvidator VLASTA MAJSTOROVIĆ, PULA, OIB 78258328195</izvorni_sadrzaj>
    <derivirana_varijabla naziv="DomainObject.Predmet.StrankaFormatedOIB_1">  likvidator VLASTA MAJSTOROVIĆ, PULA, OIB 78258328195</derivirana_varijabla>
  </DomainObject.Predmet.StrankaFormatedOIB>
  <DomainObject.Predmet.StrankaFormatedWithAdress>
    <izvorni_sadrzaj> likvidator VLASTA MAJSTOROVIĆ, PULA, Koparska 37, 52100 Pula</izvorni_sadrzaj>
    <derivirana_varijabla naziv="DomainObject.Predmet.StrankaFormatedWithAdress_1"> likvidator VLASTA MAJSTOROVIĆ, PULA, Koparska 37, 52100 Pula</derivirana_varijabla>
  </DomainObject.Predmet.StrankaFormatedWithAdress>
  <DomainObject.Predmet.StrankaFormatedWithAdressOIB>
    <izvorni_sadrzaj> likvidator VLASTA MAJSTOROVIĆ, PULA, OIB 78258328195, Koparska 37, 52100 Pula</izvorni_sadrzaj>
    <derivirana_varijabla naziv="DomainObject.Predmet.StrankaFormatedWithAdressOIB_1"> likvidator VLASTA MAJSTOROVIĆ, PULA, OIB 78258328195, Koparska 37, 52100 Pula</derivirana_varijabla>
  </DomainObject.Predmet.StrankaFormatedWithAdressOIB>
  <DomainObject.Predmet.StrankaWithAdress>
    <izvorni_sadrzaj>likvidator VLASTA MAJSTOROVIĆ, PULA Koparska 37,52100 Pula</izvorni_sadrzaj>
    <derivirana_varijabla naziv="DomainObject.Predmet.StrankaWithAdress_1">likvidator VLASTA MAJSTOROVIĆ, PULA Koparska 37,52100 Pula</derivirana_varijabla>
  </DomainObject.Predmet.StrankaWithAdress>
  <DomainObject.Predmet.StrankaWithAdressOIB>
    <izvorni_sadrzaj>likvidator VLASTA MAJSTOROVIĆ, PULA, OIB 78258328195, Koparska 37,52100 Pula</izvorni_sadrzaj>
    <derivirana_varijabla naziv="DomainObject.Predmet.StrankaWithAdressOIB_1">likvidator VLASTA MAJSTOROVIĆ, PULA, OIB 78258328195, Koparska 37,52100 Pula</derivirana_varijabla>
  </DomainObject.Predmet.StrankaWithAdressOIB>
  <DomainObject.Predmet.StrankaNazivFormated>
    <izvorni_sadrzaj>likvidator VLASTA MAJSTOROVIĆ, PULA</izvorni_sadrzaj>
    <derivirana_varijabla naziv="DomainObject.Predmet.StrankaNazivFormated_1">likvidator VLASTA MAJSTOROVIĆ, PULA</derivirana_varijabla>
  </DomainObject.Predmet.StrankaNazivFormated>
  <DomainObject.Predmet.StrankaNazivFormatedOIB>
    <izvorni_sadrzaj>likvidator VLASTA MAJSTOROVIĆ, PULA, OIB 78258328195</izvorni_sadrzaj>
    <derivirana_varijabla naziv="DomainObject.Predmet.StrankaNazivFormatedOIB_1">likvidator VLASTA MAJSTOROVIĆ, PULA, OIB 78258328195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938321.87</izvorni_sadrzaj>
    <derivirana_varijabla naziv="DomainObject.Predmet.TrenutnaVrijednost_1">938321.87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likvidator VLASTA MAJSTOROVIĆ, PULA</item>
    </izvorni_sadrzaj>
    <derivirana_varijabla naziv="DomainObject.Predmet.StrankaListFormated_1">
      <item>likvidator VLASTA MAJSTOROVIĆ, PULA</item>
    </derivirana_varijabla>
  </DomainObject.Predmet.StrankaListFormated>
  <DomainObject.Predmet.StrankaListFormatedOIB>
    <izvorni_sadrzaj>
      <item>likvidator VLASTA MAJSTOROVIĆ, PULA, OIB 78258328195</item>
    </izvorni_sadrzaj>
    <derivirana_varijabla naziv="DomainObject.Predmet.StrankaListFormatedOIB_1">
      <item>likvidator VLASTA MAJSTOROVIĆ, PULA, OIB 78258328195</item>
    </derivirana_varijabla>
  </DomainObject.Predmet.StrankaListFormatedOIB>
  <DomainObject.Predmet.StrankaListFormatedWithAdress>
    <izvorni_sadrzaj>
      <item>likvidator VLASTA MAJSTOROVIĆ, PULA, Koparska 37, 52100 Pula</item>
    </izvorni_sadrzaj>
    <derivirana_varijabla naziv="DomainObject.Predmet.StrankaListFormatedWithAdress_1">
      <item>likvidator VLASTA MAJSTOROVIĆ, PULA, Koparska 37, 52100 Pula</item>
    </derivirana_varijabla>
  </DomainObject.Predmet.StrankaListFormatedWithAdress>
  <DomainObject.Predmet.StrankaListFormatedWithAdressOIB>
    <izvorni_sadrzaj>
      <item>likvidator VLASTA MAJSTOROVIĆ, PULA, OIB 78258328195, Koparska 37, 52100 Pula</item>
    </izvorni_sadrzaj>
    <derivirana_varijabla naziv="DomainObject.Predmet.StrankaListFormatedWithAdressOIB_1">
      <item>likvidator VLASTA MAJSTOROVIĆ, PULA, OIB 78258328195, Koparska 37, 52100 Pula</item>
    </derivirana_varijabla>
  </DomainObject.Predmet.StrankaListFormatedWithAdressOIB>
  <DomainObject.Predmet.StrankaListNazivFormated>
    <izvorni_sadrzaj>
      <item>likvidator VLASTA MAJSTOROVIĆ, PULA</item>
    </izvorni_sadrzaj>
    <derivirana_varijabla naziv="DomainObject.Predmet.StrankaListNazivFormated_1">
      <item>likvidator VLASTA MAJSTOROVIĆ, PULA</item>
    </derivirana_varijabla>
  </DomainObject.Predmet.StrankaListNazivFormated>
  <DomainObject.Predmet.StrankaListNazivFormatedOIB>
    <izvorni_sadrzaj>
      <item>likvidator VLASTA MAJSTOROVIĆ, PULA, OIB 78258328195</item>
    </izvorni_sadrzaj>
    <derivirana_varijabla naziv="DomainObject.Predmet.StrankaListNazivFormatedOIB_1">
      <item>likvidator VLASTA MAJSTOROVIĆ, PULA, OIB 78258328195</item>
    </derivirana_varijabla>
  </DomainObject.Predmet.StrankaListNazivFormatedOIB>
  <DomainObject.Predmet.ProtuStrankaListFormated>
    <izvorni_sadrzaj>
      <item>Stečajna masa iza KRIVI &amp; SLADE d. o. o.</item>
    </izvorni_sadrzaj>
    <derivirana_varijabla naziv="DomainObject.Predmet.ProtuStrankaListFormated_1">
      <item>Stečajna masa iza KRIVI &amp; SLADE d. o. o.</item>
    </derivirana_varijabla>
  </DomainObject.Predmet.ProtuStrankaListFormated>
  <DomainObject.Predmet.ProtuStrankaListFormatedOIB>
    <izvorni_sadrzaj>
      <item>Stečajna masa iza KRIVI &amp; SLADE d. o. o., OIB 68713332480</item>
    </izvorni_sadrzaj>
    <derivirana_varijabla naziv="DomainObject.Predmet.ProtuStrankaListFormatedOIB_1">
      <item>Stečajna masa iza KRIVI &amp; SLADE d. o. o., OIB 68713332480</item>
    </derivirana_varijabla>
  </DomainObject.Predmet.ProtuStrankaListFormatedOIB>
  <DomainObject.Predmet.ProtuStrankaListFormatedWithAdress>
    <izvorni_sadrzaj>
      <item>Stečajna masa iza KRIVI &amp; SLADE d. o. o., V. Nazora 77, 42240 Ivanec</item>
    </izvorni_sadrzaj>
    <derivirana_varijabla naziv="DomainObject.Predmet.ProtuStrankaListFormatedWithAdress_1">
      <item>Stečajna masa iza KRIVI &amp; SLADE d. o. o., V. Nazora 77, 42240 Ivanec</item>
    </derivirana_varijabla>
  </DomainObject.Predmet.ProtuStrankaListFormatedWithAdress>
  <DomainObject.Predmet.ProtuStrankaListFormatedWithAdressOIB>
    <izvorni_sadrzaj>
      <item>Stečajna masa iza KRIVI &amp; SLADE d. o. o., OIB 68713332480, V. Nazora 77, 42240 Ivanec</item>
    </izvorni_sadrzaj>
    <derivirana_varijabla naziv="DomainObject.Predmet.ProtuStrankaListFormatedWithAdressOIB_1">
      <item>Stečajna masa iza KRIVI &amp; SLADE d. o. o., OIB 68713332480, V. Nazora 77, 42240 Ivanec</item>
    </derivirana_varijabla>
  </DomainObject.Predmet.ProtuStrankaListFormatedWithAdressOIB>
  <DomainObject.Predmet.ProtuStrankaListNazivFormated>
    <izvorni_sadrzaj>
      <item>Stečajna masa iza KRIVI &amp; SLADE d. o. o.</item>
    </izvorni_sadrzaj>
    <derivirana_varijabla naziv="DomainObject.Predmet.ProtuStrankaListNazivFormated_1">
      <item>Stečajna masa iza KRIVI &amp; SLADE d. o. o.</item>
    </derivirana_varijabla>
  </DomainObject.Predmet.ProtuStrankaListNazivFormated>
  <DomainObject.Predmet.ProtuStrankaListNazivFormatedOIB>
    <izvorni_sadrzaj>
      <item>Stečajna masa iza KRIVI &amp; SLADE d. o. o., OIB 68713332480</item>
    </izvorni_sadrzaj>
    <derivirana_varijabla naziv="DomainObject.Predmet.ProtuStrankaListNazivFormatedOIB_1">
      <item>Stečajna masa iza KRIVI &amp; SLADE d. o. o., OIB 68713332480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likvidator VLASTA MAJSTOROVIĆ, PULA</izvorni_sadrzaj>
    <derivirana_varijabla naziv="DomainObject.Predmet.StrankaIDrugi_1">likvidator VLASTA MAJSTOROVIĆ, PULA</derivirana_varijabla>
  </DomainObject.Predmet.StrankaIDrugi>
  <DomainObject.Predmet.ProtustrankaIDrugi>
    <izvorni_sadrzaj>Stečajna masa iza KRIVI &amp; SLADE d. o. o.</izvorni_sadrzaj>
    <derivirana_varijabla naziv="DomainObject.Predmet.ProtustrankaIDrugi_1">Stečajna masa iza KRIVI &amp; SLADE d. o. o.</derivirana_varijabla>
  </DomainObject.Predmet.ProtustrankaIDrugi>
  <DomainObject.Predmet.StrankaIDrugiAdressOIB>
    <izvorni_sadrzaj>likvidator VLASTA MAJSTOROVIĆ, PULA, OIB 78258328195, Koparska 37, 52100 Pula</izvorni_sadrzaj>
    <derivirana_varijabla naziv="DomainObject.Predmet.StrankaIDrugiAdressOIB_1">likvidator VLASTA MAJSTOROVIĆ, PULA, OIB 78258328195, Koparska 37, 52100 Pula</derivirana_varijabla>
  </DomainObject.Predmet.StrankaIDrugiAdressOIB>
  <DomainObject.Predmet.ProtustrankaIDrugiAdressOIB>
    <izvorni_sadrzaj>Stečajna masa iza KRIVI &amp; SLADE d. o. o., OIB 68713332480, V. Nazora 77, 42240 Ivanec</izvorni_sadrzaj>
    <derivirana_varijabla naziv="DomainObject.Predmet.ProtustrankaIDrugiAdressOIB_1">Stečajna masa iza KRIVI &amp; SLADE d. o. o., OIB 68713332480, V. Nazora 77,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likvidator VLASTA MAJSTOROVIĆ, PULA</item>
      <item>Stečajna masa iza KRIVI &amp; SLADE d. o. o.</item>
    </izvorni_sadrzaj>
    <derivirana_varijabla naziv="DomainObject.Predmet.SudioniciListNaziv_1">
      <item>likvidator VLASTA MAJSTOROVIĆ, PULA</item>
      <item>Stečajna masa iza KRIVI &amp; SLADE d. o. o.</item>
    </derivirana_varijabla>
  </DomainObject.Predmet.SudioniciListNaziv>
  <DomainObject.Predmet.SudioniciListAdressOIB>
    <izvorni_sadrzaj>
      <item>likvidator VLASTA MAJSTOROVIĆ, PULA, OIB 78258328195, Koparska 37,52100 Pula</item>
      <item>Stečajna masa iza KRIVI &amp; SLADE d. o. o., OIB 68713332480, V. Nazora 77,42240 Ivanec</item>
    </izvorni_sadrzaj>
    <derivirana_varijabla naziv="DomainObject.Predmet.SudioniciListAdressOIB_1">
      <item>likvidator VLASTA MAJSTOROVIĆ, PULA, OIB 78258328195, Koparska 37,52100 Pula</item>
      <item>Stečajna masa iza KRIVI &amp; SLADE d. o. o., OIB 68713332480, V. Nazora 77,42240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68713332480</item>
    </izvorni_sadrzaj>
    <derivirana_varijabla naziv="DomainObject.Predmet.SudioniciListNazivOIB_1">
      <item>, OIB 78258328195</item>
      <item>, OIB 68713332480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406</properties:Words>
  <properties:Characters>2072</properties:Characters>
  <properties:Lines>65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2017-06-08T12:06:00Z</dcterms:created>
  <dc:creator>Jasmina Matika</dc:creator>
  <cp:lastModifiedBy>Lorena Paris Aničić</cp:lastModifiedBy>
  <cp:lastPrinted>2017-06-08T12:14:00Z</cp:lastPrinted>
  <dcterms:modified xmlns:xsi="http://www.w3.org/2001/XMLSchema-instance" xsi:type="dcterms:W3CDTF">2017-06-08T12:15:00Z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