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4175" w14:paraId="8b74175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DD4F6C">
        <w:rPr>
          <w:rFonts w:hAnsi="Times New Roman" w:ascii="Times New Roman"/>
          <w:szCs w:val="24"/>
          <w:lang w:val="hr-HR"/>
        </w:rPr>
        <w:t>-16</w:t>
      </w:r>
      <w:r w:rsidR="00AB01A9">
        <w:rPr>
          <w:rFonts w:hAnsi="Times New Roman" w:ascii="Times New Roman"/>
          <w:szCs w:val="24"/>
          <w:lang w:val="hr-HR"/>
        </w:rPr>
        <w:t>7</w:t>
      </w:r>
      <w:r w:rsidR="000A708D">
        <w:rPr>
          <w:rFonts w:hAnsi="Times New Roman" w:ascii="Times New Roman"/>
          <w:szCs w:val="24"/>
          <w:lang w:val="hr-HR"/>
        </w:rPr>
        <w:t>4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072E2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B16F6">
      <w:pPr>
        <w:jc w:val="both"/>
        <w:rPr>
          <w:rFonts w:hAnsi="Times New Roman" w:ascii="Times New Roman"/>
          <w:szCs w:val="24"/>
          <w:lang w:val="hr-HR"/>
        </w:rPr>
      </w:pPr>
      <w:r w:rsidRPr="000B16F6">
        <w:rPr>
          <w:rFonts w:hAnsi="Times New Roman" w:ascii="Times New Roman"/>
          <w:szCs w:val="24"/>
          <w:lang w:val="hr-HR"/>
        </w:rPr>
        <w:tab/>
      </w:r>
      <w:r w:rsidR="00EE69E5" w:rsidRPr="000B16F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0B16F6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0B16F6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0B16F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0B16F6">
        <w:rPr>
          <w:rFonts w:hAnsi="Times New Roman" w:ascii="Times New Roman"/>
          <w:szCs w:val="24"/>
          <w:lang w:val="hr-HR"/>
        </w:rPr>
        <w:t xml:space="preserve"> </w:t>
      </w:r>
      <w:r w:rsidR="000B16F6" w:rsidRPr="000B16F6">
        <w:rPr>
          <w:rFonts w:hAnsi="Times New Roman" w:ascii="Times New Roman"/>
        </w:rPr>
        <w:t>IMOTEKSTIL d.o.o., Zagreb, Prijedorska ulica 21 A, OIB: 62121341714</w:t>
      </w:r>
      <w:r w:rsidR="00C31784" w:rsidRPr="000B16F6">
        <w:rPr>
          <w:rFonts w:hAnsi="Times New Roman" w:ascii="Times New Roman"/>
          <w:szCs w:val="24"/>
        </w:rPr>
        <w:t xml:space="preserve">, MBS: </w:t>
      </w:r>
      <w:r w:rsidR="000B16F6" w:rsidRPr="000B16F6">
        <w:rPr>
          <w:rFonts w:hAnsi="Times New Roman" w:ascii="Times New Roman"/>
          <w:szCs w:val="24"/>
        </w:rPr>
        <w:t>081016122</w:t>
      </w:r>
      <w:r w:rsidR="001A5B30" w:rsidRPr="000B16F6">
        <w:rPr>
          <w:rFonts w:hAnsi="Times New Roman" w:ascii="Times New Roman"/>
          <w:szCs w:val="24"/>
          <w:lang w:val="hr-HR"/>
        </w:rPr>
        <w:t>,</w:t>
      </w:r>
      <w:r w:rsidR="00B6390A" w:rsidRPr="000B16F6">
        <w:rPr>
          <w:rFonts w:hAnsi="Times New Roman" w:ascii="Times New Roman"/>
          <w:szCs w:val="24"/>
          <w:lang w:val="hr-HR"/>
        </w:rPr>
        <w:t xml:space="preserve"> </w:t>
      </w:r>
      <w:r w:rsidR="001A5B30" w:rsidRPr="000B16F6">
        <w:rPr>
          <w:rFonts w:hAnsi="Times New Roman" w:ascii="Times New Roman"/>
          <w:szCs w:val="24"/>
          <w:lang w:val="hr-HR"/>
        </w:rPr>
        <w:t xml:space="preserve">dana </w:t>
      </w:r>
      <w:r w:rsidR="00E01715" w:rsidRPr="000B16F6">
        <w:rPr>
          <w:rFonts w:hAnsi="Times New Roman" w:ascii="Times New Roman"/>
          <w:szCs w:val="24"/>
          <w:lang w:val="hr-HR"/>
        </w:rPr>
        <w:t>10. siječnja 2019</w:t>
      </w:r>
      <w:r w:rsidR="00EE69E5" w:rsidRPr="000B16F6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0B16F6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02010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0B16F6" w:rsidRPr="000B16F6">
        <w:rPr>
          <w:rFonts w:hAnsi="Times New Roman" w:ascii="Times New Roman"/>
        </w:rPr>
        <w:t>IMOTEKSTIL d.o.o., Zagreb, Prijedorska ulica 21 A, OIB: 62121341714</w:t>
      </w:r>
      <w:r w:rsidR="000B16F6" w:rsidRPr="000B16F6">
        <w:rPr>
          <w:rFonts w:hAnsi="Times New Roman" w:ascii="Times New Roman"/>
          <w:szCs w:val="24"/>
        </w:rPr>
        <w:t>, MBS: 081016122</w:t>
      </w:r>
      <w:r w:rsidR="0002010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Stečajni postupak otvoren je dana </w:t>
      </w:r>
      <w:r w:rsidR="00E01715">
        <w:rPr>
          <w:rFonts w:hAnsi="Times New Roman" w:ascii="Times New Roman"/>
          <w:szCs w:val="24"/>
        </w:rPr>
        <w:t>10. siječnja 2019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857E2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857E2C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857E2C">
        <w:rPr>
          <w:rFonts w:hAnsi="Times New Roman" w:ascii="Times New Roman"/>
          <w:szCs w:val="24"/>
          <w:lang w:val="hr-HR"/>
        </w:rPr>
        <w:t>II</w:t>
      </w:r>
      <w:r w:rsidRPr="00857E2C">
        <w:rPr>
          <w:rFonts w:hAnsi="Times New Roman" w:ascii="Times New Roman"/>
          <w:szCs w:val="24"/>
          <w:lang w:val="hr-HR"/>
        </w:rPr>
        <w:tab/>
      </w:r>
      <w:r w:rsidR="00EE69E5" w:rsidRPr="00857E2C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857E2C">
        <w:rPr>
          <w:rFonts w:hAnsi="Times New Roman" w:ascii="Times New Roman"/>
          <w:szCs w:val="24"/>
          <w:lang w:val="hr-HR"/>
        </w:rPr>
        <w:t xml:space="preserve"> </w:t>
      </w:r>
      <w:r w:rsidR="00857E2C" w:rsidRPr="00857E2C">
        <w:rPr>
          <w:rFonts w:eastAsiaTheme="minorHAnsi" w:hAnsi="Times New Roman" w:ascii="Times New Roman"/>
          <w:szCs w:val="24"/>
          <w:lang w:eastAsia="en-US" w:val="hr-HR"/>
        </w:rPr>
        <w:t>MARTINA SMOLE</w:t>
      </w:r>
      <w:r w:rsidR="0002010B" w:rsidRPr="00857E2C">
        <w:rPr>
          <w:rFonts w:eastAsiaTheme="minorHAnsi" w:hAnsi="Times New Roman" w:ascii="Times New Roman"/>
          <w:szCs w:val="24"/>
          <w:lang w:eastAsia="en-US" w:val="hr-HR"/>
        </w:rPr>
        <w:t xml:space="preserve">, Zagreb, </w:t>
      </w:r>
      <w:r w:rsidR="00857E2C" w:rsidRPr="00857E2C">
        <w:rPr>
          <w:rFonts w:eastAsiaTheme="minorHAnsi" w:hAnsi="Times New Roman" w:ascii="Times New Roman"/>
          <w:szCs w:val="24"/>
          <w:lang w:eastAsia="en-US" w:val="hr-HR"/>
        </w:rPr>
        <w:t>Srednjopoljski put 3</w:t>
      </w:r>
      <w:r w:rsidR="00704235" w:rsidRPr="00857E2C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857E2C" w:rsidRPr="00857E2C">
        <w:rPr>
          <w:rFonts w:eastAsiaTheme="minorHAnsi" w:hAnsi="Times New Roman" w:ascii="Times New Roman"/>
          <w:szCs w:val="24"/>
          <w:lang w:eastAsia="en-US" w:val="hr-HR"/>
        </w:rPr>
        <w:t>15702493535</w:t>
      </w:r>
      <w:r w:rsidR="00334F52" w:rsidRPr="00857E2C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0B16F6" w:rsidRPr="000B16F6">
        <w:rPr>
          <w:rFonts w:hAnsi="Times New Roman" w:ascii="Times New Roman"/>
        </w:rPr>
        <w:t>IMOTEKSTIL d.o.o., Zagreb, Prijedorska ulica 21 A, OIB: 62121341714</w:t>
      </w:r>
      <w:r w:rsidR="000B16F6" w:rsidRPr="000B16F6">
        <w:rPr>
          <w:rFonts w:hAnsi="Times New Roman" w:ascii="Times New Roman"/>
          <w:szCs w:val="24"/>
        </w:rPr>
        <w:t>, MBS: 081016122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E01715">
        <w:rPr>
          <w:rFonts w:hAnsi="Times New Roman" w:ascii="Times New Roman"/>
          <w:szCs w:val="24"/>
          <w:lang w:val="hr-HR"/>
        </w:rPr>
        <w:t>10. siječnja 2019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>
      <w:pPr>
        <w:jc w:val="both"/>
        <w:rPr>
          <w:rFonts w:hAnsi="Times New Roman" w:ascii="Times New Roman"/>
          <w:szCs w:val="24"/>
          <w:lang w:val="hr-HR"/>
        </w:rPr>
      </w:pPr>
    </w:p>
    <w:p w:rsidRDefault="00CD6BD2" w:rsidP="00052DC4" w:rsidR="00CD6BD2" w:rsidRPr="005A4BAB">
      <w:pPr>
        <w:jc w:val="both"/>
        <w:rPr>
          <w:rFonts w:hAnsi="Times New Roman" w:ascii="Times New Roman"/>
          <w:szCs w:val="24"/>
          <w:lang w:val="hr-HR"/>
        </w:rPr>
      </w:pPr>
    </w:p>
    <w:sectPr w:rsidSect="007F4163" w:rsidR="00CD6BD2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1F1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351EC6">
      <w:rPr>
        <w:rFonts w:hAnsi="Times New Roman" w:ascii="Times New Roman"/>
        <w:lang w:val="hr-HR"/>
      </w:rPr>
      <w:t>16</w:t>
    </w:r>
    <w:r w:rsidR="00AB01A9">
      <w:rPr>
        <w:rFonts w:hAnsi="Times New Roman" w:ascii="Times New Roman"/>
        <w:lang w:val="hr-HR"/>
      </w:rPr>
      <w:t>7</w:t>
    </w:r>
    <w:r w:rsidR="000A708D">
      <w:rPr>
        <w:rFonts w:hAnsi="Times New Roman" w:ascii="Times New Roman"/>
        <w:lang w:val="hr-HR"/>
      </w:rPr>
      <w:t>4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012"/>
    <w:rsid w:val="000113AC"/>
    <w:rsid w:val="00016F5F"/>
    <w:rsid w:val="0002010B"/>
    <w:rsid w:val="000349C4"/>
    <w:rsid w:val="00046D63"/>
    <w:rsid w:val="00052DC4"/>
    <w:rsid w:val="00072E24"/>
    <w:rsid w:val="00072E70"/>
    <w:rsid w:val="00097339"/>
    <w:rsid w:val="000A708D"/>
    <w:rsid w:val="000B16F6"/>
    <w:rsid w:val="000B1AFC"/>
    <w:rsid w:val="000B609B"/>
    <w:rsid w:val="000C47B3"/>
    <w:rsid w:val="000F6805"/>
    <w:rsid w:val="00103B12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933FD"/>
    <w:rsid w:val="001A1740"/>
    <w:rsid w:val="001A3EFC"/>
    <w:rsid w:val="001A5B30"/>
    <w:rsid w:val="001C720C"/>
    <w:rsid w:val="001D3B45"/>
    <w:rsid w:val="0022272A"/>
    <w:rsid w:val="0024193B"/>
    <w:rsid w:val="00274728"/>
    <w:rsid w:val="00277125"/>
    <w:rsid w:val="00287AB5"/>
    <w:rsid w:val="00297E3C"/>
    <w:rsid w:val="002B508F"/>
    <w:rsid w:val="002D5693"/>
    <w:rsid w:val="00331C12"/>
    <w:rsid w:val="00334F52"/>
    <w:rsid w:val="003401A1"/>
    <w:rsid w:val="0034037D"/>
    <w:rsid w:val="00343131"/>
    <w:rsid w:val="00351EC6"/>
    <w:rsid w:val="00385410"/>
    <w:rsid w:val="003A7B9A"/>
    <w:rsid w:val="003B6A45"/>
    <w:rsid w:val="003C4581"/>
    <w:rsid w:val="0041643E"/>
    <w:rsid w:val="0042162E"/>
    <w:rsid w:val="00427A8B"/>
    <w:rsid w:val="004420E8"/>
    <w:rsid w:val="0044662D"/>
    <w:rsid w:val="0044741E"/>
    <w:rsid w:val="00461AA6"/>
    <w:rsid w:val="00470483"/>
    <w:rsid w:val="004A404C"/>
    <w:rsid w:val="004B233F"/>
    <w:rsid w:val="004C657D"/>
    <w:rsid w:val="004D634F"/>
    <w:rsid w:val="004F71E0"/>
    <w:rsid w:val="004F7DD6"/>
    <w:rsid w:val="0053017A"/>
    <w:rsid w:val="00532B71"/>
    <w:rsid w:val="00560C59"/>
    <w:rsid w:val="005933AE"/>
    <w:rsid w:val="005940E9"/>
    <w:rsid w:val="005A4BAB"/>
    <w:rsid w:val="005C1030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8565A"/>
    <w:rsid w:val="006A6B35"/>
    <w:rsid w:val="006B0F87"/>
    <w:rsid w:val="006C5DCD"/>
    <w:rsid w:val="00704235"/>
    <w:rsid w:val="007145E0"/>
    <w:rsid w:val="00730EAB"/>
    <w:rsid w:val="00734056"/>
    <w:rsid w:val="0074516C"/>
    <w:rsid w:val="00770A9F"/>
    <w:rsid w:val="007721DF"/>
    <w:rsid w:val="00780214"/>
    <w:rsid w:val="00791F11"/>
    <w:rsid w:val="007A29F9"/>
    <w:rsid w:val="007A6A4B"/>
    <w:rsid w:val="007B40C5"/>
    <w:rsid w:val="007C688B"/>
    <w:rsid w:val="007E7E99"/>
    <w:rsid w:val="007F4163"/>
    <w:rsid w:val="00840E3D"/>
    <w:rsid w:val="008426B6"/>
    <w:rsid w:val="00854DE0"/>
    <w:rsid w:val="00857E2C"/>
    <w:rsid w:val="00864085"/>
    <w:rsid w:val="00867F16"/>
    <w:rsid w:val="00870918"/>
    <w:rsid w:val="00875611"/>
    <w:rsid w:val="0088293F"/>
    <w:rsid w:val="008A2AF2"/>
    <w:rsid w:val="008B0A4C"/>
    <w:rsid w:val="008C3B61"/>
    <w:rsid w:val="00921623"/>
    <w:rsid w:val="009569A9"/>
    <w:rsid w:val="009638A7"/>
    <w:rsid w:val="00983C91"/>
    <w:rsid w:val="00997BA9"/>
    <w:rsid w:val="009A6AFA"/>
    <w:rsid w:val="009B45C4"/>
    <w:rsid w:val="009C51F5"/>
    <w:rsid w:val="009D07AB"/>
    <w:rsid w:val="009E046A"/>
    <w:rsid w:val="009F5765"/>
    <w:rsid w:val="00A0409E"/>
    <w:rsid w:val="00A277BD"/>
    <w:rsid w:val="00A36148"/>
    <w:rsid w:val="00A4008B"/>
    <w:rsid w:val="00A47367"/>
    <w:rsid w:val="00A60051"/>
    <w:rsid w:val="00A700E3"/>
    <w:rsid w:val="00A703A0"/>
    <w:rsid w:val="00A90E81"/>
    <w:rsid w:val="00A95334"/>
    <w:rsid w:val="00AA2937"/>
    <w:rsid w:val="00AB01A9"/>
    <w:rsid w:val="00AB6CC7"/>
    <w:rsid w:val="00AB7883"/>
    <w:rsid w:val="00AC48A5"/>
    <w:rsid w:val="00AC735B"/>
    <w:rsid w:val="00AE0518"/>
    <w:rsid w:val="00AE3DAB"/>
    <w:rsid w:val="00AF40B4"/>
    <w:rsid w:val="00AF6545"/>
    <w:rsid w:val="00AF724E"/>
    <w:rsid w:val="00B03169"/>
    <w:rsid w:val="00B10918"/>
    <w:rsid w:val="00B1458D"/>
    <w:rsid w:val="00B2463B"/>
    <w:rsid w:val="00B273ED"/>
    <w:rsid w:val="00B35DA6"/>
    <w:rsid w:val="00B6390A"/>
    <w:rsid w:val="00B75681"/>
    <w:rsid w:val="00B94097"/>
    <w:rsid w:val="00BD6529"/>
    <w:rsid w:val="00BE1DA6"/>
    <w:rsid w:val="00BE651F"/>
    <w:rsid w:val="00BF2CB7"/>
    <w:rsid w:val="00BF2EC1"/>
    <w:rsid w:val="00BF41A2"/>
    <w:rsid w:val="00C2202C"/>
    <w:rsid w:val="00C31784"/>
    <w:rsid w:val="00C40C08"/>
    <w:rsid w:val="00C57CAF"/>
    <w:rsid w:val="00C57D6B"/>
    <w:rsid w:val="00C977E8"/>
    <w:rsid w:val="00CD6BD2"/>
    <w:rsid w:val="00CF2939"/>
    <w:rsid w:val="00D03816"/>
    <w:rsid w:val="00D174AC"/>
    <w:rsid w:val="00D25578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DD4F6C"/>
    <w:rsid w:val="00E01715"/>
    <w:rsid w:val="00E07577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EF09F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1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F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F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F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F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1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F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F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F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F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St-1674/2018</izvorni_sadrzaj>
    <derivirana_varijabla naziv="DomainObject.Predmet.OznakaBroj_1">St-1674/2018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IMOTEKSTIL d.o.o. zastupanog po punomoćniku ALMIR MEŠIĆ</izvorni_sadrzaj>
    <derivirana_varijabla naziv="DomainObject.Predmet.ProtustrankaFormated_1">  IMOTEKSTIL d.o.o. zastupanog po punomoćniku ALMIR MEŠIĆ</derivirana_varijabla>
  </DomainObject.Predmet.ProtustrankaFormated>
  <DomainObject.Predmet.ProtustrankaFormatedOIB>
    <izvorni_sadrzaj>  IMOTEKSTIL d.o.o., OIB 62121341714 zastupanog po punomoćniku ALMIR MEŠIĆ</izvorni_sadrzaj>
    <derivirana_varijabla naziv="DomainObject.Predmet.ProtustrankaFormatedOIB_1">  IMOTEKSTIL d.o.o., OIB 62121341714 zastupanog po punomoćniku ALMIR MEŠIĆ</derivirana_varijabla>
  </DomainObject.Predmet.ProtustrankaFormatedOIB>
  <DomainObject.Predmet.ProtustrankaFormatedWithAdress>
    <izvorni_sadrzaj> IMOTEKSTIL d.o.o., Prijedorska ulica 21 A, 10000 Zagreb zastupanog po punomoćniku ALMIR MEŠIĆ</izvorni_sadrzaj>
    <derivirana_varijabla naziv="DomainObject.Predmet.ProtustrankaFormatedWithAdress_1"> IMOTEKSTIL d.o.o., Prijedorska ulica 21 A, 10000 Zagreb zastupanog po punomoćniku ALMIR MEŠIĆ</derivirana_varijabla>
  </DomainObject.Predmet.ProtustrankaFormatedWithAdress>
  <DomainObject.Predmet.ProtustrankaFormatedWithAdressOIB>
    <izvorni_sadrzaj> IMOTEKSTIL d.o.o., OIB 62121341714, Prijedorska ulica 21 A, 10000 Zagreb zastupanog po punomoćniku ALMIR MEŠIĆ</izvorni_sadrzaj>
    <derivirana_varijabla naziv="DomainObject.Predmet.ProtustrankaFormatedWithAdressOIB_1"> IMOTEKSTIL d.o.o., OIB 62121341714, Prijedorska ulica 21 A, 10000 Zagreb zastupanog po punomoćniku ALMIR MEŠIĆ</derivirana_varijabla>
  </DomainObject.Predmet.ProtustrankaFormatedWithAdressOIB>
  <DomainObject.Predmet.ProtustrankaWithAdress>
    <izvorni_sadrzaj>IMOTEKSTIL d.o.o. Prijedorska ulica 21 A, 10000 Zagreb</izvorni_sadrzaj>
    <derivirana_varijabla naziv="DomainObject.Predmet.ProtustrankaWithAdress_1">IMOTEKSTIL d.o.o. Prijedorska ulica 21 A, 10000 Zagreb</derivirana_varijabla>
  </DomainObject.Predmet.ProtustrankaWithAdress>
  <DomainObject.Predmet.ProtustrankaWithAdressOIB>
    <izvorni_sadrzaj>IMOTEKSTIL d.o.o., OIB 62121341714, Prijedorska ulica 21 A, 10000 Zagreb</izvorni_sadrzaj>
    <derivirana_varijabla naziv="DomainObject.Predmet.ProtustrankaWithAdressOIB_1">IMOTEKSTIL d.o.o., OIB 62121341714, Prijedorska ulica 21 A, 10000 Zagreb</derivirana_varijabla>
  </DomainObject.Predmet.ProtustrankaWithAdressOIB>
  <DomainObject.Predmet.ProtustrankaNazivFormated>
    <izvorni_sadrzaj>IMOTEKSTIL d.o.o.</izvorni_sadrzaj>
    <derivirana_varijabla naziv="DomainObject.Predmet.ProtustrankaNazivFormated_1">IMOTEKSTIL d.o.o.</derivirana_varijabla>
  </DomainObject.Predmet.ProtustrankaNazivFormated>
  <DomainObject.Predmet.ProtustrankaNazivFormatedOIB>
    <izvorni_sadrzaj>IMOTEKSTIL d.o.o., OIB 62121341714</izvorni_sadrzaj>
    <derivirana_varijabla naziv="DomainObject.Predmet.ProtustrankaNazivFormatedOIB_1">IMOTEKSTIL d.o.o., OIB 62121341714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IMOTEKSTIL d.o.o. zastupanog po punomoćniku ALMIR MEŠIĆ</item>
    </izvorni_sadrzaj>
    <derivirana_varijabla naziv="DomainObject.Predmet.ProtuStrankaListFormated_1">
      <item>IMOTEKSTIL d.o.o. zastupanog po punomoćniku ALMIR MEŠIĆ</item>
    </derivirana_varijabla>
  </DomainObject.Predmet.ProtuStrankaListFormated>
  <DomainObject.Predmet.ProtuStrankaListFormatedOIB>
    <izvorni_sadrzaj>
      <item>IMOTEKSTIL d.o.o., OIB 62121341714 zastupanog po punomoćniku ALMIR MEŠIĆ</item>
    </izvorni_sadrzaj>
    <derivirana_varijabla naziv="DomainObject.Predmet.ProtuStrankaListFormatedOIB_1">
      <item>IMOTEKSTIL d.o.o., OIB 62121341714 zastupanog po punomoćniku ALMIR MEŠIĆ</item>
    </derivirana_varijabla>
  </DomainObject.Predmet.ProtuStrankaListFormatedOIB>
  <DomainObject.Predmet.ProtuStrankaListFormatedWithAdress>
    <izvorni_sadrzaj>
      <item>IMOTEKSTIL d.o.o., Prijedorska ulica 21 A, 10000 Zagreb zastupanog po punomoćniku ALMIR MEŠIĆ</item>
    </izvorni_sadrzaj>
    <derivirana_varijabla naziv="DomainObject.Predmet.ProtuStrankaListFormatedWithAdress_1">
      <item>IMOTEKSTIL d.o.o., Prijedorska ulica 21 A, 10000 Zagreb zastupanog po punomoćniku ALMIR MEŠIĆ</item>
    </derivirana_varijabla>
  </DomainObject.Predmet.ProtuStrankaListFormatedWithAdress>
  <DomainObject.Predmet.ProtuStrankaListFormatedWithAdressOIB>
    <izvorni_sadrzaj>
      <item>IMOTEKSTIL d.o.o., OIB 62121341714, Prijedorska ulica 21 A, 10000 Zagreb zastupanog po punomoćniku ALMIR MEŠIĆ</item>
    </izvorni_sadrzaj>
    <derivirana_varijabla naziv="DomainObject.Predmet.ProtuStrankaListFormatedWithAdressOIB_1">
      <item>IMOTEKSTIL d.o.o., OIB 62121341714, Prijedorska ulica 21 A, 10000 Zagreb zastupanog po punomoćniku ALMIR MEŠIĆ</item>
    </derivirana_varijabla>
  </DomainObject.Predmet.ProtuStrankaListFormatedWithAdressOIB>
  <DomainObject.Predmet.ProtuStrankaListNazivFormated>
    <izvorni_sadrzaj>
      <item>IMOTEKSTIL d.o.o.</item>
    </izvorni_sadrzaj>
    <derivirana_varijabla naziv="DomainObject.Predmet.ProtuStrankaListNazivFormated_1">
      <item>IMOTEKSTIL d.o.o.</item>
    </derivirana_varijabla>
  </DomainObject.Predmet.ProtuStrankaListNazivFormated>
  <DomainObject.Predmet.ProtuStrankaListNazivFormatedOIB>
    <izvorni_sadrzaj>
      <item>IMOTEKSTIL d.o.o., OIB 62121341714</item>
    </izvorni_sadrzaj>
    <derivirana_varijabla naziv="DomainObject.Predmet.ProtuStrankaListNazivFormatedOIB_1">
      <item>IMOTEKSTIL d.o.o., OIB 62121341714</item>
    </derivirana_varijabla>
  </DomainObject.Predmet.ProtuStrankaListNazivFormatedOIB>
  <DomainObject.Predmet.OstaliListFormated>
    <izvorni_sadrzaj>
      <item>ALMIR MEŠIĆ punomoćnik sudionika u postupku IMOTEKSTIL d.o.o.</item>
    </izvorni_sadrzaj>
    <derivirana_varijabla naziv="DomainObject.Predmet.OstaliListFormated_1">
      <item>ALMIR MEŠIĆ punomoćnik sudionika u postupku IMOTEKSTIL d.o.o.</item>
    </derivirana_varijabla>
  </DomainObject.Predmet.OstaliListFormated>
  <DomainObject.Predmet.OstaliListFormatedOIB>
    <izvorni_sadrzaj>
      <item>ALMIR MEŠIĆ punomoćnik sudionika u postupku IMOTEKSTIL d.o.o.</item>
    </izvorni_sadrzaj>
    <derivirana_varijabla naziv="DomainObject.Predmet.OstaliListFormatedOIB_1">
      <item>ALMIR MEŠIĆ punomoćnik sudionika u postupku IMOTEKSTIL d.o.o.</item>
    </derivirana_varijabla>
  </DomainObject.Predmet.OstaliListFormatedOIB>
  <DomainObject.Predmet.OstaliListFormatedWithAdress>
    <izvorni_sadrzaj>
      <item>ALMIR MEŠIĆ, Tuzlanski odred bb, Lukavac punomoćnik sudionika u postupku IMOTEKSTIL d.o.o.</item>
    </izvorni_sadrzaj>
    <derivirana_varijabla naziv="DomainObject.Predmet.OstaliListFormatedWithAdress_1">
      <item>ALMIR MEŠIĆ, Tuzlanski odred bb, Lukavac punomoćnik sudionika u postupku IMOTEKSTIL d.o.o.</item>
    </derivirana_varijabla>
  </DomainObject.Predmet.OstaliListFormatedWithAdress>
  <DomainObject.Predmet.OstaliListFormatedWithAdressOIB>
    <izvorni_sadrzaj>
      <item>ALMIR MEŠIĆ, Tuzlanski odred bb, Lukavac punomoćnik sudionika u postupku IMOTEKSTIL d.o.o.</item>
    </izvorni_sadrzaj>
    <derivirana_varijabla naziv="DomainObject.Predmet.OstaliListFormatedWithAdressOIB_1">
      <item>ALMIR MEŠIĆ, Tuzlanski odred bb, Lukavac punomoćnik sudionika u postupku IMOTEKSTIL d.o.o.</item>
    </derivirana_varijabla>
  </DomainObject.Predmet.OstaliListFormatedWithAdressOIB>
  <DomainObject.Predmet.OstaliListNazivFormated>
    <izvorni_sadrzaj>
      <item>ALMIR MEŠIĆ</item>
    </izvorni_sadrzaj>
    <derivirana_varijabla naziv="DomainObject.Predmet.OstaliListNazivFormated_1">
      <item>ALMIR MEŠIĆ</item>
    </derivirana_varijabla>
  </DomainObject.Predmet.OstaliListNazivFormated>
  <DomainObject.Predmet.OstaliListNazivFormatedOIB>
    <izvorni_sadrzaj>
      <item>ALMIR MEŠIĆ</item>
    </izvorni_sadrzaj>
    <derivirana_varijabla naziv="DomainObject.Predmet.OstaliListNazivFormatedOIB_1">
      <item>ALMIR MEŠIĆ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IMOTEKSTIL d.o.o.</izvorni_sadrzaj>
    <derivirana_varijabla naziv="DomainObject.Predmet.ProtustrankaIDrugi_1">IMOTEKSTIL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IMOTEKSTIL d.o.o., OIB 62121341714, Prijedorska ulica 21 A, 10000 Zagreb</izvorni_sadrzaj>
    <derivirana_varijabla naziv="DomainObject.Predmet.ProtustrankaIDrugiAdressOIB_1">IMOTEKSTIL d.o.o., OIB 62121341714, Prijedorska ulica 21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IMOTEKSTIL d.o.o.</item>
      <item>ALMIR MEŠIĆ</item>
    </izvorni_sadrzaj>
    <derivirana_varijabla naziv="DomainObject.Predmet.SudioniciListNaziv_1">
      <item>FINA Regionalni centar Zagreb</item>
      <item>IMOTEKSTIL d.o.o.</item>
      <item>ALMIR MEŠIĆ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IMOTEKSTIL d.o.o., OIB 62121341714, Prijedorska ulica 21 A,10000 Zagreb</item>
      <item>ALMIR MEŠIĆ, Tuzlanski odred bb,Lukavac</item>
    </izvorni_sadrzaj>
    <derivirana_varijabla naziv="DomainObject.Predmet.SudioniciListAdressOIB_1">
      <item>FINA Regionalni centar Zagreb, OIB 85821130368, Trg svibanjskih žrtava 1995 br. 1,10000 Zagreb</item>
      <item>IMOTEKSTIL d.o.o., OIB 62121341714, Prijedorska ulica 21 A,10000 Zagreb</item>
      <item>ALMIR MEŠIĆ, Tuzlanski odred bb,Lukavac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62121341714</item>
      <item>, OIB null</item>
    </izvorni_sadrzaj>
    <derivirana_varijabla naziv="DomainObject.Predmet.SudioniciListNazivOIB_1">
      <item>, OIB 85821130368</item>
      <item>, OIB 62121341714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St-1674/2018-5</izvorni_sadrzaj>
    <derivirana_varijabla naziv="DomainObject.PredzadnjaOdlukaIzPredmeta.Oznaka_1">St-1674/2018-5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38993-83D1-425F-9052-D614A8895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2486</properties:Characters>
  <properties:Lines>69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2019-01-09T12:58:00Z</dcterms:created>
  <dc:creator>Sudsko vijeæe</dc:creator>
  <cp:lastModifiedBy>Nevenka Furić</cp:lastModifiedBy>
  <cp:lastPrinted>2019-01-10T08:14:00Z</cp:lastPrinted>
  <dcterms:modified xmlns:xsi="http://www.w3.org/2001/XMLSchema-instance" xsi:type="dcterms:W3CDTF">2019-01-10T08:17:00Z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(St-1674-18 -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