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539753c" w14:paraId="539753c" w:rsidRDefault="00B2687A" w:rsidP="007F6F00" w:rsidR="00407BFC">
      <w:pPr>
        <w:jc w:val="right"/>
        <w15:collapsed w:val="false"/>
      </w:pPr>
      <w:r w:rsidRPr="001A4844">
        <w:t>Poslovni broj: 4. St-</w:t>
      </w:r>
      <w:r w:rsidR="0019707C">
        <w:t>623</w:t>
      </w:r>
      <w:r>
        <w:t>/2018-</w:t>
      </w:r>
      <w:r w:rsidR="00265C7A">
        <w:t>2</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19707C" w:rsidRPr="003453DA">
        <w:t>CONSULT-INVEST LIMITED d.o.o., Trg Hrvatske bratske zajednice 2A,</w:t>
      </w:r>
      <w:r w:rsidR="0019707C">
        <w:t xml:space="preserve"> Split,</w:t>
      </w:r>
      <w:r w:rsidR="0019707C" w:rsidRPr="003453DA">
        <w:t xml:space="preserve"> OIB: 57619858763</w:t>
      </w:r>
      <w:r>
        <w:t xml:space="preserve">, </w:t>
      </w:r>
      <w:r w:rsidR="00265C7A">
        <w:t>20. rujna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9707C" w:rsidRPr="003453DA">
        <w:t>CONSULT-INVEST LIMITED d.o.o., Trg Hrvatske bratske zajednice 2A,</w:t>
      </w:r>
      <w:r w:rsidR="0019707C">
        <w:t xml:space="preserve"> Split,</w:t>
      </w:r>
      <w:r w:rsidR="0019707C" w:rsidRPr="003453DA">
        <w:t xml:space="preserve"> OIB: 57619858763</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265C7A">
        <w:t>3.</w:t>
      </w:r>
      <w:r w:rsidR="003F620B">
        <w:t xml:space="preserve"> </w:t>
      </w:r>
      <w:r w:rsidR="00265C7A">
        <w:t>listopad</w:t>
      </w:r>
      <w:r>
        <w:t xml:space="preserve"> 2018. u </w:t>
      </w:r>
      <w:r w:rsidR="00265C7A">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9707C" w:rsidRPr="0019707C">
        <w:rPr>
          <w:szCs w:val="24"/>
        </w:rPr>
        <w:t>Dmitrij Železnjak,</w:t>
      </w:r>
      <w:r w:rsidR="0019707C">
        <w:rPr>
          <w:szCs w:val="24"/>
        </w:rPr>
        <w:t xml:space="preserve"> Split, Velebitska 145,</w:t>
      </w:r>
      <w:r w:rsidR="0019707C" w:rsidRPr="0019707C">
        <w:rPr>
          <w:szCs w:val="24"/>
        </w:rPr>
        <w:t xml:space="preserve"> OIB: 16745923793</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9707C" w:rsidRPr="0019707C">
        <w:rPr>
          <w:szCs w:val="24"/>
        </w:rPr>
        <w:t>Dmitrij</w:t>
      </w:r>
      <w:r w:rsidR="000330F6">
        <w:rPr>
          <w:szCs w:val="24"/>
        </w:rPr>
        <w:t>u</w:t>
      </w:r>
      <w:r w:rsidR="0019707C" w:rsidRPr="0019707C">
        <w:rPr>
          <w:szCs w:val="24"/>
        </w:rPr>
        <w:t xml:space="preserve"> Železnjak</w:t>
      </w:r>
      <w:r w:rsidR="000330F6">
        <w:rPr>
          <w:szCs w:val="24"/>
        </w:rPr>
        <w:t>u</w:t>
      </w:r>
      <w:r w:rsidR="0019707C">
        <w:t xml:space="preserve"> </w:t>
      </w:r>
      <w:r w:rsidR="00ED6175">
        <w:t xml:space="preserve">iz Splita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lastRenderedPageBreak/>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19. siječnja 2018. zahtjev za provedbu skraćenog stečajnog postupka nad </w:t>
      </w:r>
      <w:r w:rsidRPr="003453DA">
        <w:t>CONSULT-INVEST LIMITED d.o.o., Trg Hrvatske bratske zajednice 2A,</w:t>
      </w:r>
      <w:r>
        <w:t xml:space="preserve"> Split,</w:t>
      </w:r>
      <w:r w:rsidRPr="003453DA">
        <w:t xml:space="preserve"> OIB: 57619858763</w:t>
      </w:r>
      <w:r>
        <w:t>, navodeći da dužnik nema zaposlenih, a da na dan 16. siječnja 2018. u Očevidniku redoslijeda osnova za plaćanje, ima evidentirane neizvršene osnove za plaćanje u neprekinutom razdoblju od 120 dana, u ukupnom iznosu od 10.945,27 kn.</w:t>
      </w:r>
    </w:p>
    <w:p w:rsidRDefault="0019707C" w:rsidP="0019707C" w:rsidR="0019707C">
      <w:pPr>
        <w:spacing w:before="200"/>
        <w:ind w:firstLine="709"/>
        <w:jc w:val="both"/>
      </w:pPr>
      <w:r>
        <w:t>Budući da su prema podacima iz podnesenog zahtjeva bile ispunjene pretpostavke iz članka 428. Stečajnog zakona (˝Narodne novine˝ broj 71/15 i 104/17; dalje: SZ) ovaj sud je 2. veljače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9707C" w:rsidP="00265C7A" w:rsidR="00C33A38">
      <w:pPr>
        <w:ind w:firstLine="709"/>
        <w:jc w:val="both"/>
      </w:pPr>
      <w:r>
        <w:t>Vjerovnik Republika Hrvatska - Ministarstvo financija je 16. veljače 2018. podnio sudu prijedlog za otvaranje stečajnog postupka nad dužnikom (list 8-9 spisa) uz koji je dostavio dokaze o postojanju tražbine (list 11-14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St-83/2018 od 9. srpnja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7F6F00">
        <w:t>9</w:t>
      </w:r>
      <w:r w:rsidR="00B2687A">
        <w:t xml:space="preserve">. </w:t>
      </w:r>
      <w:r w:rsidR="007F6F00">
        <w:t>srpnja</w:t>
      </w:r>
      <w:r w:rsidR="00B2687A">
        <w:t xml:space="preserve"> </w:t>
      </w:r>
      <w:r w:rsidR="007F6F00">
        <w:t>2018</w:t>
      </w:r>
      <w:r>
        <w:t>., ovaj predmet je zaveden po novi poslovni broj St-</w:t>
      </w:r>
      <w:r w:rsidR="0019707C">
        <w:t>623</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7F6F00">
        <w:t>9. srpnja 2018</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265C7A">
        <w:t>20.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FA4E15">
      <w:pPr>
        <w:pStyle w:val="Tijeloteksta"/>
        <w:tabs>
          <w:tab w:pos="1276" w:val="left"/>
        </w:tabs>
        <w:ind w:left="6372"/>
        <w:jc w:val="center"/>
      </w:pPr>
      <w:r>
        <w:t>Katarina Mikulić</w:t>
      </w:r>
      <w:r w:rsidR="00FA4E15">
        <w:t>,v.r.</w:t>
      </w:r>
    </w:p>
    <w:p w:rsidRDefault="00FA4E15" w:rsidP="0071700F" w:rsidR="00FA4E1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A4E15" w:rsidP="0071700F" w:rsidR="00FA4E1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A4E15">
          <w:rPr>
            <w:noProof/>
          </w:rPr>
          <w:t>3</w:t>
        </w:r>
        <w:r>
          <w:fldChar w:fldCharType="end"/>
        </w:r>
      </w:sdtContent>
    </w:sdt>
    <w:r>
      <w:tab/>
    </w:r>
    <w:r w:rsidR="00B2687A">
      <w:tab/>
    </w:r>
    <w:r w:rsidR="00B2687A">
      <w:tab/>
    </w:r>
    <w:r w:rsidR="00B2687A" w:rsidRPr="001A4844">
      <w:t>Poslovni broj: 4. St-</w:t>
    </w:r>
    <w:r w:rsidR="0019707C">
      <w:t>623</w:t>
    </w:r>
    <w:r w:rsidR="00B2687A">
      <w:t>/2018-</w:t>
    </w:r>
    <w:r w:rsidR="00265C7A">
      <w:t>2</w:t>
    </w:r>
  </w:p>
  <w:p w:rsidRDefault="00FA4E15"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211FFA"/>
    <w:rsid w:val="0024181F"/>
    <w:rsid w:val="00265C7A"/>
    <w:rsid w:val="002C285B"/>
    <w:rsid w:val="003C2F22"/>
    <w:rsid w:val="003F620B"/>
    <w:rsid w:val="00407BFC"/>
    <w:rsid w:val="00417EA6"/>
    <w:rsid w:val="006A7981"/>
    <w:rsid w:val="0071519E"/>
    <w:rsid w:val="007F6F00"/>
    <w:rsid w:val="007F7A84"/>
    <w:rsid w:val="00814EDB"/>
    <w:rsid w:val="00815142"/>
    <w:rsid w:val="00853B3E"/>
    <w:rsid w:val="008B658F"/>
    <w:rsid w:val="00981D37"/>
    <w:rsid w:val="00A51DE9"/>
    <w:rsid w:val="00B2687A"/>
    <w:rsid w:val="00B7506F"/>
    <w:rsid w:val="00C33A38"/>
    <w:rsid w:val="00D778AF"/>
    <w:rsid w:val="00D8632A"/>
    <w:rsid w:val="00DD0D50"/>
    <w:rsid w:val="00E1399D"/>
    <w:rsid w:val="00EB6A52"/>
    <w:rsid w:val="00ED6175"/>
    <w:rsid w:val="00F2599E"/>
    <w:rsid w:val="00F27FE5"/>
    <w:rsid w:val="00FA4E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A4E15"/>
    <w:rPr>
      <w:color w:val="808080"/>
      <w:bdr w:space="0" w:sz="0" w:color="auto" w:val="none"/>
      <w:shd w:fill="auto" w:color="auto" w:val="clear"/>
    </w:rPr>
  </w:style>
  <w:style w:customStyle="true" w:styleId="eSPISCCParagraphDefaultFont" w:type="character">
    <w:name w:val="eSPIS_CC_Paragraph Default Font"/>
    <w:basedOn w:val="Zadanifontodlomka"/>
    <w:rsid w:val="00FA4E1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A4E1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A4E1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A4E15"/>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A4E1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A4E15"/>
    <w:rPr>
      <w:color w:val="808080"/>
      <w:bdr w:color="auto" w:space="0" w:sz="0" w:val="none"/>
      <w:shd w:color="auto" w:fill="auto" w:val="clear"/>
    </w:rPr>
  </w:style>
  <w:style w:customStyle="1" w:styleId="eSPISCCParagraphDefaultFont" w:type="character">
    <w:name w:val="eSPIS_CC_Paragraph Default Font"/>
    <w:basedOn w:val="Zadanifontodlomka"/>
    <w:rsid w:val="00FA4E1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A4E1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A4E1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A4E15"/>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A4E1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St-623/2018</izvorni_sadrzaj>
    <derivirana_varijabla naziv="DomainObject.Predmet.OznakaBroj_1">St-623/2018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CONSULT-INVEST LIMITED d.o.o. za trgovinu</izvorni_sadrzaj>
    <derivirana_varijabla naziv="DomainObject.Predmet.ProtustrankaFormated_1">  CONSULT-INVEST LIMITED d.o.o. za trgovinu</derivirana_varijabla>
  </DomainObject.Predmet.ProtustrankaFormated>
  <DomainObject.Predmet.ProtustrankaFormatedOIB>
    <izvorni_sadrzaj>  CONSULT-INVEST LIMITED d.o.o. za trgovinu, OIB 57619858763</izvorni_sadrzaj>
    <derivirana_varijabla naziv="DomainObject.Predmet.ProtustrankaFormatedOIB_1">  CONSULT-INVEST LIMITED d.o.o. za trgovinu, OIB 57619858763</derivirana_varijabla>
  </DomainObject.Predmet.ProtustrankaFormatedOIB>
  <DomainObject.Predmet.ProtustrankaFormatedWithAdress>
    <izvorni_sadrzaj> CONSULT-INVEST LIMITED d.o.o. za trgovinu, Trg Hrvatske bratske zajednice 2A, 21000 Split</izvorni_sadrzaj>
    <derivirana_varijabla naziv="DomainObject.Predmet.ProtustrankaFormatedWithAdress_1"> CONSULT-INVEST LIMITED d.o.o. za trgovinu, Trg Hrvatske bratske zajednice 2A, 21000 Split</derivirana_varijabla>
  </DomainObject.Predmet.ProtustrankaFormatedWithAdress>
  <DomainObject.Predmet.ProtustrankaFormatedWithAdressOIB>
    <izvorni_sadrzaj> CONSULT-INVEST LIMITED d.o.o. za trgovinu, OIB 57619858763, Trg Hrvatske bratske zajednice 2A, 21000 Split</izvorni_sadrzaj>
    <derivirana_varijabla naziv="DomainObject.Predmet.ProtustrankaFormatedWithAdressOIB_1"> CONSULT-INVEST LIMITED d.o.o. za trgovinu, OIB 57619858763, Trg Hrvatske bratske zajednice 2A, 21000 Split</derivirana_varijabla>
  </DomainObject.Predmet.ProtustrankaFormatedWithAdressOIB>
  <DomainObject.Predmet.ProtustrankaWithAdress>
    <izvorni_sadrzaj>CONSULT-INVEST LIMITED d.o.o. za trgovinu Trg Hrvatske bratske zajednice 2A, 21000 Split</izvorni_sadrzaj>
    <derivirana_varijabla naziv="DomainObject.Predmet.ProtustrankaWithAdress_1">CONSULT-INVEST LIMITED d.o.o. za trgovinu Trg Hrvatske bratske zajednice 2A, 21000 Split</derivirana_varijabla>
  </DomainObject.Predmet.ProtustrankaWithAdress>
  <DomainObject.Predmet.ProtustrankaWithAdressOIB>
    <izvorni_sadrzaj>CONSULT-INVEST LIMITED d.o.o. za trgovinu, OIB 57619858763, Trg Hrvatske bratske zajednice 2A, 21000 Split</izvorni_sadrzaj>
    <derivirana_varijabla naziv="DomainObject.Predmet.ProtustrankaWithAdressOIB_1">CONSULT-INVEST LIMITED d.o.o. za trgovinu, OIB 57619858763, Trg Hrvatske bratske zajednice 2A, 21000 Split</derivirana_varijabla>
  </DomainObject.Predmet.ProtustrankaWithAdressOIB>
  <DomainObject.Predmet.ProtustrankaNazivFormated>
    <izvorni_sadrzaj>CONSULT-INVEST LIMITED d.o.o. za trgovinu</izvorni_sadrzaj>
    <derivirana_varijabla naziv="DomainObject.Predmet.ProtustrankaNazivFormated_1">CONSULT-INVEST LIMITED d.o.o. za trgovinu</derivirana_varijabla>
  </DomainObject.Predmet.ProtustrankaNazivFormated>
  <DomainObject.Predmet.ProtustrankaNazivFormatedOIB>
    <izvorni_sadrzaj>CONSULT-INVEST LIMITED d.o.o. za trgovinu, OIB 57619858763</izvorni_sadrzaj>
    <derivirana_varijabla naziv="DomainObject.Predmet.ProtustrankaNazivFormatedOIB_1">CONSULT-INVEST LIMITED d.o.o. za trgovinu, OIB 57619858763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CONSULT-INVEST LIMITED d.o.o. za trgovinu</item>
    </izvorni_sadrzaj>
    <derivirana_varijabla naziv="DomainObject.Predmet.ProtuStrankaListFormated_1">
      <item>CONSULT-INVEST LIMITED d.o.o. za trgovinu</item>
    </derivirana_varijabla>
  </DomainObject.Predmet.ProtuStrankaListFormated>
  <DomainObject.Predmet.ProtuStrankaListFormatedOIB>
    <izvorni_sadrzaj>
      <item>CONSULT-INVEST LIMITED d.o.o. za trgovinu, OIB 57619858763</item>
    </izvorni_sadrzaj>
    <derivirana_varijabla naziv="DomainObject.Predmet.ProtuStrankaListFormatedOIB_1">
      <item>CONSULT-INVEST LIMITED d.o.o. za trgovinu, OIB 57619858763</item>
    </derivirana_varijabla>
  </DomainObject.Predmet.ProtuStrankaListFormatedOIB>
  <DomainObject.Predmet.ProtuStrankaListFormatedWithAdress>
    <izvorni_sadrzaj>
      <item>CONSULT-INVEST LIMITED d.o.o. za trgovinu, Trg Hrvatske bratske zajednice 2A, 21000 Split</item>
    </izvorni_sadrzaj>
    <derivirana_varijabla naziv="DomainObject.Predmet.ProtuStrankaListFormatedWithAdress_1">
      <item>CONSULT-INVEST LIMITED d.o.o. za trgovinu, Trg Hrvatske bratske zajednice 2A, 21000 Split</item>
    </derivirana_varijabla>
  </DomainObject.Predmet.ProtuStrankaListFormatedWithAdress>
  <DomainObject.Predmet.ProtuStrankaListFormatedWithAdressOIB>
    <izvorni_sadrzaj>
      <item>CONSULT-INVEST LIMITED d.o.o. za trgovinu, OIB 57619858763, Trg Hrvatske bratske zajednice 2A, 21000 Split</item>
    </izvorni_sadrzaj>
    <derivirana_varijabla naziv="DomainObject.Predmet.ProtuStrankaListFormatedWithAdressOIB_1">
      <item>CONSULT-INVEST LIMITED d.o.o. za trgovinu, OIB 57619858763, Trg Hrvatske bratske zajednice 2A, 21000 Split</item>
    </derivirana_varijabla>
  </DomainObject.Predmet.ProtuStrankaListFormatedWithAdressOIB>
  <DomainObject.Predmet.ProtuStrankaListNazivFormated>
    <izvorni_sadrzaj>
      <item>CONSULT-INVEST LIMITED d.o.o. za trgovinu</item>
    </izvorni_sadrzaj>
    <derivirana_varijabla naziv="DomainObject.Predmet.ProtuStrankaListNazivFormated_1">
      <item>CONSULT-INVEST LIMITED d.o.o. za trgovinu</item>
    </derivirana_varijabla>
  </DomainObject.Predmet.ProtuStrankaListNazivFormated>
  <DomainObject.Predmet.ProtuStrankaListNazivFormatedOIB>
    <izvorni_sadrzaj>
      <item>CONSULT-INVEST LIMITED d.o.o. za trgovinu, OIB 57619858763</item>
    </izvorni_sadrzaj>
    <derivirana_varijabla naziv="DomainObject.Predmet.ProtuStrankaListNazivFormatedOIB_1">
      <item>CONSULT-INVEST LIMITED d.o.o. za trgovinu, OIB 57619858763</item>
    </derivirana_varijabla>
  </DomainObject.Predmet.ProtuStrankaListNazivFormatedOIB>
  <DomainObject.Predmet.OstaliListFormated>
    <izvorni_sadrzaj>
      <item>Županijsko državno odvjetništvo u Splitu punomoćnik sudionika u postupku Ministarstvo financija RH</item>
      <item>Dmitrij Železnjak</item>
    </izvorni_sadrzaj>
    <derivirana_varijabla naziv="DomainObject.Predmet.OstaliListFormated_1">
      <item>Županijsko državno odvjetništvo u Splitu punomoćnik sudionika u postupku Ministarstvo financija RH</item>
      <item>Dmitrij Železnjak</item>
    </derivirana_varijabla>
  </DomainObject.Predmet.OstaliListFormated>
  <DomainObject.Predmet.OstaliListFormatedOIB>
    <izvorni_sadrzaj>
      <item>Županijsko državno odvjetništvo u Splitu punomoćnik sudionika u postupku Ministarstvo financija RH</item>
      <item>Dmitrij Železnjak, OIB 16745923793</item>
    </izvorni_sadrzaj>
    <derivirana_varijabla naziv="DomainObject.Predmet.OstaliListFormatedOIB_1">
      <item>Županijsko državno odvjetništvo u Splitu punomoćnik sudionika u postupku Ministarstvo financija RH</item>
      <item>Dmitrij Železnjak, OIB 16745923793</item>
    </derivirana_varijabla>
  </DomainObject.Predmet.OstaliListFormatedOIB>
  <DomainObject.Predmet.OstaliListFormatedWithAdress>
    <izvorni_sadrzaj>
      <item>Županijsko državno odvjetništvo u Splitu, Gundulićeva 29a, 21000 Split punomoćnik sudionika u postupku Ministarstvo financija RH</item>
      <item>Dmitrij Železnjak, Velebitska 145, 21000 Split</item>
    </izvorni_sadrzaj>
    <derivirana_varijabla naziv="DomainObject.Predmet.OstaliListFormatedWithAdress_1">
      <item>Županijsko državno odvjetništvo u Splitu, Gundulićeva 29a, 21000 Split punomoćnik sudionika u postupku Ministarstvo financija RH</item>
      <item>Dmitrij Železnjak, Velebitska 145,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Dmitrij Železnjak, OIB 16745923793, Velebitska 145, 21000 Split</item>
    </izvorni_sadrzaj>
    <derivirana_varijabla naziv="DomainObject.Predmet.OstaliListFormatedWithAdressOIB_1">
      <item>Županijsko državno odvjetništvo u Splitu, Gundulićeva 29a, 21000 Split punomoćnik sudionika u postupku Ministarstvo financija RH</item>
      <item>Dmitrij Železnjak, OIB 16745923793, Velebitska 145, 21000 Split</item>
    </derivirana_varijabla>
  </DomainObject.Predmet.OstaliListFormatedWithAdressOIB>
  <DomainObject.Predmet.OstaliListNazivFormated>
    <izvorni_sadrzaj>
      <item>Županijsko državno odvjetništvo u Splitu</item>
      <item>Dmitrij Železnjak</item>
    </izvorni_sadrzaj>
    <derivirana_varijabla naziv="DomainObject.Predmet.OstaliListNazivFormated_1">
      <item>Županijsko državno odvjetništvo u Splitu</item>
      <item>Dmitrij Železnjak</item>
    </derivirana_varijabla>
  </DomainObject.Predmet.OstaliListNazivFormated>
  <DomainObject.Predmet.OstaliListNazivFormatedOIB>
    <izvorni_sadrzaj>
      <item>Županijsko državno odvjetništvo u Splitu</item>
      <item>Dmitrij Železnjak, OIB 16745923793</item>
    </izvorni_sadrzaj>
    <derivirana_varijabla naziv="DomainObject.Predmet.OstaliListNazivFormatedOIB_1">
      <item>Županijsko državno odvjetništvo u Splitu</item>
      <item>Dmitrij Železnjak, OIB 16745923793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CONSULT-INVEST LIMITED d.o.o. za trgovinu</izvorni_sadrzaj>
    <derivirana_varijabla naziv="DomainObject.Predmet.ProtustrankaIDrugi_1">CONSULT-INVEST LIMITED d.o.o. za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CONSULT-INVEST LIMITED d.o.o. za trgovinu, OIB 57619858763, Trg Hrvatske bratske zajednice 2A, 21000 Split</izvorni_sadrzaj>
    <derivirana_varijabla naziv="DomainObject.Predmet.ProtustrankaIDrugiAdressOIB_1">CONSULT-INVEST LIMITED d.o.o. za trgovinu, OIB 57619858763, Trg Hrvatske bratske zajednice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CONSULT-INVEST LIMITED d.o.o. za trgovinu</item>
      <item>Ministarstvo financija RH</item>
      <item>Županijsko državno odvjetništvo u Splitu</item>
      <item>Dmitrij Železnjak</item>
    </izvorni_sadrzaj>
    <derivirana_varijabla naziv="DomainObject.Predmet.SudioniciListNaziv_1">
      <item>CONSULT-INVEST LIMITED d.o.o. za trgovinu</item>
      <item>Ministarstvo financija RH</item>
      <item>Županijsko državno odvjetništvo u Splitu</item>
      <item>Dmitrij Železnjak</item>
    </derivirana_varijabla>
  </DomainObject.Predmet.SudioniciListNaziv>
  <DomainObject.Predmet.SudioniciListAdressOIB>
    <izvorni_sadrzaj>
      <item>CONSULT-INVEST LIMITED d.o.o. za trgovinu, OIB 57619858763, Trg Hrvatske bratske zajednice 2A,21000 Split</item>
      <item>Ministarstvo financija RH, OIB 18683136487, Katančićeva 5,10000 Zagreb</item>
      <item>Županijsko državno odvjetništvo u Splitu, Gundulićeva 29a,21000 Split</item>
      <item>Dmitrij Železnjak, OIB 16745923793, Velebitska 145,21000 Split</item>
    </izvorni_sadrzaj>
    <derivirana_varijabla naziv="DomainObject.Predmet.SudioniciListAdressOIB_1">
      <item>CONSULT-INVEST LIMITED d.o.o. za trgovinu, OIB 57619858763, Trg Hrvatske bratske zajednice 2A,21000 Split</item>
      <item>Ministarstvo financija RH, OIB 18683136487, Katančićeva 5,10000 Zagreb</item>
      <item>Županijsko državno odvjetništvo u Splitu, Gundulićeva 29a,21000 Split</item>
      <item>Dmitrij Železnjak, OIB 16745923793, Velebitska 145,21000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57619858763</item>
      <item>, OIB 18683136487</item>
      <item>, OIB null</item>
      <item>, OIB 16745923793</item>
    </izvorni_sadrzaj>
    <derivirana_varijabla naziv="DomainObject.Predmet.SudioniciListNazivOIB_1">
      <item>, OIB 57619858763</item>
      <item>, OIB 18683136487</item>
      <item>, OIB null</item>
      <item>, OIB 16745923793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1160</properties:Words>
  <properties:Characters>6549</properties:Characters>
  <properties:Lines>134</properties:Lines>
  <properties:Paragraphs>46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2018-09-20T08:37:00Z</cp:lastPrinted>
  <dcterms:modified xmlns:xsi="http://www.w3.org/2001/XMLSchema-instance" xsi:type="dcterms:W3CDTF">2018-09-20T11:40:00Z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