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6e73" w14:paraId="94c6e7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51CD8">
        <w:rPr>
          <w:b/>
          <w:lang w:val="hr-HR"/>
        </w:rPr>
        <w:t>2666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51CD8">
        <w:rPr>
          <w:lang w:val="hr-HR"/>
        </w:rPr>
        <w:t>TISKARA POLJICA d.o.o. Dugi Rat, Dućki Put 10, OIB: 64491309236, MBS: 060076446</w:t>
      </w:r>
      <w:r w:rsidR="00634348">
        <w:rPr>
          <w:lang w:val="hr-HR"/>
        </w:rPr>
        <w:t xml:space="preserve">, dana </w:t>
      </w:r>
      <w:r w:rsidR="001D0CC8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51CD8">
        <w:rPr>
          <w:lang w:val="hr-HR"/>
        </w:rPr>
        <w:t>TISKARA POLJICA d.o.o. Dugi Rat, Dućki Put 10, OIB: 64491309236, MBS: 060076446</w:t>
      </w:r>
      <w:r>
        <w:rPr>
          <w:lang w:val="hr-HR"/>
        </w:rPr>
        <w:t xml:space="preserve">. Skraćeni stečajni postupak je otvoren dana </w:t>
      </w:r>
      <w:r w:rsidR="001D0CC8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776563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530F3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51CD8">
        <w:rPr>
          <w:lang w:val="hr-HR"/>
        </w:rPr>
        <w:t>TISKARA POLJICA d.o.o. Dugi Rat, Dućki Put 10, OIB: 64491309236, MBS: 060076446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93325">
        <w:rPr>
          <w:lang w:val="hr-HR"/>
        </w:rPr>
        <w:t>11.12.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51CD8">
        <w:rPr>
          <w:lang w:val="hr-HR"/>
        </w:rPr>
        <w:t>TISKARA POLJICA d.o.o. Dugi Rat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93325">
        <w:rPr>
          <w:lang w:val="hr-HR"/>
        </w:rPr>
        <w:t>665</w:t>
      </w:r>
      <w:r>
        <w:rPr>
          <w:lang w:val="hr-HR"/>
        </w:rPr>
        <w:t xml:space="preserve"> dan</w:t>
      </w:r>
      <w:r w:rsidR="00B9332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51CD8">
        <w:rPr>
          <w:lang w:val="hr-HR"/>
        </w:rPr>
        <w:t>15.752,84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707DE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D0CC8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C56467" w:rsidP="00C56467" w:rsidR="00520266">
      <w:pPr>
        <w:jc w:val="both"/>
        <w:rPr>
          <w:lang w:val="hr-HR"/>
        </w:rPr>
      </w:pPr>
      <w:r>
        <w:rPr>
          <w:lang w:val="hr-HR"/>
        </w:rPr>
        <w:t>-  Županijsko, Ispostava Omiš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64FC8" w:rsidRPr="00764FC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51CD8">
      <w:t>2666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07DE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0E1C19"/>
    <w:rsid w:val="00110325"/>
    <w:rsid w:val="00133015"/>
    <w:rsid w:val="00151CD8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0CC8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64FC8"/>
    <w:rsid w:val="007725FF"/>
    <w:rsid w:val="00776563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93325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467"/>
    <w:rsid w:val="00C8591A"/>
    <w:rsid w:val="00C91421"/>
    <w:rsid w:val="00C95DB5"/>
    <w:rsid w:val="00CC1B3F"/>
    <w:rsid w:val="00CC43D5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30F3"/>
    <w:rsid w:val="00D6076B"/>
    <w:rsid w:val="00D637C8"/>
    <w:rsid w:val="00D66F07"/>
    <w:rsid w:val="00D74C99"/>
    <w:rsid w:val="00D7712C"/>
    <w:rsid w:val="00DB1C91"/>
    <w:rsid w:val="00DB7303"/>
    <w:rsid w:val="00DC1C24"/>
    <w:rsid w:val="00DD7151"/>
    <w:rsid w:val="00DF014B"/>
    <w:rsid w:val="00E05FF6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F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4F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4F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4F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F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4FC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4F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4F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St-2666/2015</izvorni_sadrzaj>
    <derivirana_varijabla naziv="DomainObject.Predmet.OznakaBroj_1">St-2666/2015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POLJICA  društvo s ograničenom odgovornošću za grafičku djelatnost</izvorni_sadrzaj>
    <derivirana_varijabla naziv="DomainObject.Predmet.ProtustrankaFormated_1">  TISKARA POLJICA  društvo s ograničenom odgovornošću za grafičku djelatnost</derivirana_varijabla>
  </DomainObject.Predmet.ProtustrankaFormated>
  <DomainObject.Predmet.ProtustrankaFormatedOIB>
    <izvorni_sadrzaj>  TISKARA POLJICA  društvo s ograničenom odgovornošću za grafičku djelatnost, OIB 64491309236</izvorni_sadrzaj>
    <derivirana_varijabla naziv="DomainObject.Predmet.ProtustrankaFormatedOIB_1">  TISKARA POLJICA  društvo s ograničenom odgovornošću za grafičku djelatnost, OIB 64491309236</derivirana_varijabla>
  </DomainObject.Predmet.ProtustrankaFormatedOIB>
  <DomainObject.Predmet.ProtustrankaFormatedWithAdress>
    <izvorni_sadrzaj> TISKARA POLJICA  društvo s ograničenom odgovornošću za grafičku djelatnost, Dućki Put 10, 21315 Dugi Rat</izvorni_sadrzaj>
    <derivirana_varijabla naziv="DomainObject.Predmet.ProtustrankaFormatedWithAdress_1"> TISKARA POLJICA  društvo s ograničenom odgovornošću za grafičku djelatnost, Dućki Put 10, 21315 Dugi Rat</derivirana_varijabla>
  </DomainObject.Predmet.ProtustrankaFormatedWithAdress>
  <DomainObject.Predmet.ProtustrankaFormatedWithAdressOIB>
    <izvorni_sadrzaj> TISKARA POLJICA  društvo s ograničenom odgovornošću za grafičku djelatnost, OIB 64491309236, Dućki Put 10, 21315 Dugi Rat</izvorni_sadrzaj>
    <derivirana_varijabla naziv="DomainObject.Predmet.ProtustrankaFormatedWithAdressOIB_1"> TISKARA POLJICA  društvo s ograničenom odgovornošću za grafičku djelatnost, OIB 64491309236, Dućki Put 10, 21315 Dugi Rat</derivirana_varijabla>
  </DomainObject.Predmet.ProtustrankaFormatedWithAdressOIB>
  <DomainObject.Predmet.ProtustrankaWithAdress>
    <izvorni_sadrzaj>TISKARA POLJICA  društvo s ograničenom odgovornošću za grafičku djelatnost Dućki Put 10, 21315 Dugi Rat</izvorni_sadrzaj>
    <derivirana_varijabla naziv="DomainObject.Predmet.ProtustrankaWithAdress_1">TISKARA POLJICA  društvo s ograničenom odgovornošću za grafičku djelatnost Dućki Put 10, 21315 Dugi Rat</derivirana_varijabla>
  </DomainObject.Predmet.ProtustrankaWithAdress>
  <DomainObject.Predmet.ProtustrankaWithAdressOIB>
    <izvorni_sadrzaj>TISKARA POLJICA  društvo s ograničenom odgovornošću za grafičku djelatnost, OIB 64491309236, Dućki Put 10, 21315 Dugi Rat</izvorni_sadrzaj>
    <derivirana_varijabla naziv="DomainObject.Predmet.ProtustrankaWithAdressOIB_1">TISKARA POLJICA  društvo s ograničenom odgovornošću za grafičku djelatnost, OIB 64491309236, Dućki Put 10, 21315 Dugi Rat</derivirana_varijabla>
  </DomainObject.Predmet.ProtustrankaWithAdressOIB>
  <DomainObject.Predmet.ProtustrankaNazivFormated>
    <izvorni_sadrzaj>TISKARA POLJICA  društvo s ograničenom odgovornošću za grafičku djelatnost</izvorni_sadrzaj>
    <derivirana_varijabla naziv="DomainObject.Predmet.ProtustrankaNazivFormated_1">TISKARA POLJICA  društvo s ograničenom odgovornošću za grafičku djelatnost</derivirana_varijabla>
  </DomainObject.Predmet.ProtustrankaNazivFormated>
  <DomainObject.Predmet.ProtustrankaNazivFormatedOIB>
    <izvorni_sadrzaj>TISKARA POLJICA  društvo s ograničenom odgovornošću za grafičku djelatnost, OIB 64491309236</izvorni_sadrzaj>
    <derivirana_varijabla naziv="DomainObject.Predmet.ProtustrankaNazivFormatedOIB_1">TISKARA POLJICA  društvo s ograničenom odgovornošću za grafičku djelatnost, OIB 64491309236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15752.84</izvorni_sadrzaj>
    <derivirana_varijabla naziv="DomainObject.Predmet.TrenutnaVrijednost_1">15752.84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TISKARA POLJICA  društvo s ograničenom odgovornošću za grafičku djelatnost</item>
    </izvorni_sadrzaj>
    <derivirana_varijabla naziv="DomainObject.Predmet.ProtuStrankaListFormated_1">
      <item>TISKARA POLJICA  društvo s ograničenom odgovornošću za grafičku djelatnost</item>
    </derivirana_varijabla>
  </DomainObject.Predmet.ProtuStrankaListFormated>
  <DomainObject.Predmet.ProtuStrankaListFormatedOIB>
    <izvorni_sadrzaj>
      <item>TISKARA POLJICA  društvo s ograničenom odgovornošću za grafičku djelatnost, OIB 64491309236</item>
    </izvorni_sadrzaj>
    <derivirana_varijabla naziv="DomainObject.Predmet.ProtuStrankaListFormatedOIB_1">
      <item>TISKARA POLJICA  društvo s ograničenom odgovornošću za grafičku djelatnost, OIB 64491309236</item>
    </derivirana_varijabla>
  </DomainObject.Predmet.ProtuStrankaListFormatedOIB>
  <DomainObject.Predmet.ProtuStrankaListFormatedWithAdress>
    <izvorni_sadrzaj>
      <item>TISKARA POLJICA  društvo s ograničenom odgovornošću za grafičku djelatnost, Dućki Put 10, 21315 Dugi Rat</item>
    </izvorni_sadrzaj>
    <derivirana_varijabla naziv="DomainObject.Predmet.ProtuStrankaListFormatedWithAdress_1">
      <item>TISKARA POLJICA  društvo s ograničenom odgovornošću za grafičku djelatnost, Dućki Put 10, 21315 Dugi Rat</item>
    </derivirana_varijabla>
  </DomainObject.Predmet.ProtuStrankaListFormatedWithAdress>
  <DomainObject.Predmet.ProtuStrankaListFormatedWithAdressOIB>
    <izvorni_sadrzaj>
      <item>TISKARA POLJICA  društvo s ograničenom odgovornošću za grafičku djelatnost, OIB 64491309236, Dućki Put 10, 21315 Dugi Rat</item>
    </izvorni_sadrzaj>
    <derivirana_varijabla naziv="DomainObject.Predmet.ProtuStrankaListFormatedWithAdressOIB_1">
      <item>TISKARA POLJICA  društvo s ograničenom odgovornošću za grafičku djelatnost, OIB 64491309236, Dućki Put 10, 21315 Dugi Rat</item>
    </derivirana_varijabla>
  </DomainObject.Predmet.ProtuStrankaListFormatedWithAdressOIB>
  <DomainObject.Predmet.ProtuStrankaListNazivFormated>
    <izvorni_sadrzaj>
      <item>TISKARA POLJICA  društvo s ograničenom odgovornošću za grafičku djelatnost</item>
    </izvorni_sadrzaj>
    <derivirana_varijabla naziv="DomainObject.Predmet.ProtuStrankaListNazivFormated_1">
      <item>TISKARA POLJICA  društvo s ograničenom odgovornošću za grafičku djelatnost</item>
    </derivirana_varijabla>
  </DomainObject.Predmet.ProtuStrankaListNazivFormated>
  <DomainObject.Predmet.ProtuStrankaListNazivFormatedOIB>
    <izvorni_sadrzaj>
      <item>TISKARA POLJICA  društvo s ograničenom odgovornošću za grafičku djelatnost, OIB 64491309236</item>
    </izvorni_sadrzaj>
    <derivirana_varijabla naziv="DomainObject.Predmet.ProtuStrankaListNazivFormatedOIB_1">
      <item>TISKARA POLJICA  društvo s ograničenom odgovornošću za grafičku djelatnost, OIB 64491309236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TISKARA POLJICA  društvo s ograničenom odgovornošću za grafičku djelatnost</izvorni_sadrzaj>
    <derivirana_varijabla naziv="DomainObject.Predmet.ProtustrankaIDrugi_1">TISKARA POLJICA  društvo s ograničenom odgovornošću za grafičku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TISKARA POLJICA  društvo s ograničenom odgovornošću za grafičku djelatnost, OIB 64491309236, Dućki Put 10, 21315 Dugi Rat</izvorni_sadrzaj>
    <derivirana_varijabla naziv="DomainObject.Predmet.ProtustrankaIDrugiAdressOIB_1">TISKARA POLJICA  društvo s ograničenom odgovornošću za grafičku djelatnost, OIB 64491309236, Dućki Put 10,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POLJICA  društvo s ograničenom odgovornošću za grafičku djelatnost</item>
      <item>FINANCIJSKA AGENCIJA, RC SPLIT</item>
    </izvorni_sadrzaj>
    <derivirana_varijabla naziv="DomainObject.Predmet.SudioniciListNaziv_1">
      <item>TISKARA POLJICA  društvo s ograničenom odgovornošću za grafičku djelatnost</item>
      <item>FINANCIJSKA AGENCIJA, RC SPLIT</item>
    </derivirana_varijabla>
  </DomainObject.Predmet.SudioniciListNaziv>
  <DomainObject.Predmet.SudioniciListAdressOIB>
    <izvorni_sadrzaj>
      <item>TISKARA POLJICA  društvo s ograničenom odgovornošću za grafičku djelatnost, OIB 64491309236, Dućki Put 10,21315 Dugi Rat</item>
      <item>FINANCIJSKA AGENCIJA, RC SPLIT, OIB 85821130368, Mažuranićevo šetalište 24 b,21000 Split</item>
    </izvorni_sadrzaj>
    <derivirana_varijabla naziv="DomainObject.Predmet.SudioniciListAdressOIB_1">
      <item>TISKARA POLJICA  društvo s ograničenom odgovornošću za grafičku djelatnost, OIB 64491309236, Dućki Put 10,21315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64491309236</item>
      <item>, OIB 85821130368</item>
    </izvorni_sadrzaj>
    <derivirana_varijabla naziv="DomainObject.Predmet.SudioniciListNazivOIB_1">
      <item>, OIB 64491309236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1C3BF-9F60-4774-AD9D-FACF347CD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3999</properties:Characters>
  <properties:Lines>107</properties:Lines>
  <properties:Paragraphs>34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2016-03-30T06:26:00Z</cp:lastPrinted>
  <dcterms:modified xmlns:xsi="http://www.w3.org/2001/XMLSchema-instance" xsi:type="dcterms:W3CDTF">2016-03-30T06:26:00Z</dcterms:modified>
  <cp:revision>212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