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d39e" w14:paraId="886d39e" w:rsidRDefault="006070AE" w:rsidP="006070AE" w:rsidR="006070AE" w:rsidRPr="00C10C53">
      <w:pPr>
        <w15:collapsed w:val="false"/>
      </w:pPr>
      <w:bookmarkStart w:name="_GoBack" w:id="0"/>
      <w:bookmarkEnd w:id="0"/>
      <w:r>
        <w:t xml:space="preserve">                   </w:t>
      </w:r>
      <w:r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C53">
        <w:t xml:space="preserve">           </w:t>
      </w:r>
    </w:p>
    <w:p w:rsidRDefault="006070AE" w:rsidP="006070AE" w:rsidR="006070AE" w:rsidRPr="00C10C53">
      <w:r w:rsidRPr="00C10C53">
        <w:t xml:space="preserve">    REPUBLIKA HRVATSKA </w:t>
      </w:r>
    </w:p>
    <w:p w:rsidRDefault="006070AE" w:rsidP="006070AE" w:rsidR="006070AE" w:rsidRPr="00C10C53">
      <w:r>
        <w:t xml:space="preserve"> </w:t>
      </w:r>
      <w:r w:rsidRPr="00C10C53">
        <w:t xml:space="preserve">TRGOVAČKI SUD U </w:t>
      </w:r>
      <w:proofErr w:type="spellStart"/>
      <w:r w:rsidRPr="00C10C53">
        <w:t>PAZINU</w:t>
      </w:r>
      <w:proofErr w:type="spellEnd"/>
    </w:p>
    <w:p w:rsidRDefault="006070AE" w:rsidP="006070AE" w:rsidR="006070AE" w:rsidRPr="00C10C53">
      <w:r>
        <w:t xml:space="preserve">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 </w:t>
      </w:r>
    </w:p>
    <w:p w:rsidRDefault="006070AE" w:rsidP="006070AE" w:rsidR="006070AE" w:rsidRPr="00C10C53">
      <w:pPr>
        <w:jc w:val="both"/>
      </w:pPr>
      <w:r w:rsidRPr="00C10C53">
        <w:tab/>
      </w: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jc w:val="center"/>
      </w:pPr>
      <w:r w:rsidRPr="00C10C53">
        <w:t>R E P U B L I K A  H R V A T S K A</w:t>
      </w:r>
    </w:p>
    <w:p w:rsidRDefault="006070AE" w:rsidP="006070AE" w:rsidR="006070AE" w:rsidRPr="00C10C53"/>
    <w:p w:rsidRDefault="006070AE" w:rsidP="006070AE" w:rsidR="006070AE" w:rsidRPr="00C10C53">
      <w:pPr>
        <w:jc w:val="center"/>
      </w:pPr>
      <w:r w:rsidRPr="00C10C53">
        <w:t>R J E Š E NJ E</w:t>
      </w:r>
    </w:p>
    <w:p w:rsidRDefault="006070AE" w:rsidP="006070AE" w:rsidR="006070AE" w:rsidRPr="00C10C53"/>
    <w:p w:rsidRDefault="006070AE" w:rsidP="006070AE" w:rsidR="006070AE">
      <w:pPr>
        <w:jc w:val="both"/>
      </w:pPr>
      <w:r w:rsidRPr="00C10C53">
        <w:tab/>
        <w:t xml:space="preserve">Trgovački sud u Pazinu, po sucu Damiru Rabaru, </w:t>
      </w:r>
      <w:r>
        <w:t xml:space="preserve">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>
        <w:t>MICUI</w:t>
      </w:r>
      <w:proofErr w:type="spellEnd"/>
      <w:r>
        <w:t xml:space="preserve"> </w:t>
      </w:r>
      <w:proofErr w:type="spellStart"/>
      <w:r>
        <w:t>NAUTICA</w:t>
      </w:r>
      <w:proofErr w:type="spellEnd"/>
      <w:r>
        <w:t xml:space="preserve"> j.d.o.o. Sveti Petar u Šumi, </w:t>
      </w:r>
      <w:proofErr w:type="spellStart"/>
      <w:r>
        <w:t>Sla</w:t>
      </w:r>
      <w:r w:rsidR="002A4AA8">
        <w:t>včići</w:t>
      </w:r>
      <w:proofErr w:type="spellEnd"/>
      <w:r w:rsidR="002A4AA8">
        <w:t xml:space="preserve"> </w:t>
      </w:r>
      <w:proofErr w:type="spellStart"/>
      <w:r w:rsidR="002A4AA8">
        <w:t>170B</w:t>
      </w:r>
      <w:proofErr w:type="spellEnd"/>
      <w:r w:rsidR="002A4AA8">
        <w:t xml:space="preserve">, </w:t>
      </w:r>
      <w:proofErr w:type="spellStart"/>
      <w:r w:rsidR="002A4AA8">
        <w:t>OIB</w:t>
      </w:r>
      <w:proofErr w:type="spellEnd"/>
      <w:r w:rsidR="002A4AA8">
        <w:t xml:space="preserve">: </w:t>
      </w:r>
      <w:proofErr w:type="spellStart"/>
      <w:r w:rsidR="002A4AA8">
        <w:t>06870233376</w:t>
      </w:r>
      <w:proofErr w:type="spellEnd"/>
      <w:r w:rsidR="002A4AA8">
        <w:t xml:space="preserve">, </w:t>
      </w:r>
      <w:proofErr w:type="spellStart"/>
      <w:r w:rsidR="002A4AA8">
        <w:t>14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>.,</w:t>
      </w:r>
      <w:r w:rsidRPr="00C10C53">
        <w:t xml:space="preserve"> </w:t>
      </w: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jc w:val="center"/>
      </w:pPr>
      <w:r w:rsidRPr="00C10C53">
        <w:t>r i j e š i o    j e</w:t>
      </w: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>
        <w:t>MICUI</w:t>
      </w:r>
      <w:proofErr w:type="spellEnd"/>
      <w:r>
        <w:t xml:space="preserve"> </w:t>
      </w:r>
      <w:proofErr w:type="spellStart"/>
      <w:r>
        <w:t>NAUTICA</w:t>
      </w:r>
      <w:proofErr w:type="spellEnd"/>
      <w:r>
        <w:t xml:space="preserve"> j.d.o.o. Sveti Petar u Šumi, </w:t>
      </w:r>
      <w:proofErr w:type="spellStart"/>
      <w:r>
        <w:t>Slavčići</w:t>
      </w:r>
      <w:proofErr w:type="spellEnd"/>
      <w:r>
        <w:t xml:space="preserve"> </w:t>
      </w:r>
      <w:proofErr w:type="spellStart"/>
      <w:r>
        <w:t>170B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06870233376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u iznosu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4A59C5">
        <w:t>HR43</w:t>
      </w:r>
      <w:proofErr w:type="spellEnd"/>
      <w:r w:rsidRPr="004A59C5">
        <w:t xml:space="preserve"> </w:t>
      </w:r>
      <w:proofErr w:type="spellStart"/>
      <w:r w:rsidRPr="004A59C5">
        <w:t>2390001</w:t>
      </w:r>
      <w:proofErr w:type="spellEnd"/>
      <w:r w:rsidRPr="004A59C5">
        <w:t xml:space="preserve"> </w:t>
      </w:r>
      <w:proofErr w:type="spellStart"/>
      <w:r w:rsidRPr="004A59C5">
        <w:t>1300029763</w:t>
      </w:r>
      <w:proofErr w:type="spellEnd"/>
      <w:r w:rsidRPr="00C10C53">
        <w:t xml:space="preserve">, poziv na </w:t>
      </w:r>
      <w:r w:rsidRPr="004A59C5">
        <w:t xml:space="preserve">broj </w:t>
      </w:r>
      <w:proofErr w:type="spellStart"/>
      <w:r w:rsidRPr="004A59C5">
        <w:t>020</w:t>
      </w:r>
      <w:proofErr w:type="spellEnd"/>
      <w:r>
        <w:t>-</w:t>
      </w:r>
      <w:proofErr w:type="spellStart"/>
      <w:r>
        <w:t>117</w:t>
      </w:r>
      <w:proofErr w:type="spellEnd"/>
      <w:r>
        <w:t>-</w:t>
      </w:r>
      <w:proofErr w:type="spellStart"/>
      <w:r>
        <w:t>18</w:t>
      </w:r>
      <w:proofErr w:type="spellEnd"/>
      <w:r w:rsidRPr="004A59C5">
        <w:rPr>
          <w:bCs w:val="false"/>
        </w:rPr>
        <w:t xml:space="preserve">.  </w:t>
      </w: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6070AE" w:rsidP="006070AE" w:rsidR="006070AE" w:rsidRPr="00C10C53">
      <w:pPr>
        <w:jc w:val="both"/>
        <w:rPr>
          <w:bCs w:val="false"/>
        </w:rPr>
      </w:pPr>
    </w:p>
    <w:p w:rsidRDefault="006070AE" w:rsidP="006070AE" w:rsidR="006070AE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6070AE" w:rsidP="006070AE" w:rsidR="006070AE" w:rsidRPr="00C10C53">
      <w:pPr>
        <w:jc w:val="both"/>
        <w:rPr>
          <w:lang w:val="pl-PL"/>
        </w:rPr>
      </w:pPr>
    </w:p>
    <w:p w:rsidRDefault="006070AE" w:rsidP="006070AE" w:rsidR="006070AE">
      <w:pPr>
        <w:jc w:val="both"/>
        <w:rPr>
          <w:lang w:val="pl-PL"/>
        </w:rPr>
      </w:pPr>
      <w:r w:rsidRPr="00C10C53">
        <w:rPr>
          <w:lang w:val="pl-PL"/>
        </w:rPr>
        <w:tab/>
        <w:t>U predmetu je pokrenut prethodni postupak te je zakazano ročište radi utvrđivanja pretpostavki za otvaranje s</w:t>
      </w:r>
      <w:r>
        <w:rPr>
          <w:lang w:val="pl-PL"/>
        </w:rPr>
        <w:t>tečajnog postupka nad dužnikom</w:t>
      </w:r>
      <w:r w:rsidR="002A4AA8">
        <w:rPr>
          <w:lang w:val="pl-PL"/>
        </w:rPr>
        <w:t xml:space="preserve">, </w:t>
      </w:r>
      <w:r w:rsidR="002A4AA8" w:rsidRPr="00C10C53">
        <w:rPr>
          <w:lang w:val="pl-PL"/>
        </w:rPr>
        <w:t>na koje nije pristupio nitko</w:t>
      </w:r>
      <w:r w:rsidR="002A4AA8">
        <w:rPr>
          <w:lang w:val="pl-PL"/>
        </w:rPr>
        <w:t>.</w:t>
      </w:r>
    </w:p>
    <w:p w:rsidRDefault="006070AE" w:rsidP="006070AE" w:rsidR="006070AE" w:rsidRPr="00C10C53">
      <w:pPr>
        <w:jc w:val="both"/>
      </w:pPr>
    </w:p>
    <w:p w:rsidRDefault="006070AE" w:rsidP="006070AE" w:rsidR="006070AE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6070AE" w:rsidP="006070AE" w:rsidR="006070AE" w:rsidRPr="00C10C53">
      <w:pPr>
        <w:spacing w:lineRule="atLeast" w:line="240"/>
        <w:jc w:val="both"/>
      </w:pPr>
    </w:p>
    <w:p w:rsidRDefault="006070AE" w:rsidP="006070AE" w:rsidR="006070AE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</w:t>
      </w:r>
      <w:r>
        <w:t xml:space="preserve">a stečajnog postupka (st. 1.). </w:t>
      </w:r>
      <w:r w:rsidRPr="00C10C53">
        <w:t xml:space="preserve">Ako osobe iz stavka 1. tog članka ne predujme traženi iznos, sud će donijeti rješenje o otvaranju i zaključenju stečajnoga postupka. </w:t>
      </w: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 </w:t>
      </w:r>
    </w:p>
    <w:p w:rsidRDefault="006070AE" w:rsidP="006070AE" w:rsidR="006070AE">
      <w:pPr>
        <w:jc w:val="both"/>
      </w:pPr>
    </w:p>
    <w:p w:rsidRDefault="006070AE" w:rsidP="006070AE" w:rsidR="006070AE" w:rsidRPr="00C10C53">
      <w:pPr>
        <w:jc w:val="center"/>
      </w:pPr>
    </w:p>
    <w:p w:rsidRDefault="006070AE" w:rsidP="006070AE" w:rsidR="006070AE" w:rsidRPr="00C10C53">
      <w:pPr>
        <w:jc w:val="center"/>
      </w:pPr>
      <w:r w:rsidRPr="00C10C53">
        <w:t xml:space="preserve">U Pazinu, </w:t>
      </w:r>
      <w:proofErr w:type="spellStart"/>
      <w:r>
        <w:t>1</w:t>
      </w:r>
      <w:r w:rsidR="002A4AA8">
        <w:t>4</w:t>
      </w:r>
      <w:proofErr w:type="spellEnd"/>
      <w:r>
        <w:t xml:space="preserve">. svibnja </w:t>
      </w:r>
      <w:proofErr w:type="spellStart"/>
      <w:r>
        <w:t>2018</w:t>
      </w:r>
      <w:proofErr w:type="spellEnd"/>
      <w:r w:rsidRPr="00C10C53">
        <w:t>.</w:t>
      </w:r>
      <w:r>
        <w:t xml:space="preserve"> </w:t>
      </w: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ind w:firstLine="708" w:left="5664"/>
        <w:jc w:val="both"/>
      </w:pPr>
      <w:r w:rsidRPr="00C10C53">
        <w:t xml:space="preserve">Stečajni sudac </w:t>
      </w:r>
    </w:p>
    <w:p w:rsidRDefault="006070AE" w:rsidP="006070AE" w:rsidR="006070AE" w:rsidRPr="00C10C53">
      <w:pPr>
        <w:ind w:firstLine="708" w:left="5664"/>
        <w:jc w:val="both"/>
      </w:pPr>
      <w:r w:rsidRPr="00C10C53">
        <w:t>Damir Rabar</w:t>
      </w:r>
      <w:r w:rsidR="005A1E71">
        <w:t>, v.r.</w:t>
      </w: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jc w:val="both"/>
      </w:pPr>
      <w:r w:rsidRPr="00C10C53">
        <w:t>UPUTA O PRAVNOM LIJEKU:</w:t>
      </w:r>
    </w:p>
    <w:p w:rsidRDefault="006070AE" w:rsidP="006070AE" w:rsidR="006070AE" w:rsidRPr="00C10C53">
      <w:pPr>
        <w:jc w:val="both"/>
      </w:pPr>
      <w:r>
        <w:tab/>
        <w:t xml:space="preserve">Protiv ovog rješenja </w:t>
      </w:r>
      <w:r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6070AE" w:rsidP="006070AE" w:rsidR="006070AE" w:rsidRPr="00C10C53"/>
    <w:p w:rsidRDefault="006070AE" w:rsidP="006070AE" w:rsidR="006070AE">
      <w:pPr>
        <w:jc w:val="both"/>
      </w:pPr>
      <w:r w:rsidRPr="00C10C53">
        <w:t>DNA:</w:t>
      </w:r>
    </w:p>
    <w:p w:rsidRDefault="006070AE" w:rsidP="006070AE" w:rsidR="006070AE" w:rsidRPr="00C10C53">
      <w:pPr>
        <w:jc w:val="both"/>
      </w:pPr>
      <w:r w:rsidRPr="00C10C53">
        <w:t xml:space="preserve">- e-Oglasna ploča suda </w:t>
      </w:r>
      <w:r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6070AE" w:rsidP="006070AE" w:rsidR="006070AE" w:rsidRPr="00C10C53">
      <w:pPr>
        <w:jc w:val="both"/>
      </w:pPr>
    </w:p>
    <w:p w:rsidRDefault="006070AE" w:rsidP="006070AE" w:rsidR="006070AE" w:rsidRPr="00C10C53">
      <w:pPr>
        <w:ind w:left="360"/>
        <w:jc w:val="both"/>
      </w:pPr>
    </w:p>
    <w:p w:rsidRDefault="006070AE" w:rsidP="006070AE" w:rsidR="006070AE" w:rsidRPr="00C10C53">
      <w:pPr>
        <w:jc w:val="both"/>
      </w:pPr>
    </w:p>
    <w:p w:rsidRDefault="006070AE" w:rsidP="006070AE" w:rsidR="006070AE" w:rsidRPr="00C10C53"/>
    <w:p w:rsidRDefault="006070AE" w:rsidP="006070AE" w:rsidR="006070AE" w:rsidRPr="00C10C53"/>
    <w:p w:rsidRDefault="00753A2E" w:rsidR="00753A2E"/>
    <w:sectPr w:rsidSect="00E528A6" w:rsidR="00753A2E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0AE" w:rsidP="006070AE" w:rsidR="006070AE">
      <w:r>
        <w:separator/>
      </w:r>
    </w:p>
  </w:endnote>
  <w:endnote w:id="0" w:type="continuationSeparator">
    <w:p w:rsidRDefault="006070AE" w:rsidP="006070AE" w:rsidR="00607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0AE" w:rsidP="006070AE" w:rsidR="006070AE">
      <w:r>
        <w:separator/>
      </w:r>
    </w:p>
  </w:footnote>
  <w:footnote w:id="0" w:type="continuationSeparator">
    <w:p w:rsidRDefault="006070AE" w:rsidP="006070AE" w:rsidR="00607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0AE" w:rsidP="00045278" w:rsidR="00045278">
    <w:pPr>
      <w:pStyle w:val="Zaglavlje"/>
      <w:jc w:val="right"/>
    </w:pPr>
    <w:r>
      <w:tab/>
      <w:t>2</w:t>
    </w:r>
    <w:r>
      <w:tab/>
    </w:r>
    <w:r w:rsidRPr="00C10C53">
      <w:t>1 St-</w:t>
    </w:r>
    <w:proofErr w:type="spellStart"/>
    <w:r>
      <w:t>117</w:t>
    </w:r>
    <w:proofErr w:type="spellEnd"/>
    <w:r>
      <w:t>/</w:t>
    </w:r>
    <w:proofErr w:type="spellStart"/>
    <w:r>
      <w:t>18</w:t>
    </w:r>
    <w:proofErr w:type="spellEnd"/>
    <w:r w:rsidRPr="00C10C53">
      <w:t>-</w:t>
    </w:r>
    <w:r>
      <w:t>8</w:t>
    </w:r>
  </w:p>
  <w:p w:rsidRDefault="00481265" w:rsidP="00E528A6" w:rsidR="00E528A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0AE" w:rsidP="00E528A6" w:rsidR="00E528A6">
    <w:pPr>
      <w:pStyle w:val="Zaglavlje"/>
      <w:jc w:val="right"/>
    </w:pPr>
    <w:r w:rsidRPr="00C10C53">
      <w:t>1 St-</w:t>
    </w:r>
    <w:proofErr w:type="spellStart"/>
    <w:r>
      <w:t>117</w:t>
    </w:r>
    <w:proofErr w:type="spellEnd"/>
    <w:r>
      <w:t>/</w:t>
    </w:r>
    <w:proofErr w:type="spellStart"/>
    <w:r>
      <w:t>18</w:t>
    </w:r>
    <w:proofErr w:type="spellEnd"/>
    <w:r w:rsidRPr="00C10C53">
      <w:t>-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0AE"/>
    <w:rsid w:val="002A4AA8"/>
    <w:rsid w:val="00481265"/>
    <w:rsid w:val="005A1E71"/>
    <w:rsid w:val="006070AE"/>
    <w:rsid w:val="006575F1"/>
    <w:rsid w:val="0075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70A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7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70A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70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70A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7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70A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2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70A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7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70A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70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0A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7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70A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2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MICUI NAUTICA j.d.o.o. SVETI PETAR U ŠUMI</izvorni_sadrzaj>
    <derivirana_varijabla naziv="DomainObject.Predmet.ProtustrankaFormated_1">  MICUI NAUTICA j.d.o.o. SVETI PETAR U ŠUMI</derivirana_varijabla>
  </DomainObject.Predmet.ProtustrankaFormated>
  <DomainObject.Predmet.ProtustrankaFormatedOIB>
    <izvorni_sadrzaj>  MICUI NAUTICA j.d.o.o. SVETI PETAR U ŠUMI, OIB 06870233376</izvorni_sadrzaj>
    <derivirana_varijabla naziv="DomainObject.Predmet.ProtustrankaFormatedOIB_1">  MICUI NAUTICA j.d.o.o. SVETI PETAR U ŠUMI, OIB 06870233376</derivirana_varijabla>
  </DomainObject.Predmet.ProtustrankaFormatedOIB>
  <DomainObject.Predmet.ProtustrankaFormatedWithAdress>
    <izvorni_sadrzaj> MICUI NAUTICA j.d.o.o. SVETI PETAR U ŠUMI, Slavčići 170 B, 52404 Sveti Petar u Šumi</izvorni_sadrzaj>
    <derivirana_varijabla naziv="DomainObject.Predmet.ProtustrankaFormatedWithAdress_1"> MICUI NAUTICA j.d.o.o. SVETI PETAR U ŠUMI, Slavčići 170 B, 52404 Sveti Petar u Šumi</derivirana_varijabla>
  </DomainObject.Predmet.ProtustrankaFormatedWithAdress>
  <DomainObject.Predmet.ProtustrankaFormatedWithAdressOIB>
    <izvorni_sadrzaj> MICUI NAUTICA j.d.o.o. SVETI PETAR U ŠUMI, OIB 06870233376, Slavčići 170 B, 52404 Sveti Petar u Šumi</izvorni_sadrzaj>
    <derivirana_varijabla naziv="DomainObject.Predmet.ProtustrankaFormatedWithAdressOIB_1"> MICUI NAUTICA j.d.o.o. SVETI PETAR U ŠUMI, OIB 06870233376, Slavčići 170 B, 52404 Sveti Petar u Šumi</derivirana_varijabla>
  </DomainObject.Predmet.ProtustrankaFormatedWithAdressOIB>
  <DomainObject.Predmet.ProtustrankaWithAdress>
    <izvorni_sadrzaj>MICUI NAUTICA j.d.o.o. SVETI PETAR U ŠUMI Slavčići 170 B, 52404 Sveti Petar u Šumi</izvorni_sadrzaj>
    <derivirana_varijabla naziv="DomainObject.Predmet.ProtustrankaWithAdress_1">MICUI NAUTICA j.d.o.o. SVETI PETAR U ŠUMI Slavčići 170 B, 52404 Sveti Petar u Šumi</derivirana_varijabla>
  </DomainObject.Predmet.ProtustrankaWithAdress>
  <DomainObject.Predmet.ProtustrankaWithAdressOIB>
    <izvorni_sadrzaj>MICUI NAUTICA j.d.o.o. SVETI PETAR U ŠUMI, OIB 06870233376, Slavčići 170 B, 52404 Sveti Petar u Šumi</izvorni_sadrzaj>
    <derivirana_varijabla naziv="DomainObject.Predmet.ProtustrankaWithAdressOIB_1">MICUI NAUTICA j.d.o.o. SVETI PETAR U ŠUMI, OIB 06870233376, Slavčići 170 B, 52404 Sveti Petar u Šumi</derivirana_varijabla>
  </DomainObject.Predmet.ProtustrankaWithAdressOIB>
  <DomainObject.Predmet.ProtustrankaNazivFormated>
    <izvorni_sadrzaj>MICUI NAUTICA j.d.o.o. SVETI PETAR U ŠUMI</izvorni_sadrzaj>
    <derivirana_varijabla naziv="DomainObject.Predmet.ProtustrankaNazivFormated_1">MICUI NAUTICA j.d.o.o. SVETI PETAR U ŠUMI</derivirana_varijabla>
  </DomainObject.Predmet.ProtustrankaNazivFormated>
  <DomainObject.Predmet.ProtustrankaNazivFormatedOIB>
    <izvorni_sadrzaj>MICUI NAUTICA j.d.o.o. SVETI PETAR U ŠUMI, OIB 06870233376</izvorni_sadrzaj>
    <derivirana_varijabla naziv="DomainObject.Predmet.ProtustrankaNazivFormatedOIB_1">MICUI NAUTICA j.d.o.o. SVETI PETAR U ŠUMI, OIB 06870233376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13141.97</izvorni_sadrzaj>
    <derivirana_varijabla naziv="DomainObject.Predmet.TrenutnaVrijednost_1">13141.97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MICUI NAUTICA j.d.o.o. SVETI PETAR U ŠUMI</item>
    </izvorni_sadrzaj>
    <derivirana_varijabla naziv="DomainObject.Predmet.ProtuStrankaListFormated_1">
      <item>MICUI NAUTICA j.d.o.o. SVETI PETAR U ŠUMI</item>
    </derivirana_varijabla>
  </DomainObject.Predmet.ProtuStrankaListFormated>
  <DomainObject.Predmet.ProtuStrankaListFormatedOIB>
    <izvorni_sadrzaj>
      <item>MICUI NAUTICA j.d.o.o. SVETI PETAR U ŠUMI, OIB 06870233376</item>
    </izvorni_sadrzaj>
    <derivirana_varijabla naziv="DomainObject.Predmet.ProtuStrankaListFormatedOIB_1">
      <item>MICUI NAUTICA j.d.o.o. SVETI PETAR U ŠUMI, OIB 06870233376</item>
    </derivirana_varijabla>
  </DomainObject.Predmet.ProtuStrankaListFormatedOIB>
  <DomainObject.Predmet.ProtuStrankaListFormatedWithAdress>
    <izvorni_sadrzaj>
      <item>MICUI NAUTICA j.d.o.o. SVETI PETAR U ŠUMI, Slavčići 170 B, 52404 Sveti Petar u Šumi</item>
    </izvorni_sadrzaj>
    <derivirana_varijabla naziv="DomainObject.Predmet.ProtuStrankaListFormatedWithAdress_1">
      <item>MICUI NAUTICA j.d.o.o. SVETI PETAR U ŠUMI, Slavčići 170 B, 52404 Sveti Petar u Šumi</item>
    </derivirana_varijabla>
  </DomainObject.Predmet.ProtuStrankaListFormatedWithAdress>
  <DomainObject.Predmet.ProtuStrankaListFormatedWithAdressOIB>
    <izvorni_sadrzaj>
      <item>MICUI NAUTICA j.d.o.o. SVETI PETAR U ŠUMI, OIB 06870233376, Slavčići 170 B, 52404 Sveti Petar u Šumi</item>
    </izvorni_sadrzaj>
    <derivirana_varijabla naziv="DomainObject.Predmet.ProtuStrankaListFormatedWithAdressOIB_1">
      <item>MICUI NAUTICA j.d.o.o. SVETI PETAR U ŠUMI, OIB 06870233376, Slavčići 170 B, 52404 Sveti Petar u Šumi</item>
    </derivirana_varijabla>
  </DomainObject.Predmet.ProtuStrankaListFormatedWithAdressOIB>
  <DomainObject.Predmet.ProtuStrankaListNazivFormated>
    <izvorni_sadrzaj>
      <item>MICUI NAUTICA j.d.o.o. SVETI PETAR U ŠUMI</item>
    </izvorni_sadrzaj>
    <derivirana_varijabla naziv="DomainObject.Predmet.ProtuStrankaListNazivFormated_1">
      <item>MICUI NAUTICA j.d.o.o. SVETI PETAR U ŠUMI</item>
    </derivirana_varijabla>
  </DomainObject.Predmet.ProtuStrankaListNazivFormated>
  <DomainObject.Predmet.ProtuStrankaListNazivFormatedOIB>
    <izvorni_sadrzaj>
      <item>MICUI NAUTICA j.d.o.o. SVETI PETAR U ŠUMI, OIB 06870233376</item>
    </izvorni_sadrzaj>
    <derivirana_varijabla naziv="DomainObject.Predmet.ProtuStrankaListNazivFormatedOIB_1">
      <item>MICUI NAUTICA j.d.o.o. SVETI PETAR U ŠUMI, OIB 06870233376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MICUI NAUTICA j.d.o.o. SVETI PETAR U ŠUMI</izvorni_sadrzaj>
    <derivirana_varijabla naziv="DomainObject.Predmet.ProtustrankaIDrugi_1">MICUI NAUTICA j.d.o.o.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MICUI NAUTICA j.d.o.o. SVETI PETAR U ŠUMI, OIB 06870233376, Slavčići 170 B, 52404 Sveti Petar u Šumi</izvorni_sadrzaj>
    <derivirana_varijabla naziv="DomainObject.Predmet.ProtustrankaIDrugiAdressOIB_1">MICUI NAUTICA j.d.o.o. SVETI PETAR U ŠUMI, OIB 06870233376, Slavčići 170 B,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MICUI NAUTICA j.d.o.o. SVETI PETAR U ŠUMI</item>
    </izvorni_sadrzaj>
    <derivirana_varijabla naziv="DomainObject.Predmet.SudioniciListNaziv_1">
      <item>FINANCIJSKA AGENCIJA, RC RIJEKA, PODRUŽNICA PULA, PULA</item>
      <item>MICUI NAUTICA j.d.o.o. SVETI PETAR U ŠUMI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MICUI NAUTICA j.d.o.o. SVETI PETAR U ŠUMI, OIB 06870233376, Slavčići 170 B,52404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MICUI NAUTICA j.d.o.o. SVETI PETAR U ŠUMI, OIB 06870233376, Slavčići 170 B,52404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06870233376</item>
    </izvorni_sadrzaj>
    <derivirana_varijabla naziv="DomainObject.Predmet.SudioniciListNazivOIB_1">
      <item>, OIB 85821130368</item>
      <item>, OIB 06870233376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2160</properties:Characters>
  <properties:Lines>69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2018-05-10T07:45:00Z</dcterms:created>
  <dc:creator>Lorena Paris Aničić</dc:creator>
  <cp:lastModifiedBy>Lorena Paris Aničić</cp:lastModifiedBy>
  <cp:lastPrinted>2018-05-14T12:19:00Z</cp:lastPrinted>
  <dcterms:modified xmlns:xsi="http://www.w3.org/2001/XMLSchema-instance" xsi:type="dcterms:W3CDTF">2018-05-14T12:20:00Z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(St-117-18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