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3dbe" w14:paraId="8763dbe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23E5" w:rsidP="008875CB" w:rsidR="00E623E5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7453AF">
        <w:rPr>
          <w:sz w:val="24"/>
          <w:szCs w:val="24"/>
        </w:rPr>
        <w:t>67. St-835</w:t>
      </w:r>
      <w:r w:rsidR="00146549">
        <w:rPr>
          <w:sz w:val="24"/>
          <w:szCs w:val="24"/>
        </w:rPr>
        <w:t>/13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7453AF" w:rsidRPr="007453AF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7453AF" w:rsidRPr="007453AF">
        <w:rPr>
          <w:bCs/>
          <w:sz w:val="24"/>
          <w:szCs w:val="24"/>
        </w:rPr>
        <w:t>89183231015</w:t>
      </w:r>
      <w:r w:rsidR="00142285" w:rsidRPr="006562E1">
        <w:rPr>
          <w:sz w:val="24"/>
          <w:szCs w:val="24"/>
        </w:rPr>
        <w:t xml:space="preserve">, </w:t>
      </w:r>
      <w:r w:rsidR="007453AF">
        <w:rPr>
          <w:sz w:val="24"/>
          <w:szCs w:val="24"/>
        </w:rPr>
        <w:t>5. lipnja 2017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7453AF" w:rsidRPr="007453AF">
        <w:rPr>
          <w:bCs/>
          <w:sz w:val="24"/>
          <w:szCs w:val="24"/>
          <w:lang w:val="pt-BR"/>
        </w:rPr>
        <w:t>CADIS GRUPA d.o.o. u stečaju, Zagreb, Horvaćanska cesta 67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146549">
        <w:rPr>
          <w:sz w:val="24"/>
          <w:szCs w:val="24"/>
        </w:rPr>
        <w:t xml:space="preserve">17. </w:t>
      </w:r>
      <w:r w:rsidR="007453AF">
        <w:rPr>
          <w:sz w:val="24"/>
          <w:szCs w:val="24"/>
        </w:rPr>
        <w:t>srpanj</w:t>
      </w:r>
      <w:r w:rsidR="00146549">
        <w:rPr>
          <w:sz w:val="24"/>
          <w:szCs w:val="24"/>
        </w:rPr>
        <w:t xml:space="preserve"> 2017. u 10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7453AF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7453AF">
        <w:rPr>
          <w:sz w:val="24"/>
          <w:szCs w:val="24"/>
        </w:rPr>
        <w:t>5. lipnja 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31270">
        <w:rPr>
          <w:rFonts w:hAnsi="Times New Roman" w:ascii="Times New Roman"/>
          <w:b w:val="false"/>
          <w:color w:val="auto"/>
          <w:szCs w:val="24"/>
        </w:rPr>
        <w:t>,v.r.</w:t>
      </w:r>
      <w:r w:rsidR="00E623E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>
      <w:pPr>
        <w:rPr>
          <w:sz w:val="24"/>
          <w:szCs w:val="24"/>
        </w:rPr>
      </w:pPr>
    </w:p>
    <w:p w:rsidRDefault="00E623E5" w:rsidP="00D65985" w:rsidR="00E623E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623E5" w:rsidP="00213E8D" w:rsidR="00E623E5">
      <w:pPr>
        <w:jc w:val="both"/>
        <w:rPr>
          <w:sz w:val="24"/>
          <w:szCs w:val="24"/>
        </w:rPr>
      </w:pPr>
    </w:p>
    <w:p w:rsidRDefault="00331270" w:rsidP="00331270" w:rsidR="0033127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331270" w:rsidP="00331270" w:rsidR="0033127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221B3D" w:rsidP="00331270" w:rsidR="00221B3D" w:rsidRPr="008875CB">
      <w:pPr>
        <w:ind w:left="720"/>
        <w:jc w:val="right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46549"/>
    <w:rsid w:val="002052AA"/>
    <w:rsid w:val="00213E8D"/>
    <w:rsid w:val="00221B3D"/>
    <w:rsid w:val="00310357"/>
    <w:rsid w:val="00331270"/>
    <w:rsid w:val="00490AD9"/>
    <w:rsid w:val="00496860"/>
    <w:rsid w:val="004A5FFF"/>
    <w:rsid w:val="00577C20"/>
    <w:rsid w:val="006562E1"/>
    <w:rsid w:val="007453AF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23E5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31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31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963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2017-06-02T11:27:00Z</dcterms:created>
  <dc:creator>nmarkovic</dc:creator>
  <cp:lastModifiedBy>Katica Franjić</cp:lastModifiedBy>
  <cp:lastPrinted>2017-06-05T07:10:00Z</cp:lastPrinted>
  <dcterms:modified xmlns:xsi="http://www.w3.org/2001/XMLSchema-instance" xsi:type="dcterms:W3CDTF">2017-06-05T07:10:00Z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