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c82e" w14:paraId="9b9c82e" w:rsidRDefault="00517172" w:rsidP="00BC578D" w:rsidR="00517172" w:rsidRPr="009C23CC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9C23CC">
        <w:rPr>
          <w:b/>
        </w:rPr>
        <w:t>Posl</w:t>
      </w:r>
      <w:proofErr w:type="spellEnd"/>
      <w:r w:rsidRPr="009C23CC">
        <w:rPr>
          <w:b/>
        </w:rPr>
        <w:t xml:space="preserve">. br. </w:t>
      </w:r>
      <w:r w:rsidR="009C23CC" w:rsidRPr="009C23CC">
        <w:rPr>
          <w:b/>
        </w:rPr>
        <w:t>18</w:t>
      </w:r>
      <w:r w:rsidRPr="009C23CC">
        <w:rPr>
          <w:b/>
        </w:rPr>
        <w:t xml:space="preserve"> St</w:t>
      </w:r>
      <w:r w:rsidR="009C23CC" w:rsidRPr="009C23CC">
        <w:rPr>
          <w:b/>
        </w:rPr>
        <w:t>-</w:t>
      </w:r>
      <w:r w:rsidR="00640213">
        <w:rPr>
          <w:b/>
        </w:rPr>
        <w:t>174</w:t>
      </w:r>
      <w:r w:rsidR="009C23CC" w:rsidRPr="009C23CC">
        <w:rPr>
          <w:b/>
        </w:rPr>
        <w:t>/2016</w:t>
      </w:r>
    </w:p>
    <w:p w:rsidRDefault="00B06D37" w:rsidR="00BC578D" w:rsidRPr="009C23CC">
      <w:pPr>
        <w:ind w:firstLine="708"/>
        <w:rPr>
          <w:b/>
        </w:rPr>
      </w:pPr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1F2999" w:rsidRPr="009C23CC">
      <w:pPr>
        <w:jc w:val="both"/>
        <w:rPr>
          <w:b/>
        </w:rPr>
      </w:pPr>
      <w:r w:rsidRPr="009C23CC">
        <w:t xml:space="preserve"> </w:t>
      </w:r>
    </w:p>
    <w:p w:rsidRDefault="009C23CC" w:rsidP="00914B6F" w:rsidR="009C23CC" w:rsidRPr="009C23CC">
      <w:pPr>
        <w:jc w:val="both"/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 w:rsidRPr="009C23CC">
      <w:pPr>
        <w:rPr>
          <w:b/>
        </w:rPr>
      </w:pPr>
    </w:p>
    <w:p w:rsidRDefault="006A7784" w:rsidP="006A7784" w:rsidR="001F2999" w:rsidRPr="009C23CC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640213" w:rsidRPr="00640213">
        <w:t xml:space="preserve">PULIĆ d.o.o. za trgovinu, ugostiteljstvo i usluge "u stečaju", </w:t>
      </w:r>
      <w:proofErr w:type="spellStart"/>
      <w:r w:rsidR="00640213" w:rsidRPr="00640213">
        <w:t>Močići</w:t>
      </w:r>
      <w:proofErr w:type="spellEnd"/>
      <w:r w:rsidR="00640213" w:rsidRPr="00640213">
        <w:t>, Dobrota 18, MBS: 090018823, OIB: 40684962960, zastupanog po stečajnom upravitelju Milan</w:t>
      </w:r>
      <w:r w:rsidR="00640213">
        <w:t>u</w:t>
      </w:r>
      <w:r w:rsidR="00640213" w:rsidRPr="00640213">
        <w:t xml:space="preserve"> Ljubičić</w:t>
      </w:r>
      <w:r w:rsidR="00640213">
        <w:t>,</w:t>
      </w:r>
      <w:r w:rsidR="00640213" w:rsidRPr="00640213">
        <w:t xml:space="preserve"> Kolan, </w:t>
      </w:r>
      <w:proofErr w:type="spellStart"/>
      <w:r w:rsidR="00640213" w:rsidRPr="00640213">
        <w:t>Šimuni</w:t>
      </w:r>
      <w:proofErr w:type="spellEnd"/>
      <w:r w:rsidR="00640213" w:rsidRPr="00640213">
        <w:t xml:space="preserve"> 142, OIB: 87161295116</w:t>
      </w:r>
      <w:r w:rsidRPr="009C23CC">
        <w:t xml:space="preserve">, </w:t>
      </w:r>
      <w:r w:rsidR="001F2999" w:rsidRPr="009C23CC">
        <w:t xml:space="preserve">dana </w:t>
      </w:r>
      <w:r w:rsidR="00640213">
        <w:t>06. prosinca</w:t>
      </w:r>
      <w:r w:rsidR="009774EB" w:rsidRPr="009C23CC">
        <w:t xml:space="preserve"> </w:t>
      </w:r>
      <w:r w:rsidR="001F2999" w:rsidRPr="009C23CC">
        <w:t>2016. godine,</w:t>
      </w:r>
    </w:p>
    <w:p w:rsidRDefault="00914B6F" w:rsidP="00914B6F" w:rsidR="00914B6F" w:rsidRPr="009C23CC">
      <w:pPr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BD6B28" w:rsidRPr="009C23CC">
        <w:t>ednosti nekretnine označene kao:</w:t>
      </w:r>
    </w:p>
    <w:p w:rsidRDefault="006A7784" w:rsidP="00517172" w:rsidR="006A7784" w:rsidRPr="009C23CC">
      <w:pPr>
        <w:ind w:firstLine="708"/>
        <w:jc w:val="both"/>
      </w:pPr>
    </w:p>
    <w:p w:rsidRDefault="00640213" w:rsidP="00640213" w:rsidR="00640213" w:rsidRPr="00640213">
      <w:pPr>
        <w:jc w:val="both"/>
      </w:pPr>
      <w:r>
        <w:t>-</w:t>
      </w:r>
      <w:r w:rsidRPr="00640213">
        <w:t xml:space="preserve">1692/10000 suvlasničkog dijela nekretnine </w:t>
      </w:r>
      <w:proofErr w:type="spellStart"/>
      <w:r w:rsidRPr="00640213">
        <w:t>kat.čest</w:t>
      </w:r>
      <w:proofErr w:type="spellEnd"/>
      <w:r w:rsidRPr="00640213">
        <w:t xml:space="preserve">. br. 499/3 – stambena zgrada br. 7 D Gračansko borje i dvorište, površine 1061 m2,  upisane kod Općinskog građanskog suda u Zagrebu u </w:t>
      </w:r>
      <w:proofErr w:type="spellStart"/>
      <w:r w:rsidRPr="00640213">
        <w:t>z.ul</w:t>
      </w:r>
      <w:proofErr w:type="spellEnd"/>
      <w:r w:rsidRPr="00640213">
        <w:t xml:space="preserve">. 1167, podul.4, za k.o. Gračani, što u naravi predstavlja trosobni stan oznake A na prvom katu koji se sastoji od ulaznog hodnika, WC-a, dnevnog boravka, kuhinje, kupaonice, degažmana, dvije sobe i dva balkona, ukupne površine 116,95 </w:t>
      </w:r>
      <w:proofErr w:type="spellStart"/>
      <w:r w:rsidRPr="00640213">
        <w:t>čm</w:t>
      </w:r>
      <w:proofErr w:type="spellEnd"/>
      <w:r w:rsidRPr="00640213">
        <w:t xml:space="preserve">, spremišta oznake SA površine 10,70 </w:t>
      </w:r>
      <w:proofErr w:type="spellStart"/>
      <w:r w:rsidRPr="00640213">
        <w:t>čm</w:t>
      </w:r>
      <w:proofErr w:type="spellEnd"/>
      <w:r w:rsidRPr="00640213">
        <w:t xml:space="preserve"> u podrumu zgrade, parkirališta oznake P-5 površine 12, 25 </w:t>
      </w:r>
      <w:proofErr w:type="spellStart"/>
      <w:r w:rsidRPr="00640213">
        <w:t>čm</w:t>
      </w:r>
      <w:proofErr w:type="spellEnd"/>
      <w:r w:rsidRPr="00640213">
        <w:t xml:space="preserve"> i oznake P-6 površine 12,25 </w:t>
      </w:r>
      <w:proofErr w:type="spellStart"/>
      <w:r w:rsidRPr="00640213">
        <w:t>čm</w:t>
      </w:r>
      <w:proofErr w:type="spellEnd"/>
      <w:r>
        <w:t>,</w:t>
      </w:r>
      <w:r w:rsidRPr="00640213">
        <w:t xml:space="preserve"> </w:t>
      </w:r>
    </w:p>
    <w:p w:rsidRDefault="009C23CC" w:rsidP="009C23CC" w:rsidR="009C23CC" w:rsidRPr="009C23CC">
      <w:pPr>
        <w:pStyle w:val="Odlomakpopisa"/>
        <w:ind w:left="1068"/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147613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9C23CC" w:rsidRPr="009C23CC">
        <w:rPr>
          <w:b/>
          <w:u w:val="single"/>
        </w:rPr>
        <w:t>. prosinca 2016.g. u 10</w:t>
      </w:r>
      <w:r w:rsidR="009A39D6" w:rsidRPr="009C23CC">
        <w:rPr>
          <w:b/>
          <w:u w:val="single"/>
        </w:rPr>
        <w:t>,</w:t>
      </w:r>
      <w:r w:rsidR="00640213">
        <w:rPr>
          <w:b/>
          <w:u w:val="single"/>
        </w:rPr>
        <w:t>3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>u ovaj sud, 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640213">
        <w:rPr>
          <w:b/>
        </w:rPr>
        <w:t>06. prosinca</w:t>
      </w:r>
      <w:r w:rsidR="001F2999" w:rsidRPr="009C23CC">
        <w:rPr>
          <w:b/>
        </w:rPr>
        <w:t xml:space="preserve"> 2016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6A7784" w:rsidP="006A7784" w:rsidR="006A7784" w:rsidRPr="009C23C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9C23CC">
        <w:rPr>
          <w:rFonts w:eastAsiaTheme="minorHAnsi"/>
          <w:lang w:eastAsia="en-US"/>
        </w:rPr>
        <w:t xml:space="preserve">stečajnom upravitelju </w:t>
      </w:r>
    </w:p>
    <w:p w:rsidRDefault="00640213" w:rsidP="00640213" w:rsidR="00640213" w:rsidRPr="0064021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640213">
        <w:rPr>
          <w:rFonts w:eastAsiaTheme="minorHAnsi"/>
          <w:lang w:eastAsia="en-US"/>
        </w:rPr>
        <w:t xml:space="preserve">zastupniku po zakonu </w:t>
      </w:r>
      <w:proofErr w:type="spellStart"/>
      <w:r w:rsidRPr="00640213">
        <w:rPr>
          <w:rFonts w:eastAsiaTheme="minorHAnsi"/>
          <w:lang w:eastAsia="en-US"/>
        </w:rPr>
        <w:t>razlučnog</w:t>
      </w:r>
      <w:proofErr w:type="spellEnd"/>
      <w:r w:rsidRPr="00640213">
        <w:rPr>
          <w:rFonts w:eastAsiaTheme="minorHAnsi"/>
          <w:lang w:eastAsia="en-US"/>
        </w:rPr>
        <w:t xml:space="preserve"> vjerovnika REPUBLIKA HRVATSKA - ŽDO Dubrovnik </w:t>
      </w:r>
    </w:p>
    <w:p w:rsidRDefault="00640213" w:rsidP="00640213" w:rsidR="00640213" w:rsidRPr="0064021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640213">
        <w:rPr>
          <w:rFonts w:eastAsiaTheme="minorHAnsi"/>
          <w:lang w:eastAsia="en-US"/>
        </w:rPr>
        <w:t xml:space="preserve">Punomoćniku </w:t>
      </w:r>
      <w:proofErr w:type="spellStart"/>
      <w:r w:rsidRPr="00640213">
        <w:rPr>
          <w:rFonts w:eastAsiaTheme="minorHAnsi"/>
          <w:lang w:eastAsia="en-US"/>
        </w:rPr>
        <w:t>razlučnog</w:t>
      </w:r>
      <w:proofErr w:type="spellEnd"/>
      <w:r w:rsidRPr="00640213">
        <w:rPr>
          <w:rFonts w:eastAsiaTheme="minorHAnsi"/>
          <w:lang w:eastAsia="en-US"/>
        </w:rPr>
        <w:t xml:space="preserve"> vjerovnika OTP BANKA HRVATSKA d.d. Zadar OD Šiško i partneri j.t.d. Split</w:t>
      </w:r>
    </w:p>
    <w:p w:rsidRDefault="00147613" w:rsidP="00147613" w:rsidR="005458EA" w:rsidRPr="009C23C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mrežna stranica </w:t>
      </w:r>
      <w:r w:rsidR="006A7784" w:rsidRPr="009C23CC">
        <w:rPr>
          <w:rFonts w:eastAsiaTheme="minorHAnsi"/>
          <w:lang w:eastAsia="en-US"/>
        </w:rPr>
        <w:t>e-oglasna ploča suda</w:t>
      </w:r>
      <w:r w:rsidR="009774EB" w:rsidRPr="009C23CC">
        <w:rPr>
          <w:noProof/>
        </w:rPr>
        <w:tab/>
      </w:r>
    </w:p>
    <w:sectPr w:rsidSect="006A7784" w:rsidR="005458EA" w:rsidRPr="009C23C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7137F0"/>
    <w:rsid w:val="00721B6B"/>
    <w:rsid w:val="00784A05"/>
    <w:rsid w:val="00796EB7"/>
    <w:rsid w:val="00797E23"/>
    <w:rsid w:val="007A068F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C23CC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Miljan Ljubičić, stečajni upravitelj</item>
      <item>Republika Hrvatska</item>
      <item>Tomislav Šiško</item>
      <item>Niko Pulić</item>
    </izvorni_sadrzaj>
    <derivirana_varijabla naziv="DomainObject.Predmet.OstaliListFormated_1">
      <item>Miljan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Miljan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Miljan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Miljan Ljubičić, stečajni upravitelj</item>
      <item>Republika Hrvatska</item>
      <item>Tomislav Šiško</item>
      <item>Niko Pulić</item>
    </izvorni_sadrzaj>
    <derivirana_varijabla naziv="DomainObject.Predmet.OstaliListFormatedWithAdress_1">
      <item>Miljan Ljubičić, stečajni upravitelj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Miljan Ljubičić, stečajni upravitelj</item>
      <item>Republika Hrvatska, OIB 40684962960</item>
      <item>Tomislav Šiško</item>
      <item>Niko Pulić</item>
    </izvorni_sadrzaj>
    <derivirana_varijabla naziv="DomainObject.Predmet.OstaliListFormatedWithAdressOIB_1">
      <item>Miljan Ljubičić, stečajni upravitelj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Miljan Ljubičić, stečajni upravitelj</item>
      <item>Republika Hrvatska</item>
      <item>Tomislav Šiško</item>
      <item>Niko Pulić</item>
    </izvorni_sadrzaj>
    <derivirana_varijabla naziv="DomainObject.Predmet.OstaliListNazivFormated_1">
      <item>Miljan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Miljan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Miljan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Miljan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Miljan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40684962960</item>
      <item>, OIB null</item>
      <item>, OIB 40684962960</item>
      <item>, OIB null</item>
      <item>, OIB null</item>
    </izvorni_sadrzaj>
    <derivirana_varijabla naziv="DomainObject.Predmet.SudioniciListNazivOIB_1">
      <item>, OIB 85821130368</item>
      <item>, OIB 40684962960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1360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1618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2016-12-06T08:44:00Z</dcterms:created>
  <dc:creator>sgrcic</dc:creator>
  <cp:lastModifiedBy>Katarina Franković</cp:lastModifiedBy>
  <cp:lastPrinted>2016-11-30T13:42:00Z</cp:lastPrinted>
  <dcterms:modified xmlns:xsi="http://www.w3.org/2001/XMLSchema-instance" xsi:type="dcterms:W3CDTF">2016-12-06T08:46:00Z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