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4a43" w14:paraId="3354a4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C488B">
        <w:rPr>
          <w:rFonts w:cs="Times New Roman" w:hAnsi="Times New Roman" w:ascii="Times New Roman"/>
          <w:sz w:val="24"/>
        </w:rPr>
        <w:t>2651/16-11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 xml:space="preserve">FINA-Regionalni centar Zagreb za pokretanje stečajnog postupka nad dužnikom </w:t>
      </w:r>
      <w:r w:rsidR="006F0653" w:rsidRPr="000C12DA">
        <w:t>COM GROUP d.o.o.</w:t>
      </w:r>
      <w:r w:rsidR="006F0653">
        <w:t xml:space="preserve"> Zagreb, Medvedgradska 27 MBS:</w:t>
      </w:r>
      <w:r w:rsidR="006F0653" w:rsidRPr="00EA2437">
        <w:t xml:space="preserve"> </w:t>
      </w:r>
      <w:r w:rsidR="006F0653" w:rsidRPr="000C12DA">
        <w:t>080665639</w:t>
      </w:r>
      <w:r w:rsidR="006F0653">
        <w:t xml:space="preserve"> OIB:</w:t>
      </w:r>
      <w:r w:rsidR="006F0653" w:rsidRPr="0032600B">
        <w:t xml:space="preserve"> </w:t>
      </w:r>
      <w:r w:rsidR="006F0653" w:rsidRPr="000C12DA">
        <w:t>18864296136</w:t>
      </w:r>
      <w:r w:rsidR="006F0653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</w:t>
      </w:r>
      <w:r w:rsidR="009779DC">
        <w:t>veljače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 xml:space="preserve">FINA-Regionalni centar Zagreb za pokretanje stečajnog postupka nad dužnikom </w:t>
      </w:r>
      <w:r w:rsidR="006F0653" w:rsidRPr="000C12DA">
        <w:t>COM GROUP d.o.o.</w:t>
      </w:r>
      <w:r w:rsidR="006F0653">
        <w:t xml:space="preserve"> Zagreb, Medvedgradska 27 MBS:</w:t>
      </w:r>
      <w:r w:rsidR="006F0653" w:rsidRPr="00EA2437">
        <w:t xml:space="preserve"> </w:t>
      </w:r>
      <w:r w:rsidR="006F0653" w:rsidRPr="000C12DA">
        <w:t>080665639</w:t>
      </w:r>
      <w:r w:rsidR="006F0653">
        <w:t xml:space="preserve"> OIB:</w:t>
      </w:r>
      <w:r w:rsidR="006F0653" w:rsidRPr="0032600B">
        <w:t xml:space="preserve"> </w:t>
      </w:r>
      <w:r w:rsidR="006F0653" w:rsidRPr="000C12DA">
        <w:t>18864296136</w:t>
      </w:r>
      <w:r w:rsidR="006F065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F0653">
        <w:rPr>
          <w:bCs/>
        </w:rPr>
        <w:t>2651</w:t>
      </w:r>
      <w:r w:rsidR="00D3456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F0653">
        <w:t>18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6F0653" w:rsidRPr="000C12DA">
        <w:t>COM GROUP d.o.o.</w:t>
      </w:r>
      <w:r w:rsidR="006F0653">
        <w:t xml:space="preserve"> Zagreb, Medvedgradska 27 MBS:</w:t>
      </w:r>
      <w:r w:rsidR="006F0653" w:rsidRPr="00EA2437">
        <w:t xml:space="preserve"> </w:t>
      </w:r>
      <w:r w:rsidR="006F0653" w:rsidRPr="000C12DA">
        <w:t>080665639</w:t>
      </w:r>
      <w:r w:rsidR="006F0653">
        <w:t xml:space="preserve"> OIB:</w:t>
      </w:r>
      <w:r w:rsidR="006F0653" w:rsidRPr="0032600B">
        <w:t xml:space="preserve"> </w:t>
      </w:r>
      <w:r w:rsidR="006F0653" w:rsidRPr="000C12DA">
        <w:t>18864296136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F0653">
        <w:t xml:space="preserve">110 </w:t>
      </w:r>
      <w:r w:rsidR="0023403D" w:rsidRPr="00307A7F">
        <w:t xml:space="preserve"> st</w:t>
      </w:r>
      <w:r w:rsidR="006F0653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6F0653">
        <w:t>1</w:t>
      </w:r>
      <w:r w:rsidR="009779DC">
        <w:t>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6F0653">
        <w:t>30.111,40</w:t>
      </w:r>
      <w:r w:rsidR="009D2742">
        <w:t xml:space="preserve"> kune</w:t>
      </w:r>
      <w:r w:rsidR="0062454C">
        <w:t xml:space="preserve"> te da ima</w:t>
      </w:r>
      <w:r w:rsidR="006F0653">
        <w:t xml:space="preserve"> 2 zaposlena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 xml:space="preserve">16. </w:t>
      </w:r>
      <w:r w:rsidR="009779DC">
        <w:rPr>
          <w:noProof w:val="false"/>
        </w:rPr>
        <w:t>veljače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55ED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55ED3" w:rsidR="00755E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55ED3" w:rsidP="00755ED3" w:rsidR="00755ED3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55ED3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55ED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ED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F0653">
      <w:rPr>
        <w:noProof w:val="false"/>
      </w:rPr>
      <w:t>2651/16</w:t>
    </w:r>
    <w:r w:rsidR="009779DC">
      <w:rPr>
        <w:noProof w:val="false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C488B"/>
    <w:rsid w:val="0062454C"/>
    <w:rsid w:val="00660B6C"/>
    <w:rsid w:val="006630E6"/>
    <w:rsid w:val="006D29D0"/>
    <w:rsid w:val="006D37EF"/>
    <w:rsid w:val="006D7209"/>
    <w:rsid w:val="006F0653"/>
    <w:rsid w:val="00755ED3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50F23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ED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ED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St-2651/2016</izvorni_sadrzaj>
    <derivirana_varijabla naziv="DomainObject.Predmet.OznakaBroj_1">St-2651/2016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 GROUP d.o.o.</izvorni_sadrzaj>
    <derivirana_varijabla naziv="DomainObject.Predmet.ProtustrankaFormated_1">  COM GROUP d.o.o.</derivirana_varijabla>
  </DomainObject.Predmet.ProtustrankaFormated>
  <DomainObject.Predmet.ProtustrankaFormatedOIB>
    <izvorni_sadrzaj>  COM GROUP d.o.o., OIB 18864296136</izvorni_sadrzaj>
    <derivirana_varijabla naziv="DomainObject.Predmet.ProtustrankaFormatedOIB_1">  COM GROUP d.o.o., OIB 18864296136</derivirana_varijabla>
  </DomainObject.Predmet.ProtustrankaFormatedOIB>
  <DomainObject.Predmet.ProtustrankaFormatedWithAdress>
    <izvorni_sadrzaj> COM GROUP d.o.o., Medvedgradska 47, 10000 Zagreb</izvorni_sadrzaj>
    <derivirana_varijabla naziv="DomainObject.Predmet.ProtustrankaFormatedWithAdress_1"> COM GROUP d.o.o., Medvedgradska 47, 10000 Zagreb</derivirana_varijabla>
  </DomainObject.Predmet.ProtustrankaFormatedWithAdress>
  <DomainObject.Predmet.ProtustrankaFormatedWithAdressOIB>
    <izvorni_sadrzaj> COM GROUP d.o.o., OIB 18864296136, Medvedgradska 47, 10000 Zagreb</izvorni_sadrzaj>
    <derivirana_varijabla naziv="DomainObject.Predmet.ProtustrankaFormatedWithAdressOIB_1"> COM GROUP d.o.o., OIB 18864296136, Medvedgradska 47, 10000 Zagreb</derivirana_varijabla>
  </DomainObject.Predmet.ProtustrankaFormatedWithAdressOIB>
  <DomainObject.Predmet.ProtustrankaWithAdress>
    <izvorni_sadrzaj>COM GROUP d.o.o. Medvedgradska 47, 10000 Zagreb</izvorni_sadrzaj>
    <derivirana_varijabla naziv="DomainObject.Predmet.ProtustrankaWithAdress_1">COM GROUP d.o.o. Medvedgradska 47, 10000 Zagreb</derivirana_varijabla>
  </DomainObject.Predmet.ProtustrankaWithAdress>
  <DomainObject.Predmet.ProtustrankaWithAdressOIB>
    <izvorni_sadrzaj>COM GROUP d.o.o., OIB 18864296136, Medvedgradska 47, 10000 Zagreb</izvorni_sadrzaj>
    <derivirana_varijabla naziv="DomainObject.Predmet.ProtustrankaWithAdressOIB_1">COM GROUP d.o.o., OIB 18864296136, Medvedgradska 47, 10000 Zagreb</derivirana_varijabla>
  </DomainObject.Predmet.ProtustrankaWithAdressOIB>
  <DomainObject.Predmet.ProtustrankaNazivFormated>
    <izvorni_sadrzaj>COM GROUP d.o.o.</izvorni_sadrzaj>
    <derivirana_varijabla naziv="DomainObject.Predmet.ProtustrankaNazivFormated_1">COM GROUP d.o.o.</derivirana_varijabla>
  </DomainObject.Predmet.ProtustrankaNazivFormated>
  <DomainObject.Predmet.ProtustrankaNazivFormatedOIB>
    <izvorni_sadrzaj>COM GROUP d.o.o., OIB 18864296136</izvorni_sadrzaj>
    <derivirana_varijabla naziv="DomainObject.Predmet.ProtustrankaNazivFormatedOIB_1">COM GROUP d.o.o., OIB 18864296136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 GROUP d.o.o.</item>
    </izvorni_sadrzaj>
    <derivirana_varijabla naziv="DomainObject.Predmet.ProtuStrankaListFormated_1">
      <item>COM GROUP d.o.o.</item>
    </derivirana_varijabla>
  </DomainObject.Predmet.ProtuStrankaListFormated>
  <DomainObject.Predmet.ProtuStrankaListFormatedOIB>
    <izvorni_sadrzaj>
      <item>COM GROUP d.o.o., OIB 18864296136</item>
    </izvorni_sadrzaj>
    <derivirana_varijabla naziv="DomainObject.Predmet.ProtuStrankaListFormatedOIB_1">
      <item>COM GROUP d.o.o., OIB 18864296136</item>
    </derivirana_varijabla>
  </DomainObject.Predmet.ProtuStrankaListFormatedOIB>
  <DomainObject.Predmet.ProtuStrankaListFormatedWithAdress>
    <izvorni_sadrzaj>
      <item>COM GROUP d.o.o., Medvedgradska 47, 10000 Zagreb</item>
    </izvorni_sadrzaj>
    <derivirana_varijabla naziv="DomainObject.Predmet.ProtuStrankaListFormatedWithAdress_1">
      <item>COM GROUP d.o.o., Medvedgradska 47, 10000 Zagreb</item>
    </derivirana_varijabla>
  </DomainObject.Predmet.ProtuStrankaListFormatedWithAdress>
  <DomainObject.Predmet.ProtuStrankaListFormatedWithAdressOIB>
    <izvorni_sadrzaj>
      <item>COM GROUP d.o.o., OIB 18864296136, Medvedgradska 47, 10000 Zagreb</item>
    </izvorni_sadrzaj>
    <derivirana_varijabla naziv="DomainObject.Predmet.ProtuStrankaListFormatedWithAdressOIB_1">
      <item>COM GROUP d.o.o., OIB 18864296136, Medvedgradska 47, 10000 Zagreb</item>
    </derivirana_varijabla>
  </DomainObject.Predmet.ProtuStrankaListFormatedWithAdressOIB>
  <DomainObject.Predmet.ProtuStrankaListNazivFormated>
    <izvorni_sadrzaj>
      <item>COM GROUP d.o.o.</item>
    </izvorni_sadrzaj>
    <derivirana_varijabla naziv="DomainObject.Predmet.ProtuStrankaListNazivFormated_1">
      <item>COM GROUP d.o.o.</item>
    </derivirana_varijabla>
  </DomainObject.Predmet.ProtuStrankaListNazivFormated>
  <DomainObject.Predmet.ProtuStrankaListNazivFormatedOIB>
    <izvorni_sadrzaj>
      <item>COM GROUP d.o.o., OIB 18864296136</item>
    </izvorni_sadrzaj>
    <derivirana_varijabla naziv="DomainObject.Predmet.ProtuStrankaListNazivFormatedOIB_1">
      <item>COM GROUP d.o.o., OIB 18864296136</item>
    </derivirana_varijabla>
  </DomainObject.Predmet.ProtuStrankaListNazivFormatedOIB>
  <DomainObject.Predmet.OstaliListFormated>
    <izvorni_sadrzaj>
      <item>Alen Zulfikarpašić</item>
    </izvorni_sadrzaj>
    <derivirana_varijabla naziv="DomainObject.Predmet.OstaliListFormated_1">
      <item>Alen Zulfikarpašić</item>
    </derivirana_varijabla>
  </DomainObject.Predmet.OstaliListFormated>
  <DomainObject.Predmet.OstaliListFormatedOIB>
    <izvorni_sadrzaj>
      <item>Alen Zulfikarpašić, OIB 51669636386</item>
    </izvorni_sadrzaj>
    <derivirana_varijabla naziv="DomainObject.Predmet.OstaliListFormatedOIB_1">
      <item>Alen Zulfikarpašić, OIB 51669636386</item>
    </derivirana_varijabla>
  </DomainObject.Predmet.OstaliListFormatedOIB>
  <DomainObject.Predmet.OstaliListFormatedWithAdress>
    <izvorni_sadrzaj>
      <item>Alen Zulfikarpašić, Jandrićeva 58, 10000 Zagreb</item>
    </izvorni_sadrzaj>
    <derivirana_varijabla naziv="DomainObject.Predmet.OstaliListFormatedWithAdress_1">
      <item>Alen Zulfikarpašić, Jandrićeva 58, 10000 Zagreb</item>
    </derivirana_varijabla>
  </DomainObject.Predmet.OstaliListFormatedWithAdress>
  <DomainObject.Predmet.OstaliListFormatedWithAdressOIB>
    <izvorni_sadrzaj>
      <item>Alen Zulfikarpašić, OIB 51669636386, Jandrićeva 58, 10000 Zagreb</item>
    </izvorni_sadrzaj>
    <derivirana_varijabla naziv="DomainObject.Predmet.OstaliListFormatedWithAdressOIB_1">
      <item>Alen Zulfikarpašić, OIB 51669636386, Jandrićeva 58, 10000 Zagreb</item>
    </derivirana_varijabla>
  </DomainObject.Predmet.OstaliListFormatedWithAdressOIB>
  <DomainObject.Predmet.OstaliListNazivFormated>
    <izvorni_sadrzaj>
      <item>Alen Zulfikarpašić</item>
    </izvorni_sadrzaj>
    <derivirana_varijabla naziv="DomainObject.Predmet.OstaliListNazivFormated_1">
      <item>Alen Zulfikarpašić</item>
    </derivirana_varijabla>
  </DomainObject.Predmet.OstaliListNazivFormated>
  <DomainObject.Predmet.OstaliListNazivFormatedOIB>
    <izvorni_sadrzaj>
      <item>Alen Zulfikarpašić, OIB 51669636386</item>
    </izvorni_sadrzaj>
    <derivirana_varijabla naziv="DomainObject.Predmet.OstaliListNazivFormatedOIB_1">
      <item>Alen Zulfikarpašić, OIB 51669636386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 GROUP d.o.o.</izvorni_sadrzaj>
    <derivirana_varijabla naziv="DomainObject.Predmet.ProtustrankaIDrugi_1">COM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 GROUP d.o.o., OIB 18864296136, Medvedgradska 47, 10000 Zagreb</izvorni_sadrzaj>
    <derivirana_varijabla naziv="DomainObject.Predmet.ProtustrankaIDrugiAdressOIB_1">COM GROUP d.o.o., OIB 18864296136, Medvedgradska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 GROUP d.o.o.</item>
      <item>Alen Zulfikarpašić</item>
    </izvorni_sadrzaj>
    <derivirana_varijabla naziv="DomainObject.Predmet.SudioniciListNaziv_1">
      <item>FINA Regionalni centar Zagreb</item>
      <item>COM GROUP d.o.o.</item>
      <item>Alen Zulfikarpašić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COM GROUP d.o.o., OIB 18864296136, Medvedgradska 47,10000 Zagreb</item>
      <item>Alen Zulfikarpašić, OIB 51669636386, Jandrićeva 58,10000 Zagreb</item>
    </izvorni_sadrzaj>
    <derivirana_varijabla naziv="DomainObject.Predmet.SudioniciListAdressOIB_1">
      <item>FINA Regionalni centar Zagreb, OIB 85821130368, Trg svibanjskih žrtava 1995. 1,10000 Zagreb</item>
      <item>COM GROUP d.o.o., OIB 18864296136, Medvedgradska 47,10000 Zagreb</item>
      <item>Alen Zulfikarpašić, OIB 51669636386, Jandrićeva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18864296136</item>
      <item>, OIB 51669636386</item>
    </izvorni_sadrzaj>
    <derivirana_varijabla naziv="DomainObject.Predmet.SudioniciListNazivOIB_1">
      <item>, OIB 85821130368</item>
      <item>, OIB 18864296136</item>
      <item>, OIB 51669636386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2916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2017-02-16T10:50:00Z</dcterms:created>
  <dc:creator>Vinka Mihalinčić</dc:creator>
  <cp:lastModifiedBy>Vinka Mihalinčić</cp:lastModifiedBy>
  <cp:lastPrinted>2017-02-16T10:47:00Z</cp:lastPrinted>
  <dcterms:modified xmlns:xsi="http://www.w3.org/2001/XMLSchema-instance" xsi:type="dcterms:W3CDTF">2017-02-16T10:52:00Z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