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24ac9" w14:paraId="0424ac9" w:rsidRDefault="00D27F5C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</w:t>
      </w:r>
      <w:r w:rsidR="009371EB">
        <w:t>-</w:t>
      </w:r>
      <w:r w:rsidR="00DD64F1">
        <w:t>1373</w:t>
      </w:r>
      <w:r>
        <w:t>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po sucu Jadranki Herman, u stečajnom predmetu povodom zahtjeva </w:t>
      </w:r>
      <w:r w:rsidR="00D17588">
        <w:t>Financijske agencije Regionalni centar Osijek Podružnica Osijek, L.Jagera 3, za pokretanje skraćenog stečajnog postupka nad dužnikom</w:t>
      </w:r>
      <w:r w:rsidR="00020061">
        <w:t xml:space="preserve"> </w:t>
      </w:r>
      <w:r w:rsidR="00DD64F1">
        <w:t>CENTAR ZA KULTURU TIJELA „FIT 4 LIFE“</w:t>
      </w:r>
      <w:r w:rsidR="00281528">
        <w:t>,</w:t>
      </w:r>
      <w:r w:rsidR="00020061">
        <w:t xml:space="preserve"> </w:t>
      </w:r>
      <w:r w:rsidR="00DD64F1">
        <w:t>Beli Manastir</w:t>
      </w:r>
      <w:r w:rsidR="00C32BCD">
        <w:t>,</w:t>
      </w:r>
      <w:r w:rsidR="00281528">
        <w:t xml:space="preserve"> </w:t>
      </w:r>
      <w:r w:rsidR="00DD64F1">
        <w:t>Augusta Cesarca 26</w:t>
      </w:r>
      <w:r w:rsidR="00281528">
        <w:t>,</w:t>
      </w:r>
      <w:r w:rsidR="00C32BCD">
        <w:t xml:space="preserve"> </w:t>
      </w:r>
      <w:r w:rsidR="00DD64F1">
        <w:t>Reg. Broj: 14003788,</w:t>
      </w:r>
      <w:r w:rsidR="00D17588">
        <w:t xml:space="preserve"> OIB:</w:t>
      </w:r>
      <w:r w:rsidR="00281528">
        <w:t xml:space="preserve"> </w:t>
      </w:r>
      <w:r w:rsidR="00DD64F1">
        <w:t>24150847978</w:t>
      </w:r>
      <w:r>
        <w:t xml:space="preserve">, dana </w:t>
      </w:r>
      <w:r w:rsidR="00020061">
        <w:t xml:space="preserve">3. studenog </w:t>
      </w:r>
      <w:r>
        <w:t>2017.</w:t>
      </w:r>
      <w:r w:rsidR="00C32BCD">
        <w:t>g.</w:t>
      </w:r>
      <w:r>
        <w:t xml:space="preserve">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DD64F1" w:rsidRPr="00DD64F1">
        <w:t>CENTAR ZA KULTURU TIJELA „FIT 4 LIFE“, Beli Manastir, Augusta Cesarca 26, Reg. Broj: 14003788, OIB: 24150847978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94C4A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994C4A" w:rsidRPr="00994C4A">
        <w:t>Damir Cincar, Osijek, Ul. sv. Ane 15b, OIB: 60464850994.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DD64F1" w:rsidRPr="00DD64F1">
        <w:t>CENTAR ZA KULTURU TIJELA „FIT 4 LIFE“, Beli Manastir, Augusta Cesarca 26, Reg. Broj: 14003788, OIB: 24150847978</w:t>
      </w:r>
      <w:r>
        <w:t>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 </w:t>
      </w:r>
      <w:r w:rsidR="00994C4A">
        <w:rPr>
          <w:bCs/>
        </w:rPr>
        <w:t>16</w:t>
      </w:r>
      <w:r w:rsidR="009371EB">
        <w:rPr>
          <w:bCs/>
        </w:rPr>
        <w:t xml:space="preserve">. </w:t>
      </w:r>
      <w:r w:rsidR="00C32BCD">
        <w:rPr>
          <w:bCs/>
        </w:rPr>
        <w:t>kolovoz</w:t>
      </w:r>
      <w:r w:rsidR="009371EB">
        <w:rPr>
          <w:bCs/>
        </w:rPr>
        <w:t>a 2017</w:t>
      </w:r>
      <w:r>
        <w:rPr>
          <w:bCs/>
        </w:rPr>
        <w:t xml:space="preserve">. godine dostavila je Trgovačkom sudu </w:t>
      </w:r>
      <w:r w:rsidR="00D17588">
        <w:rPr>
          <w:bCs/>
        </w:rPr>
        <w:t xml:space="preserve">u Osijeku </w:t>
      </w:r>
      <w:r>
        <w:rPr>
          <w:bCs/>
        </w:rPr>
        <w:t xml:space="preserve">zahtjev za provedbu skraćenog stečajnog postupka nad dužnikom </w:t>
      </w:r>
      <w:r w:rsidR="00DD64F1" w:rsidRPr="00DD64F1">
        <w:t>CENTAR ZA KULTURU TIJELA „FIT 4 LIFE“, Beli Manastir, Augusta Cesarca 26, Reg. Broj: 14003788, OIB: 24150847978</w:t>
      </w:r>
      <w:r>
        <w:t xml:space="preserve">. </w:t>
      </w:r>
    </w:p>
    <w:p w:rsidRDefault="00172559" w:rsidP="00172559" w:rsidR="00172559">
      <w:pPr>
        <w:pStyle w:val="Tijeloteksta"/>
        <w:ind w:firstLine="360"/>
      </w:pPr>
    </w:p>
    <w:p w:rsidRDefault="00C85BE9" w:rsidP="00172559" w:rsidR="00C85BE9">
      <w:pPr>
        <w:pStyle w:val="Tijeloteksta"/>
        <w:ind w:firstLine="360"/>
      </w:pPr>
    </w:p>
    <w:p w:rsidRDefault="009371EB" w:rsidP="00172559" w:rsidR="009371EB">
      <w:pPr>
        <w:pStyle w:val="Tijeloteksta"/>
        <w:ind w:firstLine="360"/>
      </w:pPr>
    </w:p>
    <w:p w:rsidRDefault="00D17588" w:rsidP="00172559" w:rsidR="00D17588">
      <w:pPr>
        <w:pStyle w:val="Tijeloteksta"/>
        <w:ind w:firstLine="360"/>
      </w:pPr>
    </w:p>
    <w:p w:rsidRDefault="009371EB" w:rsidP="00172559" w:rsidR="009371EB">
      <w:pPr>
        <w:pStyle w:val="Tijeloteksta"/>
        <w:ind w:firstLine="360"/>
      </w:pP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>13 St-</w:t>
      </w:r>
      <w:r w:rsidR="00DD64F1">
        <w:t>1373</w:t>
      </w:r>
      <w:r>
        <w:t>/17-6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C32BCD">
        <w:t>06. rujna</w:t>
      </w:r>
      <w:r>
        <w:t xml:space="preserve"> 2017.</w:t>
      </w:r>
      <w:r w:rsidR="00C32BCD">
        <w:t>g.</w:t>
      </w:r>
      <w:r>
        <w:t>, objavio oglas na mrežnoj stranici e-oglasna ploča sudova pod poslovnim brojem St-</w:t>
      </w:r>
      <w:r w:rsidR="00DD64F1">
        <w:t>1373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prokazni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020061">
        <w:t>3. studenog</w:t>
      </w:r>
      <w:r>
        <w:t xml:space="preserve"> 2017.</w:t>
      </w:r>
      <w:r w:rsidR="00281528">
        <w:t>g.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23489A" w:rsidP="000412A0" w:rsidR="00A247C1">
      <w:pPr>
        <w:pStyle w:val="Tijeloteksta"/>
        <w:jc w:val="left"/>
      </w:pPr>
      <w:r>
        <w:t>Žana Bem</w:t>
      </w:r>
    </w:p>
    <w:p w:rsidRDefault="009D2F35" w:rsidP="000412A0" w:rsidR="009D2F35">
      <w:pPr>
        <w:pStyle w:val="Tijeloteksta"/>
        <w:jc w:val="left"/>
      </w:pPr>
    </w:p>
    <w:p w:rsidRDefault="00A247C1" w:rsidP="00A247C1" w:rsidR="00A247C1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3593">
        <w:tab/>
      </w:r>
      <w:r>
        <w:t>STEČAJNI SUDAC</w:t>
      </w: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>
        <w:t>Jadranka Herman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020061">
        <w:t>3/12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0061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5C99"/>
    <w:rsid w:val="00277C01"/>
    <w:rsid w:val="00281528"/>
    <w:rsid w:val="0028507D"/>
    <w:rsid w:val="002A2AF5"/>
    <w:rsid w:val="002A5F00"/>
    <w:rsid w:val="002D2610"/>
    <w:rsid w:val="002D7681"/>
    <w:rsid w:val="002F4AAF"/>
    <w:rsid w:val="002F66FE"/>
    <w:rsid w:val="0031524D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52724"/>
    <w:rsid w:val="00656FF9"/>
    <w:rsid w:val="00666402"/>
    <w:rsid w:val="00694FD2"/>
    <w:rsid w:val="0069656A"/>
    <w:rsid w:val="006A6EBE"/>
    <w:rsid w:val="006B29B9"/>
    <w:rsid w:val="006C36CE"/>
    <w:rsid w:val="006D4525"/>
    <w:rsid w:val="006E71AE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4C4A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96FB6"/>
    <w:rsid w:val="00AA4267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2BCD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61209"/>
    <w:rsid w:val="00D925DB"/>
    <w:rsid w:val="00D97782"/>
    <w:rsid w:val="00DA4636"/>
    <w:rsid w:val="00DB278F"/>
    <w:rsid w:val="00DD64F1"/>
    <w:rsid w:val="00DE5F69"/>
    <w:rsid w:val="00E06819"/>
    <w:rsid w:val="00E23AF8"/>
    <w:rsid w:val="00E60C19"/>
    <w:rsid w:val="00E70E4B"/>
    <w:rsid w:val="00E96356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4F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4F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4F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4F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4F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4F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4F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4F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4F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4F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1373</izvorni_sadrzaj>
    <derivirana_varijabla naziv="DomainObject.Predmet.Broj_1">1373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2017.</izvorni_sadrzaj>
    <derivirana_varijabla naziv="DomainObject.Predmet.DatumOsnivanja_1">16.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St-1373/2017</izvorni_sadrzaj>
    <derivirana_varijabla naziv="DomainObject.Predmet.OznakaBroj_1">St-1373/2017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KULTURU TIJELA "FIT 4 LIFE"</izvorni_sadrzaj>
    <derivirana_varijabla naziv="DomainObject.Predmet.ProtustrankaFormated_1">  CENTAR ZA KULTURU TIJELA "FIT 4 LIFE"</derivirana_varijabla>
  </DomainObject.Predmet.ProtustrankaFormated>
  <DomainObject.Predmet.ProtustrankaFormatedOIB>
    <izvorni_sadrzaj>  CENTAR ZA KULTURU TIJELA "FIT 4 LIFE", OIB 24150847978</izvorni_sadrzaj>
    <derivirana_varijabla naziv="DomainObject.Predmet.ProtustrankaFormatedOIB_1">  CENTAR ZA KULTURU TIJELA "FIT 4 LIFE", OIB 24150847978</derivirana_varijabla>
  </DomainObject.Predmet.ProtustrankaFormatedOIB>
  <DomainObject.Predmet.ProtustrankaFormatedWithAdress>
    <izvorni_sadrzaj> CENTAR ZA KULTURU TIJELA "FIT 4 LIFE", Augusta Cesarca 26, 31300 Beli Manastir</izvorni_sadrzaj>
    <derivirana_varijabla naziv="DomainObject.Predmet.ProtustrankaFormatedWithAdress_1"> CENTAR ZA KULTURU TIJELA "FIT 4 LIFE", Augusta Cesarca 26, 31300 Beli Manastir</derivirana_varijabla>
  </DomainObject.Predmet.ProtustrankaFormatedWithAdress>
  <DomainObject.Predmet.ProtustrankaFormatedWithAdressOIB>
    <izvorni_sadrzaj> CENTAR ZA KULTURU TIJELA "FIT 4 LIFE", OIB 24150847978, Augusta Cesarca 26, 31300 Beli Manastir</izvorni_sadrzaj>
    <derivirana_varijabla naziv="DomainObject.Predmet.ProtustrankaFormatedWithAdressOIB_1"> CENTAR ZA KULTURU TIJELA "FIT 4 LIFE", OIB 24150847978, Augusta Cesarca 26, 31300 Beli Manastir</derivirana_varijabla>
  </DomainObject.Predmet.ProtustrankaFormatedWithAdressOIB>
  <DomainObject.Predmet.ProtustrankaWithAdress>
    <izvorni_sadrzaj>CENTAR ZA KULTURU TIJELA "FIT 4 LIFE" Augusta Cesarca 26, 31300 Beli Manastir</izvorni_sadrzaj>
    <derivirana_varijabla naziv="DomainObject.Predmet.ProtustrankaWithAdress_1">CENTAR ZA KULTURU TIJELA "FIT 4 LIFE" Augusta Cesarca 26, 31300 Beli Manastir</derivirana_varijabla>
  </DomainObject.Predmet.ProtustrankaWithAdress>
  <DomainObject.Predmet.ProtustrankaWithAdressOIB>
    <izvorni_sadrzaj>CENTAR ZA KULTURU TIJELA "FIT 4 LIFE", OIB 24150847978, Augusta Cesarca 26, 31300 Beli Manastir</izvorni_sadrzaj>
    <derivirana_varijabla naziv="DomainObject.Predmet.ProtustrankaWithAdressOIB_1">CENTAR ZA KULTURU TIJELA "FIT 4 LIFE", OIB 24150847978, Augusta Cesarca 26, 31300 Beli Manastir</derivirana_varijabla>
  </DomainObject.Predmet.ProtustrankaWithAdressOIB>
  <DomainObject.Predmet.ProtustrankaNazivFormated>
    <izvorni_sadrzaj>CENTAR ZA KULTURU TIJELA "FIT 4 LIFE"</izvorni_sadrzaj>
    <derivirana_varijabla naziv="DomainObject.Predmet.ProtustrankaNazivFormated_1">CENTAR ZA KULTURU TIJELA "FIT 4 LIFE"</derivirana_varijabla>
  </DomainObject.Predmet.ProtustrankaNazivFormated>
  <DomainObject.Predmet.ProtustrankaNazivFormatedOIB>
    <izvorni_sadrzaj>CENTAR ZA KULTURU TIJELA "FIT 4 LIFE", OIB 24150847978</izvorni_sadrzaj>
    <derivirana_varijabla naziv="DomainObject.Predmet.ProtustrankaNazivFormatedOIB_1">CENTAR ZA KULTURU TIJELA "FIT 4 LIFE", OIB 24150847978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CENTAR ZA KULTURU TIJELA "FIT 4 LIFE"</item>
    </izvorni_sadrzaj>
    <derivirana_varijabla naziv="DomainObject.Predmet.ProtuStrankaListFormated_1">
      <item>CENTAR ZA KULTURU TIJELA "FIT 4 LIFE"</item>
    </derivirana_varijabla>
  </DomainObject.Predmet.ProtuStrankaListFormated>
  <DomainObject.Predmet.ProtuStrankaListFormatedOIB>
    <izvorni_sadrzaj>
      <item>CENTAR ZA KULTURU TIJELA "FIT 4 LIFE", OIB 24150847978</item>
    </izvorni_sadrzaj>
    <derivirana_varijabla naziv="DomainObject.Predmet.ProtuStrankaListFormatedOIB_1">
      <item>CENTAR ZA KULTURU TIJELA "FIT 4 LIFE", OIB 24150847978</item>
    </derivirana_varijabla>
  </DomainObject.Predmet.ProtuStrankaListFormatedOIB>
  <DomainObject.Predmet.ProtuStrankaListFormatedWithAdress>
    <izvorni_sadrzaj>
      <item>CENTAR ZA KULTURU TIJELA "FIT 4 LIFE", Augusta Cesarca 26, 31300 Beli Manastir</item>
    </izvorni_sadrzaj>
    <derivirana_varijabla naziv="DomainObject.Predmet.ProtuStrankaListFormatedWithAdress_1">
      <item>CENTAR ZA KULTURU TIJELA "FIT 4 LIFE", Augusta Cesarca 26, 31300 Beli Manastir</item>
    </derivirana_varijabla>
  </DomainObject.Predmet.ProtuStrankaListFormatedWithAdress>
  <DomainObject.Predmet.ProtuStrankaListFormatedWithAdressOIB>
    <izvorni_sadrzaj>
      <item>CENTAR ZA KULTURU TIJELA "FIT 4 LIFE", OIB 24150847978, Augusta Cesarca 26, 31300 Beli Manastir</item>
    </izvorni_sadrzaj>
    <derivirana_varijabla naziv="DomainObject.Predmet.ProtuStrankaListFormatedWithAdressOIB_1">
      <item>CENTAR ZA KULTURU TIJELA "FIT 4 LIFE", OIB 24150847978, Augusta Cesarca 26, 31300 Beli Manastir</item>
    </derivirana_varijabla>
  </DomainObject.Predmet.ProtuStrankaListFormatedWithAdressOIB>
  <DomainObject.Predmet.ProtuStrankaListNazivFormated>
    <izvorni_sadrzaj>
      <item>CENTAR ZA KULTURU TIJELA "FIT 4 LIFE"</item>
    </izvorni_sadrzaj>
    <derivirana_varijabla naziv="DomainObject.Predmet.ProtuStrankaListNazivFormated_1">
      <item>CENTAR ZA KULTURU TIJELA "FIT 4 LIFE"</item>
    </derivirana_varijabla>
  </DomainObject.Predmet.ProtuStrankaListNazivFormated>
  <DomainObject.Predmet.ProtuStrankaListNazivFormatedOIB>
    <izvorni_sadrzaj>
      <item>CENTAR ZA KULTURU TIJELA "FIT 4 LIFE", OIB 24150847978</item>
    </izvorni_sadrzaj>
    <derivirana_varijabla naziv="DomainObject.Predmet.ProtuStrankaListNazivFormatedOIB_1">
      <item>CENTAR ZA KULTURU TIJELA "FIT 4 LIFE", OIB 24150847978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CENTAR ZA KULTURU TIJELA "FIT 4 LIFE"</izvorni_sadrzaj>
    <derivirana_varijabla naziv="DomainObject.Predmet.ProtustrankaIDrugi_1">CENTAR ZA KULTURU TIJELA "FIT 4 LIFE"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CENTAR ZA KULTURU TIJELA "FIT 4 LIFE", OIB 24150847978, Augusta Cesarca 26, 31300 Beli Manastir</izvorni_sadrzaj>
    <derivirana_varijabla naziv="DomainObject.Predmet.ProtustrankaIDrugiAdressOIB_1">CENTAR ZA KULTURU TIJELA "FIT 4 LIFE", OIB 24150847978, Augusta Cesarca 26,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CENTAR ZA KULTURU TIJELA "FIT 4 LIFE"</item>
    </izvorni_sadrzaj>
    <derivirana_varijabla naziv="DomainObject.Predmet.SudioniciListNaziv_1">
      <item>FINA RC OSIJEK</item>
      <item>CENTAR ZA KULTURU TIJELA "FIT 4 LIFE"</item>
    </derivirana_varijabla>
  </DomainObject.Predmet.SudioniciListNaziv>
  <DomainObject.Predmet.SudioniciListAdressOIB>
    <izvorni_sadrzaj>
      <item>FINA RC OSIJEK, OIB 85821130368</item>
      <item>CENTAR ZA KULTURU TIJELA "FIT 4 LIFE", OIB 24150847978, Augusta Cesarca 26,31300 Beli Manastir</item>
    </izvorni_sadrzaj>
    <derivirana_varijabla naziv="DomainObject.Predmet.SudioniciListAdressOIB_1">
      <item>FINA RC OSIJEK, OIB 85821130368</item>
      <item>CENTAR ZA KULTURU TIJELA "FIT 4 LIFE", OIB 24150847978, Augusta Cesarca 26,31300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24150847978</item>
    </izvorni_sadrzaj>
    <derivirana_varijabla naziv="DomainObject.Predmet.SudioniciListNazivOIB_1">
      <item>, OIB 85821130368</item>
      <item>, OIB 24150847978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744B3C-12E6-4890-A326-3B28D94C71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2746</properties:Characters>
  <properties:Lines>96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2017-11-03T10:20:00Z</dcterms:created>
  <dc:creator>Korisnik</dc:creator>
  <cp:lastModifiedBy>Žana Bem</cp:lastModifiedBy>
  <cp:lastPrinted>2017-05-26T07:17:00Z</cp:lastPrinted>
  <dcterms:modified xmlns:xsi="http://www.w3.org/2001/XMLSchema-instance" xsi:type="dcterms:W3CDTF">2017-11-03T10:22:00Z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