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9378" w14:paraId="8279378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F15CD8">
        <w:t>6</w:t>
      </w:r>
      <w:r w:rsidR="00251E5A">
        <w:t>05</w:t>
      </w:r>
      <w:r w:rsidR="00015969">
        <w:t>/16</w:t>
      </w:r>
      <w:r w:rsidR="00F15CD8">
        <w:t>-</w:t>
      </w:r>
      <w:r w:rsidR="00015969">
        <w:t>16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F15CD8">
        <w:t>12. listopada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F15CD8">
        <w:t>1</w:t>
      </w:r>
      <w:r w:rsidR="00251E5A">
        <w:t>3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251E5A" w:rsidP="00251E5A" w:rsidR="00251E5A" w:rsidRPr="00251E5A">
      <w:pPr>
        <w:jc w:val="center"/>
        <w:rPr>
          <w:b/>
        </w:rPr>
      </w:pPr>
      <w:r w:rsidRPr="00251E5A">
        <w:rPr>
          <w:b/>
        </w:rPr>
        <w:t>OSMANOVIĆ I DR. j.t.d. „u stečaju“</w:t>
      </w:r>
    </w:p>
    <w:p w:rsidRDefault="00251E5A" w:rsidP="00251E5A" w:rsidR="00251E5A" w:rsidRPr="00251E5A">
      <w:pPr>
        <w:jc w:val="center"/>
        <w:rPr>
          <w:b/>
        </w:rPr>
      </w:pPr>
      <w:r w:rsidRPr="00251E5A">
        <w:rPr>
          <w:b/>
        </w:rPr>
        <w:t>Pula, Jasne Crnobori 70</w:t>
      </w:r>
    </w:p>
    <w:p w:rsidRDefault="00251E5A" w:rsidP="00251E5A" w:rsidR="00251E5A" w:rsidRPr="00251E5A">
      <w:pPr>
        <w:jc w:val="center"/>
        <w:rPr>
          <w:b/>
        </w:rPr>
      </w:pPr>
      <w:r>
        <w:rPr>
          <w:b/>
        </w:rPr>
        <w:t>OIB: 51238596886</w:t>
      </w:r>
    </w:p>
    <w:p w:rsidRDefault="00917194" w:rsidP="00542C34" w:rsidR="00917194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251E5A" w:rsidR="00917194">
      <w:pPr>
        <w:tabs>
          <w:tab w:pos="6562" w:val="left"/>
        </w:tabs>
        <w:jc w:val="both"/>
      </w:pPr>
      <w:r>
        <w:t xml:space="preserve">ZAPISNIČARKA: </w:t>
      </w:r>
      <w:r w:rsidR="001409EC">
        <w:t>Sanja Prodan</w:t>
      </w:r>
      <w:r w:rsidR="00251E5A">
        <w:tab/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251E5A">
        <w:t>Darko Zorc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F15CD8">
        <w:t>1</w:t>
      </w:r>
      <w:r w:rsidR="00251E5A">
        <w:t>3</w:t>
      </w:r>
      <w:r w:rsidR="00B9655B">
        <w:t>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A91D86" w:rsidP="00B9655B" w:rsidR="00F15CD8">
      <w:pPr>
        <w:jc w:val="both"/>
      </w:pPr>
      <w:r>
        <w:tab/>
        <w:t>1/ Za vjerovnika RH Željko Perčinlić, zamjenik u ŽDO u Puli-Pola</w:t>
      </w:r>
    </w:p>
    <w:p w:rsidRDefault="00A91D86" w:rsidP="00B9655B" w:rsidR="00A91D86">
      <w:pPr>
        <w:jc w:val="both"/>
      </w:pPr>
      <w:r>
        <w:tab/>
        <w:t>2/ Za vjerovnika Ahmeta Osmanovića - osobno</w:t>
      </w:r>
    </w:p>
    <w:p w:rsidRDefault="007629C4" w:rsidP="00B9655B" w:rsidR="009E6DE0">
      <w:pPr>
        <w:jc w:val="both"/>
      </w:pPr>
      <w:r>
        <w:tab/>
      </w:r>
      <w:r w:rsidR="007B573B"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="00F46DDA">
        <w:t>osporit</w:t>
      </w:r>
      <w:r w:rsidRPr="00020471">
        <w:t>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 xml:space="preserve">putem e-oglasne ploče dana </w:t>
      </w:r>
      <w:r w:rsidR="00251E5A">
        <w:t>12. srpnja</w:t>
      </w:r>
      <w:r w:rsidR="00B9655B">
        <w:t xml:space="preserve">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251E5A">
        <w:t>05</w:t>
      </w:r>
      <w:r w:rsidR="00F15CD8">
        <w:t>. listopada</w:t>
      </w:r>
      <w:r w:rsidR="00B9655B">
        <w:t xml:space="preserve"> 2016. </w:t>
      </w:r>
      <w:r>
        <w:t xml:space="preserve">godine dostavio sudu izvješće za ispitno ročište koje je objavljeno na e-oglasnoj ploči suda </w:t>
      </w:r>
      <w:r w:rsidR="00251E5A">
        <w:t xml:space="preserve">istog dana. </w:t>
      </w:r>
    </w:p>
    <w:p w:rsidRDefault="00251E5A" w:rsidP="00250C34" w:rsidR="00251E5A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251E5A">
        <w:t>3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251E5A">
        <w:t xml:space="preserve">2 tražbine I. višeg isplatnog reda i 1 </w:t>
      </w:r>
      <w:r w:rsidR="00B9655B">
        <w:t>tražbin</w:t>
      </w:r>
      <w:r w:rsidR="00F15CD8">
        <w:t>a</w:t>
      </w:r>
      <w:r w:rsidR="00B9655B">
        <w:t xml:space="preserve"> 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 </w:t>
      </w:r>
      <w:r w:rsidR="00B9655B">
        <w:t xml:space="preserve"> </w:t>
      </w:r>
      <w:r w:rsidR="00251E5A">
        <w:t>229.591,39 kn</w:t>
      </w:r>
      <w:r w:rsidR="00B9655B">
        <w:t>.</w:t>
      </w:r>
    </w:p>
    <w:p w:rsidRDefault="00B9655B" w:rsidP="00250C34" w:rsidR="00B9655B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lastRenderedPageBreak/>
        <w:tab/>
      </w:r>
      <w:r w:rsidR="00713E96" w:rsidRPr="00CF43B1">
        <w:t>Prelazi se na ispitivanje svake prijavljene tražbine:</w:t>
      </w:r>
    </w:p>
    <w:p w:rsidRDefault="00136357" w:rsidP="003D6958" w:rsidR="00136357">
      <w:pPr>
        <w:jc w:val="both"/>
      </w:pPr>
    </w:p>
    <w:p w:rsidRDefault="00136357" w:rsidP="003D6958" w:rsidR="00136357" w:rsidRPr="00CF43B1">
      <w:pPr>
        <w:jc w:val="both"/>
      </w:pPr>
      <w:r>
        <w:tab/>
      </w:r>
      <w:r w:rsidR="00F15CD8">
        <w:t xml:space="preserve">1/ Vjerovnik </w:t>
      </w:r>
      <w:r w:rsidR="00251E5A">
        <w:t xml:space="preserve">Republika Hrvatska, Ministarstvo Financija, Porezna uprava, OIB: 52634238587, prijavio je tražbinu u iznosu od 32.584,78 kn po osnovi obračuna poreza i doprinosa iz i na plaću od 2012. do 2016. godine. </w:t>
      </w:r>
    </w:p>
    <w:p w:rsidRDefault="00592443" w:rsidP="00592443" w:rsidR="00592443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 w:rsidR="00F15CD8">
        <w:t>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251E5A">
        <w:t xml:space="preserve">Republika Hrvatska, Ministarstvo Financija, Porezna uprava, OIB: 52634238587, </w:t>
      </w:r>
      <w:r w:rsidRPr="00CF43B1">
        <w:t xml:space="preserve">smatra utvrđenom u iznosu od </w:t>
      </w:r>
      <w:r w:rsidR="00251E5A">
        <w:t xml:space="preserve">32.584,78 kn </w:t>
      </w:r>
      <w:r w:rsidR="00AD588E">
        <w:t xml:space="preserve">i razvrstava se u 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251E5A" w:rsidP="00251E5A" w:rsidR="00251E5A">
      <w:pPr>
        <w:ind w:firstLine="708"/>
        <w:jc w:val="both"/>
      </w:pPr>
      <w:r>
        <w:t xml:space="preserve">2/ Vjerovnik Ahmet Osmanović, Pula, Jasne Crnobori 70, OIB: 13477619044, prijavio je tražbinu u iznosu od 196.898,24 kn po osnovi neto plaće za razdoblje od 2012. do 11.07.2016. </w:t>
      </w:r>
    </w:p>
    <w:p w:rsidRDefault="00251E5A" w:rsidP="00251E5A" w:rsidR="00251E5A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I.</w:t>
      </w:r>
      <w:r w:rsidRPr="00CF43B1">
        <w:t xml:space="preserve"> višeg isplatnog reda.</w:t>
      </w:r>
    </w:p>
    <w:p w:rsidRDefault="00251E5A" w:rsidP="00251E5A" w:rsidR="00251E5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51E5A" w:rsidP="00251E5A" w:rsidR="00251E5A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Ahmet Osmanović, Pula, Jasne Crnobori 70, OIB: 13477619044, </w:t>
      </w:r>
      <w:r w:rsidRPr="00CF43B1">
        <w:t xml:space="preserve">smatra utvrđenom u iznosu od </w:t>
      </w:r>
      <w:r>
        <w:t xml:space="preserve">196.898,24 kn i razvrstava se u 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51E5A" w:rsidP="00592443" w:rsidR="00251E5A">
      <w:pPr>
        <w:ind w:firstLine="708"/>
        <w:jc w:val="both"/>
      </w:pPr>
    </w:p>
    <w:p w:rsidRDefault="00251E5A" w:rsidP="00251E5A" w:rsidR="00251E5A">
      <w:pPr>
        <w:ind w:firstLine="708"/>
        <w:jc w:val="both"/>
      </w:pPr>
      <w:r>
        <w:t xml:space="preserve">3/ Vjerovnik Republika Hrvatska, Ministarstvo Financija, Porezna uprava, OIB: 52634238587, prijavio je tražbinu u iznosu od 108,37 kn po osnovi članarine HGK i kamata. </w:t>
      </w:r>
    </w:p>
    <w:p w:rsidRDefault="00251E5A" w:rsidP="00251E5A" w:rsidR="00251E5A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II.</w:t>
      </w:r>
      <w:r w:rsidRPr="00CF43B1">
        <w:t xml:space="preserve"> višeg isplatnog reda.</w:t>
      </w:r>
    </w:p>
    <w:p w:rsidRDefault="00251E5A" w:rsidP="00251E5A" w:rsidR="00251E5A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251E5A" w:rsidP="00251E5A" w:rsidR="00251E5A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Republika Hrvatska, Ministarstvo Financija, Porezna uprava, OIB: 52634238587, </w:t>
      </w:r>
      <w:r w:rsidRPr="00CF43B1">
        <w:t xml:space="preserve">smatra utvrđenom u iznosu od </w:t>
      </w:r>
      <w:r>
        <w:t>32.584,78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51E5A" w:rsidP="00592443" w:rsidR="00251E5A">
      <w:pPr>
        <w:ind w:firstLine="708"/>
        <w:jc w:val="both"/>
      </w:pPr>
    </w:p>
    <w:p w:rsidRDefault="00713E96" w:rsidP="00713E96" w:rsidR="00713E96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3B7842" w:rsidP="00250C34" w:rsidR="00250C34" w:rsidRPr="00E82D2C">
      <w:pPr>
        <w:jc w:val="center"/>
        <w:rPr>
          <w:b/>
        </w:rPr>
      </w:pPr>
      <w:r>
        <w:rPr>
          <w:b/>
        </w:rPr>
        <w:t>r j e š a</w:t>
      </w:r>
      <w:r w:rsidR="00BF6BA3">
        <w:rPr>
          <w:b/>
        </w:rPr>
        <w:t xml:space="preserve">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pojedine tražbine. </w:t>
      </w:r>
    </w:p>
    <w:p w:rsidRDefault="00BA019F" w:rsidP="0049766B" w:rsidR="00BA019F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</w:t>
      </w:r>
      <w:r w:rsidR="00F46DDA">
        <w:t xml:space="preserve">ci </w:t>
      </w:r>
      <w:r>
        <w:t>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F15CD8">
        <w:t>1</w:t>
      </w:r>
      <w:r w:rsidR="00251E5A">
        <w:t>3</w:t>
      </w:r>
      <w:r w:rsidR="00F15CD8">
        <w:t>:10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CA7428" w:rsidR="00034DD1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251E5A">
      <w:t>605</w:t>
    </w:r>
    <w:r w:rsidR="00C27CAD">
      <w:t>/16</w:t>
    </w:r>
    <w:r w:rsidR="00F15CD8">
      <w:t>-</w:t>
    </w:r>
    <w:r w:rsidR="00C27CAD">
      <w:t>16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5969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57E"/>
    <w:rsid w:val="001046FE"/>
    <w:rsid w:val="00111697"/>
    <w:rsid w:val="001226A0"/>
    <w:rsid w:val="00122F4F"/>
    <w:rsid w:val="00133218"/>
    <w:rsid w:val="00136357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1E5A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E58D8"/>
    <w:rsid w:val="002F1306"/>
    <w:rsid w:val="0030562B"/>
    <w:rsid w:val="00307851"/>
    <w:rsid w:val="00322737"/>
    <w:rsid w:val="00357309"/>
    <w:rsid w:val="00372444"/>
    <w:rsid w:val="003B36E4"/>
    <w:rsid w:val="003B5CCD"/>
    <w:rsid w:val="003B7842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A5F73"/>
    <w:rsid w:val="006E09F6"/>
    <w:rsid w:val="006E75DF"/>
    <w:rsid w:val="00704E00"/>
    <w:rsid w:val="00713E96"/>
    <w:rsid w:val="0072222C"/>
    <w:rsid w:val="007246DF"/>
    <w:rsid w:val="00740092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3CC5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47A1C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361A8"/>
    <w:rsid w:val="00A400F0"/>
    <w:rsid w:val="00A53F2D"/>
    <w:rsid w:val="00A6103C"/>
    <w:rsid w:val="00A63FE6"/>
    <w:rsid w:val="00A64547"/>
    <w:rsid w:val="00A800D1"/>
    <w:rsid w:val="00A8275D"/>
    <w:rsid w:val="00A91D86"/>
    <w:rsid w:val="00AA6085"/>
    <w:rsid w:val="00AB32D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19F"/>
    <w:rsid w:val="00BB249E"/>
    <w:rsid w:val="00BF6BA3"/>
    <w:rsid w:val="00C178C4"/>
    <w:rsid w:val="00C27CAD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A7428"/>
    <w:rsid w:val="00CB32CE"/>
    <w:rsid w:val="00CB5CFF"/>
    <w:rsid w:val="00CD0784"/>
    <w:rsid w:val="00CE3462"/>
    <w:rsid w:val="00CE6849"/>
    <w:rsid w:val="00CF43B1"/>
    <w:rsid w:val="00D021DD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08A2"/>
    <w:rsid w:val="00DD4203"/>
    <w:rsid w:val="00DD4ADE"/>
    <w:rsid w:val="00DD4F8D"/>
    <w:rsid w:val="00DE1369"/>
    <w:rsid w:val="00DE3A88"/>
    <w:rsid w:val="00DF47C8"/>
    <w:rsid w:val="00E033F9"/>
    <w:rsid w:val="00E07480"/>
    <w:rsid w:val="00E11993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15CD8"/>
    <w:rsid w:val="00F307B7"/>
    <w:rsid w:val="00F33F43"/>
    <w:rsid w:val="00F3449C"/>
    <w:rsid w:val="00F46DDA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0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0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0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0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0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0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0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0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0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2016.</izvorni_sadrzaj>
    <derivirana_varijabla naziv="DomainObject.StvarniPocetakDatum_1">12. listopada 2016.</derivirana_varijabla>
  </DomainObject.StvarniPocetakDatum>
  <DomainObject.StvarniZavrsetakDatum>
    <izvorni_sadrzaj>12. listopada 2016.</izvorni_sadrzaj>
    <derivirana_varijabla naziv="DomainObject.StvarniZavrsetakDatum_1">12. listopada 2016.</derivirana_varijabla>
  </DomainObject.StvarniZavrsetakDatum>
  <DomainObject.PlaniraniZavrsetakDatum>
    <izvorni_sadrzaj>12. listopada 2016.</izvorni_sadrzaj>
    <derivirana_varijabla naziv="DomainObject.PlaniraniZavrsetakDatum_1">12. listopada 2016.</derivirana_varijabla>
  </DomainObject.PlaniraniZavrsetakDatum>
  <DomainObject.PlaniraniPocetakDatum>
    <izvorni_sadrzaj>12. listopada 2016.</izvorni_sadrzaj>
    <derivirana_varijabla naziv="DomainObject.PlaniraniPocetakDatum_1">12. listopada 2016.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>OSMANOVIĆ i dr. j.t.d. PULA</item>
      <item>Ahmet Osmanović</item>
      <item>FINANCIJSKA AGENCIJA, RC RIJEKA, PODRUŽNICA PULA, PULA</item>
    </izvorni_sadrzaj>
    <derivirana_varijabla naziv="DomainObject.UcesnikSudskeRadnjeListNaziv_1">
      <item>OSMANOVIĆ i dr. j.t.d. PULA</item>
      <item>Ahmet Osmanović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648</properties:Words>
  <properties:Characters>3642</properties:Characters>
  <properties:Lines>100</properties:Lines>
  <properties:Paragraphs>45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2016-10-11T11:00:00Z</dcterms:created>
  <dc:creator>drabar</dc:creator>
  <cp:lastModifiedBy>Sanja Prodan</cp:lastModifiedBy>
  <cp:lastPrinted>2016-09-05T08:49:00Z</cp:lastPrinted>
  <dcterms:modified xmlns:xsi="http://www.w3.org/2001/XMLSchema-instance" xsi:type="dcterms:W3CDTF">2016-10-13T11:24:00Z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