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5a8a" w14:paraId="5c45a8a" w:rsidRDefault="000126AE" w:rsidP="000126AE" w:rsidR="000126A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26AE" w:rsidP="000126AE" w:rsidR="000126AE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126AE" w:rsidP="000126AE" w:rsidR="000126AE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126AE" w:rsidP="000126AE" w:rsidR="000126AE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126AE" w:rsidP="000126AE" w:rsidR="000126AE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126AE" w:rsidP="000126AE" w:rsidR="000126A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POLUNDAK ADAPTING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, OIB: 29849066992, </w:t>
      </w:r>
      <w:r w:rsidRPr="001F7DF5">
        <w:rPr>
          <w:rFonts w:hAnsi="Times New Roman" w:ascii="Times New Roman"/>
          <w:szCs w:val="24"/>
        </w:rPr>
        <w:t>Zagreb,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Petrovaradinska 1,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02.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126AE" w:rsidP="000126AE" w:rsidR="000126A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126AE" w:rsidP="000126AE" w:rsidR="000126AE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126AE" w:rsidP="000126AE" w:rsidR="000126AE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126AE" w:rsidP="000126AE" w:rsidR="000126A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POLUNDAK ADAPTING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, OIB: 29849066992, </w:t>
      </w:r>
      <w:r w:rsidRPr="001F7DF5">
        <w:rPr>
          <w:rFonts w:hAnsi="Times New Roman" w:ascii="Times New Roman"/>
          <w:szCs w:val="24"/>
        </w:rPr>
        <w:t xml:space="preserve">Zagreb, </w:t>
      </w:r>
      <w:r>
        <w:rPr>
          <w:rFonts w:hAnsi="Times New Roman" w:ascii="Times New Roman"/>
          <w:szCs w:val="24"/>
        </w:rPr>
        <w:t>Petrovaradinska 1.</w:t>
      </w:r>
    </w:p>
    <w:p w:rsidRDefault="000126AE" w:rsidP="000126AE" w:rsidR="000126A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126AE" w:rsidP="000126AE" w:rsidR="000126AE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02. veljače 2016. godine u 14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0126AE" w:rsidP="000126AE" w:rsidR="000126A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126AE" w:rsidP="000126AE" w:rsidR="000126A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Neven Pavišić, OIB: 13342388025, iz Sesveta, </w:t>
      </w:r>
    </w:p>
    <w:p w:rsidRDefault="000126AE" w:rsidP="000126AE" w:rsidR="000126AE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Prva prigorska 21a.</w:t>
      </w:r>
    </w:p>
    <w:p w:rsidRDefault="000126AE" w:rsidP="000126AE" w:rsidR="000126AE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126AE" w:rsidP="000126AE" w:rsidR="000126A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POLUNDAK ADAPTING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, OIB: 29849066992, </w:t>
      </w:r>
      <w:r w:rsidRPr="001F7DF5">
        <w:rPr>
          <w:rFonts w:hAnsi="Times New Roman" w:ascii="Times New Roman"/>
          <w:szCs w:val="24"/>
        </w:rPr>
        <w:t xml:space="preserve">Zagreb, </w:t>
      </w:r>
      <w:r>
        <w:rPr>
          <w:rFonts w:hAnsi="Times New Roman" w:ascii="Times New Roman"/>
          <w:szCs w:val="24"/>
        </w:rPr>
        <w:t>Petrovaradinska 1.</w:t>
      </w:r>
    </w:p>
    <w:p w:rsidRDefault="000126AE" w:rsidP="000126AE" w:rsidR="000126AE">
      <w:pPr>
        <w:jc w:val="both"/>
        <w:rPr>
          <w:rFonts w:hAnsi="Times New Roman" w:ascii="Times New Roman"/>
          <w:szCs w:val="24"/>
          <w:lang w:val="hr-HR"/>
        </w:rPr>
      </w:pPr>
    </w:p>
    <w:p w:rsidRDefault="000126AE" w:rsidP="000126AE" w:rsidR="000126AE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126AE" w:rsidP="000126AE" w:rsidR="000126AE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126AE" w:rsidP="000126AE" w:rsidR="000126AE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126AE" w:rsidP="000126AE" w:rsidR="000126A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126AE" w:rsidP="000126AE" w:rsidR="000126AE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126AE" w:rsidP="000126AE" w:rsidR="000126AE">
      <w:pPr>
        <w:jc w:val="both"/>
        <w:rPr>
          <w:rFonts w:hAnsi="Times New Roman" w:ascii="Times New Roman"/>
          <w:lang w:val="hr-HR"/>
        </w:rPr>
      </w:pPr>
    </w:p>
    <w:p w:rsidRDefault="000126AE" w:rsidP="000126AE" w:rsidR="000126AE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14. prosinca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0126AE" w:rsidP="000126AE" w:rsidR="000126AE">
      <w:pPr>
        <w:jc w:val="both"/>
        <w:rPr>
          <w:rFonts w:hAnsi="Times New Roman" w:ascii="Times New Roman"/>
        </w:rPr>
      </w:pPr>
    </w:p>
    <w:p w:rsidRDefault="000126AE" w:rsidP="000126AE" w:rsidR="000126AE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0126AE" w:rsidP="000126AE" w:rsidR="000126A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126AE" w:rsidP="000126AE" w:rsidR="000126AE">
      <w:pPr>
        <w:jc w:val="both"/>
        <w:rPr>
          <w:rFonts w:hAnsi="Times New Roman" w:ascii="Times New Roman"/>
          <w:lang w:val="hr-HR"/>
        </w:rPr>
      </w:pPr>
    </w:p>
    <w:p w:rsidRDefault="000126AE" w:rsidP="000126AE" w:rsidR="000126AE">
      <w:pPr>
        <w:jc w:val="both"/>
        <w:rPr>
          <w:rFonts w:hAnsi="Times New Roman" w:ascii="Times New Roman"/>
          <w:lang w:val="hr-HR"/>
        </w:rPr>
      </w:pPr>
    </w:p>
    <w:p w:rsidRDefault="000126AE" w:rsidP="000126AE" w:rsidR="000126A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02. veljače 2016. godine</w:t>
      </w:r>
    </w:p>
    <w:p w:rsidRDefault="000126AE" w:rsidP="000126AE" w:rsidR="000126AE">
      <w:pPr>
        <w:jc w:val="center"/>
        <w:rPr>
          <w:rFonts w:hAnsi="Times New Roman" w:ascii="Times New Roman"/>
          <w:lang w:val="hr-HR"/>
        </w:rPr>
      </w:pPr>
    </w:p>
    <w:p w:rsidRDefault="000126AE" w:rsidP="000126AE" w:rsidR="000126AE">
      <w:pPr>
        <w:jc w:val="center"/>
        <w:rPr>
          <w:rFonts w:hAnsi="Times New Roman" w:ascii="Times New Roman"/>
          <w:lang w:val="hr-HR"/>
        </w:rPr>
      </w:pPr>
    </w:p>
    <w:p w:rsidRDefault="000126AE" w:rsidP="000126AE" w:rsidR="000126A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126AE" w:rsidP="000126AE" w:rsidR="000126A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0126AE" w:rsidP="000126AE" w:rsidR="000126AE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126AE" w:rsidP="000126AE" w:rsidR="000126AE">
      <w:pPr>
        <w:jc w:val="both"/>
        <w:rPr>
          <w:rFonts w:hAnsi="Times New Roman" w:ascii="Times New Roman"/>
          <w:szCs w:val="24"/>
          <w:lang w:val="hr-HR"/>
        </w:rPr>
      </w:pPr>
    </w:p>
    <w:p w:rsidRDefault="000126AE" w:rsidP="000126AE" w:rsidR="000126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126AE" w:rsidP="000126AE" w:rsidR="000126AE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126AE" w:rsidP="000126AE" w:rsidR="000126A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126AE" w:rsidP="000126AE" w:rsidR="000126AE">
      <w:pPr>
        <w:jc w:val="both"/>
        <w:rPr>
          <w:rFonts w:hAnsi="Times New Roman" w:ascii="Times New Roman"/>
        </w:rPr>
      </w:pPr>
    </w:p>
    <w:p w:rsidRDefault="000126AE" w:rsidP="000126AE" w:rsidR="000126AE">
      <w:pPr>
        <w:jc w:val="both"/>
        <w:rPr>
          <w:rFonts w:hAnsi="Times New Roman" w:ascii="Times New Roman"/>
        </w:rPr>
      </w:pPr>
    </w:p>
    <w:p w:rsidRDefault="000126AE" w:rsidP="000126AE" w:rsidR="000126AE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126AE" w:rsidP="000126AE" w:rsidR="000126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0126AE" w:rsidP="000126AE" w:rsidR="000126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0126AE" w:rsidP="000126AE" w:rsidR="000126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0126AE" w:rsidP="000126AE" w:rsidR="000126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0126AE" w:rsidP="000126AE" w:rsidR="000126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0126AE" w:rsidP="000126AE" w:rsidR="000126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0126AE" w:rsidP="000126AE" w:rsidR="000126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0126AE" w:rsidP="000126AE" w:rsidR="000126AE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0126AE" w:rsidP="000126AE" w:rsidR="000126A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126AE" w:rsidP="000126AE" w:rsidR="000126A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126AE" w:rsidP="000126AE" w:rsidR="000126AE" w:rsidRPr="00D44D4F">
      <w:pPr>
        <w:jc w:val="center"/>
        <w:rPr>
          <w:sz w:val="32"/>
          <w:u w:val="single"/>
          <w:lang w:val="hr-HR"/>
        </w:rPr>
      </w:pPr>
    </w:p>
    <w:p w:rsidRDefault="000126AE" w:rsidP="000126AE" w:rsidR="000126AE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E" w:rsidR="00000000">
      <w:r>
        <w:separator/>
      </w:r>
    </w:p>
  </w:endnote>
  <w:endnote w:id="0" w:type="continuationSeparator">
    <w:p w:rsidRDefault="00CB63E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E" w:rsidR="00000000">
      <w:r>
        <w:separator/>
      </w:r>
    </w:p>
  </w:footnote>
  <w:footnote w:id="0" w:type="continuationSeparator">
    <w:p w:rsidRDefault="00CB63E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126AE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St-3481/2015</w:t>
        </w:r>
      </w:p>
    </w:sdtContent>
  </w:sdt>
  <w:p w:rsidRDefault="000126AE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6AE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B63EE" w:rsidP="00840E3D" w:rsidR="00840E3D">
    <w:pPr>
      <w:pStyle w:val="Zaglavlje"/>
      <w:rPr>
        <w:lang w:val="hr-HR"/>
      </w:rPr>
    </w:pPr>
  </w:p>
  <w:p w:rsidRDefault="000126AE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55. St-3481/2015</w:t>
    </w:r>
  </w:p>
  <w:p w:rsidRDefault="000126AE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B63EE" w:rsidP="00840E3D" w:rsidR="00840E3D">
    <w:pPr>
      <w:pStyle w:val="Zaglavlje"/>
      <w:rPr>
        <w:rFonts w:hAnsi="Times New Roman" w:ascii="Times New Roman"/>
        <w:lang w:val="hr-HR"/>
      </w:rPr>
    </w:pPr>
  </w:p>
  <w:p w:rsidRDefault="00CB63EE" w:rsidP="00840E3D" w:rsidR="00840E3D">
    <w:pPr>
      <w:pStyle w:val="Zaglavlje"/>
      <w:rPr>
        <w:rFonts w:hAnsi="Times New Roman" w:ascii="Times New Roman"/>
        <w:lang w:val="hr-HR"/>
      </w:rPr>
    </w:pPr>
  </w:p>
  <w:p w:rsidRDefault="00CB63EE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CB63EE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0126A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0126A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0126AE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CB63EE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2927"/>
    <w:rsid w:val="000126AE"/>
    <w:rsid w:val="00135025"/>
    <w:rsid w:val="00181F4E"/>
    <w:rsid w:val="00C95241"/>
    <w:rsid w:val="00CB63EE"/>
    <w:rsid w:val="00E6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26A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126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26AE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126A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6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3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3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3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3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26A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126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26AE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126AE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6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3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3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3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3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3481</izvorni_sadrzaj>
    <derivirana_varijabla naziv="DomainObject.Predmet.Broj_1">3481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St-3481/2015</izvorni_sadrzaj>
    <derivirana_varijabla naziv="DomainObject.Predmet.OznakaBroj_1">St-3481/2015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POLUNDAK ADAPTING d.o.o. zastupanog po punomoćniku Dubravko Polundak</izvorni_sadrzaj>
    <derivirana_varijabla naziv="DomainObject.Predmet.ProtustrankaFormated_1">  POLUNDAK ADAPTING d.o.o. zastupanog po punomoćniku Dubravko Polundak</derivirana_varijabla>
  </DomainObject.Predmet.ProtustrankaFormated>
  <DomainObject.Predmet.ProtustrankaFormatedOIB>
    <izvorni_sadrzaj>  POLUNDAK ADAPTING d.o.o., OIB 29849066992 zastupanog po punomoćniku Dubravko Polundak</izvorni_sadrzaj>
    <derivirana_varijabla naziv="DomainObject.Predmet.ProtustrankaFormatedOIB_1">  POLUNDAK ADAPTING d.o.o., OIB 29849066992 zastupanog po punomoćniku Dubravko Polundak</derivirana_varijabla>
  </DomainObject.Predmet.ProtustrankaFormatedOIB>
  <DomainObject.Predmet.ProtustrankaFormatedWithAdress>
    <izvorni_sadrzaj> POLUNDAK ADAPTING d.o.o., Petrovaradinska 1, 10000 Zagreb zastupanog po punomoćniku Dubravko Polundak</izvorni_sadrzaj>
    <derivirana_varijabla naziv="DomainObject.Predmet.ProtustrankaFormatedWithAdress_1"> POLUNDAK ADAPTING d.o.o., Petrovaradinska 1, 10000 Zagreb zastupanog po punomoćniku Dubravko Polundak</derivirana_varijabla>
  </DomainObject.Predmet.ProtustrankaFormatedWithAdress>
  <DomainObject.Predmet.ProtustrankaFormatedWithAdressOIB>
    <izvorni_sadrzaj> POLUNDAK ADAPTING d.o.o., OIB 29849066992, Petrovaradinska 1, 10000 Zagreb zastupanog po punomoćniku Dubravko Polundak</izvorni_sadrzaj>
    <derivirana_varijabla naziv="DomainObject.Predmet.ProtustrankaFormatedWithAdressOIB_1"> POLUNDAK ADAPTING d.o.o., OIB 29849066992, Petrovaradinska 1, 10000 Zagreb zastupanog po punomoćniku Dubravko Polundak</derivirana_varijabla>
  </DomainObject.Predmet.ProtustrankaFormatedWithAdressOIB>
  <DomainObject.Predmet.ProtustrankaWithAdress>
    <izvorni_sadrzaj>POLUNDAK ADAPTING d.o.o. Petrovaradinska 1, 10000 Zagreb</izvorni_sadrzaj>
    <derivirana_varijabla naziv="DomainObject.Predmet.ProtustrankaWithAdress_1">POLUNDAK ADAPTING d.o.o. Petrovaradinska 1, 10000 Zagreb</derivirana_varijabla>
  </DomainObject.Predmet.ProtustrankaWithAdress>
  <DomainObject.Predmet.ProtustrankaWithAdressOIB>
    <izvorni_sadrzaj>POLUNDAK ADAPTING d.o.o., OIB 29849066992, Petrovaradinska 1, 10000 Zagreb</izvorni_sadrzaj>
    <derivirana_varijabla naziv="DomainObject.Predmet.ProtustrankaWithAdressOIB_1">POLUNDAK ADAPTING d.o.o., OIB 29849066992, Petrovaradinska 1, 10000 Zagreb</derivirana_varijabla>
  </DomainObject.Predmet.ProtustrankaWithAdressOIB>
  <DomainObject.Predmet.ProtustrankaNazivFormated>
    <izvorni_sadrzaj>POLUNDAK ADAPTING d.o.o.</izvorni_sadrzaj>
    <derivirana_varijabla naziv="DomainObject.Predmet.ProtustrankaNazivFormated_1">POLUNDAK ADAPTING d.o.o.</derivirana_varijabla>
  </DomainObject.Predmet.ProtustrankaNazivFormated>
  <DomainObject.Predmet.ProtustrankaNazivFormatedOIB>
    <izvorni_sadrzaj>POLUNDAK ADAPTING d.o.o., OIB 29849066992</izvorni_sadrzaj>
    <derivirana_varijabla naziv="DomainObject.Predmet.ProtustrankaNazivFormatedOIB_1">POLUNDAK ADAPTING d.o.o., OIB 29849066992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POLUNDAK ADAPTING d.o.o. zastupanog po punomoćniku Dubravko Polundak</item>
    </izvorni_sadrzaj>
    <derivirana_varijabla naziv="DomainObject.Predmet.ProtuStrankaListFormated_1">
      <item>POLUNDAK ADAPTING d.o.o. zastupanog po punomoćniku Dubravko Polundak</item>
    </derivirana_varijabla>
  </DomainObject.Predmet.ProtuStrankaListFormated>
  <DomainObject.Predmet.ProtuStrankaListFormatedOIB>
    <izvorni_sadrzaj>
      <item>POLUNDAK ADAPTING d.o.o., OIB 29849066992 zastupanog po punomoćniku Dubravko Polundak</item>
    </izvorni_sadrzaj>
    <derivirana_varijabla naziv="DomainObject.Predmet.ProtuStrankaListFormatedOIB_1">
      <item>POLUNDAK ADAPTING d.o.o., OIB 29849066992 zastupanog po punomoćniku Dubravko Polundak</item>
    </derivirana_varijabla>
  </DomainObject.Predmet.ProtuStrankaListFormatedOIB>
  <DomainObject.Predmet.ProtuStrankaListFormatedWithAdress>
    <izvorni_sadrzaj>
      <item>POLUNDAK ADAPTING d.o.o., Petrovaradinska 1, 10000 Zagreb zastupanog po punomoćniku Dubravko Polundak</item>
    </izvorni_sadrzaj>
    <derivirana_varijabla naziv="DomainObject.Predmet.ProtuStrankaListFormatedWithAdress_1">
      <item>POLUNDAK ADAPTING d.o.o., Petrovaradinska 1, 10000 Zagreb zastupanog po punomoćniku Dubravko Polundak</item>
    </derivirana_varijabla>
  </DomainObject.Predmet.ProtuStrankaListFormatedWithAdress>
  <DomainObject.Predmet.ProtuStrankaListFormatedWithAdressOIB>
    <izvorni_sadrzaj>
      <item>POLUNDAK ADAPTING d.o.o., OIB 29849066992, Petrovaradinska 1, 10000 Zagreb zastupanog po punomoćniku Dubravko Polundak</item>
    </izvorni_sadrzaj>
    <derivirana_varijabla naziv="DomainObject.Predmet.ProtuStrankaListFormatedWithAdressOIB_1">
      <item>POLUNDAK ADAPTING d.o.o., OIB 29849066992, Petrovaradinska 1, 10000 Zagreb zastupanog po punomoćniku Dubravko Polundak</item>
    </derivirana_varijabla>
  </DomainObject.Predmet.ProtuStrankaListFormatedWithAdressOIB>
  <DomainObject.Predmet.ProtuStrankaListNazivFormated>
    <izvorni_sadrzaj>
      <item>POLUNDAK ADAPTING d.o.o.</item>
    </izvorni_sadrzaj>
    <derivirana_varijabla naziv="DomainObject.Predmet.ProtuStrankaListNazivFormated_1">
      <item>POLUNDAK ADAPTING d.o.o.</item>
    </derivirana_varijabla>
  </DomainObject.Predmet.ProtuStrankaListNazivFormated>
  <DomainObject.Predmet.ProtuStrankaListNazivFormatedOIB>
    <izvorni_sadrzaj>
      <item>POLUNDAK ADAPTING d.o.o., OIB 29849066992</item>
    </izvorni_sadrzaj>
    <derivirana_varijabla naziv="DomainObject.Predmet.ProtuStrankaListNazivFormatedOIB_1">
      <item>POLUNDAK ADAPTING d.o.o., OIB 29849066992</item>
    </derivirana_varijabla>
  </DomainObject.Predmet.ProtuStrankaListNazivFormatedOIB>
  <DomainObject.Predmet.OstaliListFormated>
    <izvorni_sadrzaj>
      <item>Dubravko Polundak punomoćnik sudionika u postupku POLUNDAK ADAPTING d.o.o.</item>
    </izvorni_sadrzaj>
    <derivirana_varijabla naziv="DomainObject.Predmet.OstaliListFormated_1">
      <item>Dubravko Polundak punomoćnik sudionika u postupku POLUNDAK ADAPTING d.o.o.</item>
    </derivirana_varijabla>
  </DomainObject.Predmet.OstaliListFormated>
  <DomainObject.Predmet.OstaliListFormatedOIB>
    <izvorni_sadrzaj>
      <item>Dubravko Polundak, OIB 22993632879 punomoćnik sudionika u postupku POLUNDAK ADAPTING d.o.o.</item>
    </izvorni_sadrzaj>
    <derivirana_varijabla naziv="DomainObject.Predmet.OstaliListFormatedOIB_1">
      <item>Dubravko Polundak, OIB 22993632879 punomoćnik sudionika u postupku POLUNDAK ADAPTING d.o.o.</item>
    </derivirana_varijabla>
  </DomainObject.Predmet.OstaliListFormatedOIB>
  <DomainObject.Predmet.OstaliListFormatedWithAdress>
    <izvorni_sadrzaj>
      <item>Dubravko Polundak, Voćnjak 44, 10000 Zagreb punomoćnik sudionika u postupku POLUNDAK ADAPTING d.o.o.</item>
    </izvorni_sadrzaj>
    <derivirana_varijabla naziv="DomainObject.Predmet.OstaliListFormatedWithAdress_1">
      <item>Dubravko Polundak, Voćnjak 44, 10000 Zagreb punomoćnik sudionika u postupku POLUNDAK ADAPTING d.o.o.</item>
    </derivirana_varijabla>
  </DomainObject.Predmet.OstaliListFormatedWithAdress>
  <DomainObject.Predmet.OstaliListFormatedWithAdressOIB>
    <izvorni_sadrzaj>
      <item>Dubravko Polundak, OIB 22993632879, Voćnjak 44, 10000 Zagreb punomoćnik sudionika u postupku POLUNDAK ADAPTING d.o.o.</item>
    </izvorni_sadrzaj>
    <derivirana_varijabla naziv="DomainObject.Predmet.OstaliListFormatedWithAdressOIB_1">
      <item>Dubravko Polundak, OIB 22993632879, Voćnjak 44, 10000 Zagreb punomoćnik sudionika u postupku POLUNDAK ADAPTING d.o.o.</item>
    </derivirana_varijabla>
  </DomainObject.Predmet.OstaliListFormatedWithAdressOIB>
  <DomainObject.Predmet.OstaliListNazivFormated>
    <izvorni_sadrzaj>
      <item>Dubravko Polundak</item>
    </izvorni_sadrzaj>
    <derivirana_varijabla naziv="DomainObject.Predmet.OstaliListNazivFormated_1">
      <item>Dubravko Polundak</item>
    </derivirana_varijabla>
  </DomainObject.Predmet.OstaliListNazivFormated>
  <DomainObject.Predmet.OstaliListNazivFormatedOIB>
    <izvorni_sadrzaj>
      <item>Dubravko Polundak, OIB 22993632879</item>
    </izvorni_sadrzaj>
    <derivirana_varijabla naziv="DomainObject.Predmet.OstaliListNazivFormatedOIB_1">
      <item>Dubravko Polundak, OIB 22993632879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POLUNDAK ADAPTING d.o.o.</izvorni_sadrzaj>
    <derivirana_varijabla naziv="DomainObject.Predmet.ProtustrankaIDrugi_1">POLUNDAK ADAPTING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POLUNDAK ADAPTING d.o.o., OIB 29849066992, Petrovaradinska 1, 10000 Zagreb</izvorni_sadrzaj>
    <derivirana_varijabla naziv="DomainObject.Predmet.ProtustrankaIDrugiAdressOIB_1">POLUNDAK ADAPTING d.o.o., OIB 29849066992,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POLUNDAK ADAPTING d.o.o.</item>
      <item>FINA Regionalni centar Zagreb</item>
      <item>Dubravko Polundak</item>
    </izvorni_sadrzaj>
    <derivirana_varijabla naziv="DomainObject.Predmet.SudioniciListNaziv_1">
      <item>POLUNDAK ADAPTING d.o.o.</item>
      <item>FINA Regionalni centar Zagreb</item>
      <item>Dubravko Polundak</item>
    </derivirana_varijabla>
  </DomainObject.Predmet.SudioniciListNaziv>
  <DomainObject.Predmet.SudioniciListAdressOIB>
    <izvorni_sadrzaj>
      <item>POLUNDAK ADAPTING d.o.o., OIB 29849066992, Petrovaradinska 1,10000 Zagreb</item>
      <item>FINA Regionalni centar Zagreb, OIB 85821130368, Trg svibanjskih žrtava 1995. br.1,10000 Zagreb</item>
      <item>Dubravko Polundak, OIB 22993632879, Voćnjak 44,10000 Zagreb</item>
    </izvorni_sadrzaj>
    <derivirana_varijabla naziv="DomainObject.Predmet.SudioniciListAdressOIB_1">
      <item>POLUNDAK ADAPTING d.o.o., OIB 29849066992, Petrovaradinska 1,10000 Zagreb</item>
      <item>FINA Regionalni centar Zagreb, OIB 85821130368, Trg svibanjskih žrtava 1995. br.1,10000 Zagreb</item>
      <item>Dubravko Polundak, OIB 22993632879, Voćnjak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29849066992</item>
      <item>, OIB 85821130368</item>
      <item>, OIB 22993632879</item>
    </izvorni_sadrzaj>
    <derivirana_varijabla naziv="DomainObject.Predmet.SudioniciListNazivOIB_1">
      <item>, OIB 29849066992</item>
      <item>, OIB 85821130368</item>
      <item>, OIB 22993632879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1961</properties:Characters>
  <properties:Lines>71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2016-02-02T13:06:00Z</dcterms:created>
  <dc:creator>Marija Lukić</dc:creator>
  <dc:description/>
  <cp:keywords/>
  <cp:lastModifiedBy>Marija Lukić</cp:lastModifiedBy>
  <cp:lastPrinted>2016-02-02T13:07:00Z</cp:lastPrinted>
  <dcterms:modified xmlns:xsi="http://www.w3.org/2001/XMLSchema-instance" xsi:type="dcterms:W3CDTF">2016-02-02T13:09:00Z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