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26712" w14:paraId="ca26712" w:rsidRDefault="00F86D1E" w:rsidP="005F2901" w:rsidR="005F2901" w:rsidRPr="007F3413">
      <w:pPr>
        <w:pStyle w:val="Bezproreda"/>
        <w15:collapsed w:val="false"/>
        <w:rPr>
          <w:b/>
        </w:rPr>
      </w:pPr>
      <w:bookmarkStart w:name="_GoBack" w:id="0"/>
      <w:bookmarkEnd w:id="0"/>
      <w:r>
        <w:rPr>
          <w:b/>
        </w:rPr>
        <w:t>Nadležni trgovački su : VARAŽDIN</w:t>
      </w:r>
      <w:r w:rsidR="005F2901" w:rsidRPr="007F3413">
        <w:rPr>
          <w:b/>
        </w:rPr>
        <w:t xml:space="preserve"> </w:t>
      </w:r>
    </w:p>
    <w:p w:rsidRDefault="00A85F69" w:rsidP="005F2901" w:rsidR="005F2901" w:rsidRPr="007F3413">
      <w:pPr>
        <w:pStyle w:val="Bezproreda"/>
        <w:rPr>
          <w:b/>
        </w:rPr>
      </w:pPr>
      <w:r>
        <w:rPr>
          <w:b/>
        </w:rPr>
        <w:t>Poslovni broj spisa : 48 St-2814</w:t>
      </w:r>
      <w:r w:rsidR="00F86D1E">
        <w:rPr>
          <w:b/>
        </w:rPr>
        <w:t>/2018</w:t>
      </w:r>
      <w:r w:rsidR="005F2901" w:rsidRPr="007F3413">
        <w:rPr>
          <w:b/>
        </w:rPr>
        <w:t xml:space="preserve"> </w:t>
      </w:r>
    </w:p>
    <w:p w:rsidRDefault="005F2901" w:rsidP="005F2901" w:rsidR="005F2901" w:rsidRPr="007F3413">
      <w:pPr>
        <w:pStyle w:val="Bezproreda"/>
        <w:rPr>
          <w:b/>
        </w:rPr>
      </w:pPr>
      <w:r w:rsidRPr="007F3413">
        <w:rPr>
          <w:b/>
        </w:rPr>
        <w:t xml:space="preserve">Dužnik (ime i prezime i tvrtka ili naziV, OIB, adresa i sjedište </w:t>
      </w:r>
    </w:p>
    <w:p w:rsidRDefault="00F86D1E" w:rsidP="005F2901" w:rsidR="00A85F69">
      <w:pPr>
        <w:pStyle w:val="Bezproreda"/>
        <w:rPr>
          <w:b/>
        </w:rPr>
      </w:pPr>
      <w:r>
        <w:rPr>
          <w:b/>
        </w:rPr>
        <w:t xml:space="preserve">STEČAJNA MASA IZA </w:t>
      </w:r>
      <w:r w:rsidR="00A85F69">
        <w:rPr>
          <w:b/>
        </w:rPr>
        <w:t>RUBERG</w:t>
      </w:r>
      <w:r w:rsidR="00C71855">
        <w:rPr>
          <w:b/>
        </w:rPr>
        <w:t xml:space="preserve"> </w:t>
      </w:r>
      <w:r w:rsidR="00A85F69">
        <w:rPr>
          <w:b/>
        </w:rPr>
        <w:t xml:space="preserve"> d.o.o. </w:t>
      </w:r>
      <w:r w:rsidR="00C71855">
        <w:rPr>
          <w:b/>
        </w:rPr>
        <w:t>u stečaju  OIB:</w:t>
      </w:r>
      <w:r w:rsidR="00A85F69">
        <w:rPr>
          <w:b/>
        </w:rPr>
        <w:t>69163092319</w:t>
      </w:r>
      <w:r w:rsidR="001C61EB" w:rsidRPr="001C61EB">
        <w:rPr>
          <w:b/>
        </w:rPr>
        <w:t xml:space="preserve"> </w:t>
      </w:r>
      <w:r w:rsidR="001C61EB">
        <w:rPr>
          <w:b/>
        </w:rPr>
        <w:t>(ranije OIB: 32383575430)</w:t>
      </w:r>
    </w:p>
    <w:p w:rsidRDefault="00A85F69" w:rsidP="005F2901" w:rsidR="00F86D1E">
      <w:pPr>
        <w:pStyle w:val="Bezproreda"/>
        <w:rPr>
          <w:b/>
        </w:rPr>
      </w:pPr>
      <w:r>
        <w:rPr>
          <w:b/>
        </w:rPr>
        <w:t xml:space="preserve">Hrašćica Braće Radić 1 Varaždin </w:t>
      </w:r>
      <w:r w:rsidR="00F86D1E">
        <w:rPr>
          <w:b/>
        </w:rPr>
        <w:t xml:space="preserve">  </w:t>
      </w:r>
      <w:r w:rsidR="005F2901" w:rsidRPr="007F3413">
        <w:rPr>
          <w:b/>
        </w:rPr>
        <w:t xml:space="preserve"> </w:t>
      </w:r>
    </w:p>
    <w:p w:rsidRDefault="00F86D1E" w:rsidP="005F2901" w:rsidR="00F86D1E">
      <w:pPr>
        <w:pStyle w:val="Bezproreda"/>
        <w:rPr>
          <w:b/>
        </w:rPr>
      </w:pPr>
    </w:p>
    <w:p w:rsidRDefault="005F2901" w:rsidP="005F2901" w:rsidR="005F2901" w:rsidRPr="007F3413">
      <w:pPr>
        <w:pStyle w:val="Bezproreda"/>
        <w:rPr>
          <w:b/>
        </w:rPr>
      </w:pPr>
      <w:r w:rsidRPr="007F3413">
        <w:rPr>
          <w:b/>
        </w:rPr>
        <w:t xml:space="preserve"> </w:t>
      </w:r>
    </w:p>
    <w:p w:rsidRDefault="005F2901" w:rsidP="005F2901" w:rsidR="005F2901" w:rsidRPr="00872170">
      <w:pPr>
        <w:pStyle w:val="Bezproreda"/>
      </w:pPr>
    </w:p>
    <w:p w:rsidRDefault="005F2901" w:rsidP="005F2901" w:rsidR="005F2901" w:rsidRPr="000A0852">
      <w:pPr>
        <w:rPr>
          <w:rFonts w:cs="Times New Roman" w:hAnsi="Times New Roman" w:ascii="Times New Roman"/>
          <w:sz w:val="20"/>
          <w:szCs w:val="20"/>
        </w:rPr>
      </w:pPr>
      <w:r w:rsidRPr="008B4CBD">
        <w:rPr>
          <w:rFonts w:cs="Times New Roman" w:hAnsi="Times New Roman" w:ascii="Times New Roman"/>
          <w:b/>
          <w:sz w:val="20"/>
          <w:szCs w:val="20"/>
        </w:rPr>
        <w:t>I VIŠI ISPLATNI RED</w:t>
      </w:r>
      <w:r w:rsidRPr="000A0852">
        <w:rPr>
          <w:rFonts w:cs="Times New Roman" w:hAnsi="Times New Roman" w:ascii="Times New Roman"/>
          <w:sz w:val="20"/>
          <w:szCs w:val="20"/>
        </w:rPr>
        <w:tab/>
      </w:r>
      <w:r w:rsidRPr="000A0852">
        <w:rPr>
          <w:rFonts w:cs="Times New Roman" w:hAnsi="Times New Roman" w:ascii="Times New Roman"/>
          <w:sz w:val="20"/>
          <w:szCs w:val="20"/>
        </w:rPr>
        <w:tab/>
      </w:r>
      <w:r w:rsidRPr="000A0852">
        <w:rPr>
          <w:rFonts w:cs="Times New Roman" w:hAnsi="Times New Roman" w:ascii="Times New Roman"/>
          <w:sz w:val="20"/>
          <w:szCs w:val="20"/>
        </w:rPr>
        <w:tab/>
      </w:r>
      <w:r w:rsidRPr="000A0852">
        <w:rPr>
          <w:rFonts w:cs="Times New Roman" w:hAnsi="Times New Roman" w:ascii="Times New Roman"/>
          <w:sz w:val="20"/>
          <w:szCs w:val="20"/>
        </w:rPr>
        <w:tab/>
      </w:r>
      <w:r w:rsidRPr="000A0852">
        <w:rPr>
          <w:rFonts w:cs="Times New Roman" w:hAnsi="Times New Roman" w:ascii="Times New Roman"/>
          <w:sz w:val="20"/>
          <w:szCs w:val="20"/>
        </w:rPr>
        <w:tab/>
      </w:r>
      <w:r w:rsidRPr="000A0852">
        <w:rPr>
          <w:rFonts w:cs="Times New Roman" w:hAnsi="Times New Roman" w:ascii="Times New Roman"/>
          <w:sz w:val="20"/>
          <w:szCs w:val="20"/>
        </w:rPr>
        <w:tab/>
      </w:r>
      <w:r w:rsidRPr="000A0852">
        <w:rPr>
          <w:rFonts w:cs="Times New Roman" w:hAnsi="Times New Roman" w:ascii="Times New Roman"/>
          <w:sz w:val="20"/>
          <w:szCs w:val="20"/>
        </w:rPr>
        <w:tab/>
      </w:r>
      <w:r w:rsidRPr="000A5351">
        <w:rPr>
          <w:rFonts w:cs="Times New Roman" w:hAnsi="Times New Roman" w:ascii="Times New Roman"/>
          <w:b/>
          <w:sz w:val="20"/>
          <w:szCs w:val="20"/>
        </w:rPr>
        <w:t>I. TABLICA PRIJAVLJENIH TRAŽBINA</w:t>
      </w:r>
    </w:p>
    <w:tbl>
      <w:tblPr>
        <w:tblStyle w:val="GridTableLight"/>
        <w:tblW w:type="auto" w:w="0"/>
        <w:tblLayout w:type="fixed"/>
        <w:tblLook w:val="04A0" w:noVBand="1" w:noHBand="0" w:lastColumn="0" w:firstColumn="1" w:lastRow="0" w:firstRow="1"/>
      </w:tblPr>
      <w:tblGrid>
        <w:gridCol w:w="988"/>
        <w:gridCol w:w="2409"/>
        <w:gridCol w:w="1134"/>
        <w:gridCol w:w="1276"/>
        <w:gridCol w:w="1418"/>
        <w:gridCol w:w="1275"/>
        <w:gridCol w:w="1560"/>
        <w:gridCol w:w="1134"/>
        <w:gridCol w:w="1275"/>
        <w:gridCol w:w="1418"/>
        <w:gridCol w:w="1417"/>
      </w:tblGrid>
      <w:tr w:rsidTr="00D22608" w:rsidR="005F2901" w:rsidRPr="00A42DAF">
        <w:tc>
          <w:tcPr>
            <w:tcW w:type="dxa" w:w="988"/>
          </w:tcPr>
          <w:p w:rsidRDefault="005F2901" w:rsidP="00D22608" w:rsidR="005F2901" w:rsidRPr="00A42DAF">
            <w:pPr>
              <w:jc w:val="center"/>
              <w:rPr>
                <w:rFonts w:cs="Arial" w:hAnsi="Book Antiqua" w:ascii="Book Antiqua"/>
                <w:sz w:val="16"/>
                <w:szCs w:val="16"/>
              </w:rPr>
            </w:pPr>
            <w:r w:rsidRPr="00A42DAF">
              <w:rPr>
                <w:rFonts w:cs="Arial" w:hAnsi="Book Antiqua" w:ascii="Book Antiqua"/>
                <w:sz w:val="16"/>
                <w:szCs w:val="16"/>
              </w:rPr>
              <w:t xml:space="preserve">Redni broj prijavljene </w:t>
            </w:r>
          </w:p>
          <w:p w:rsidRDefault="005F2901" w:rsidP="00D22608" w:rsidR="005F2901" w:rsidRPr="00A42DAF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A42DAF">
              <w:rPr>
                <w:rFonts w:cs="Arial" w:hAnsi="Book Antiqua" w:ascii="Book Antiqua"/>
                <w:sz w:val="16"/>
                <w:szCs w:val="16"/>
              </w:rPr>
              <w:t>tražbine</w:t>
            </w:r>
          </w:p>
        </w:tc>
        <w:tc>
          <w:tcPr>
            <w:tcW w:type="dxa" w:w="2409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 w:rsidRPr="00A42DAF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A42DAF">
              <w:rPr>
                <w:rFonts w:cs="Times New Roman" w:hAnsi="Times New Roman" w:ascii="Times New Roman"/>
                <w:b/>
                <w:sz w:val="20"/>
                <w:szCs w:val="20"/>
              </w:rPr>
              <w:t>Ime i prezime / tvrtka ili                                   naziv vjerovnika</w:t>
            </w:r>
          </w:p>
        </w:tc>
        <w:tc>
          <w:tcPr>
            <w:tcW w:type="dxa" w:w="1134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 w:rsidRPr="00A42DAF">
            <w:pPr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A42DAF">
              <w:rPr>
                <w:rFonts w:cs="Times New Roman" w:hAnsi="Times New Roman" w:ascii="Times New Roman"/>
                <w:b/>
                <w:sz w:val="18"/>
                <w:szCs w:val="18"/>
              </w:rPr>
              <w:t>OIB vjerovnika</w:t>
            </w:r>
          </w:p>
        </w:tc>
        <w:tc>
          <w:tcPr>
            <w:tcW w:type="dxa" w:w="1276"/>
          </w:tcPr>
          <w:p w:rsidRDefault="005F2901" w:rsidP="00D22608" w:rsidR="005F2901" w:rsidRPr="00A42DAF">
            <w:pPr>
              <w:rPr>
                <w:rFonts w:cs="Times New Roman" w:hAnsi="Book Antiqua" w:ascii="Book Antiqua"/>
                <w:b/>
                <w:sz w:val="18"/>
                <w:szCs w:val="18"/>
              </w:rPr>
            </w:pPr>
          </w:p>
          <w:p w:rsidRDefault="005F2901" w:rsidP="00D22608" w:rsidR="005F2901" w:rsidRPr="00A42DAF">
            <w:pPr>
              <w:rPr>
                <w:rFonts w:cs="Times New Roman" w:hAnsi="Book Antiqua" w:ascii="Book Antiqua"/>
                <w:b/>
                <w:sz w:val="18"/>
                <w:szCs w:val="18"/>
              </w:rPr>
            </w:pPr>
            <w:r w:rsidRPr="00A42DAF">
              <w:rPr>
                <w:rFonts w:cs="Times New Roman" w:hAnsi="Book Antiqua" w:ascii="Book Antiqua"/>
                <w:b/>
                <w:sz w:val="18"/>
                <w:szCs w:val="18"/>
              </w:rPr>
              <w:t>Adresa / sjedište                                    vjerovnika</w:t>
            </w:r>
          </w:p>
        </w:tc>
        <w:tc>
          <w:tcPr>
            <w:tcW w:type="dxa" w:w="1418"/>
          </w:tcPr>
          <w:p w:rsidRDefault="005F2901" w:rsidP="00D22608" w:rsidR="005F2901" w:rsidRPr="00A42DAF">
            <w:pPr>
              <w:jc w:val="center"/>
              <w:rPr>
                <w:rFonts w:cs="Times New Roman" w:hAnsi="Book Antiqua" w:ascii="Book Antiqua"/>
                <w:b/>
                <w:sz w:val="18"/>
                <w:szCs w:val="18"/>
              </w:rPr>
            </w:pPr>
          </w:p>
          <w:p w:rsidRDefault="005F2901" w:rsidP="00D22608" w:rsidR="005F2901" w:rsidRPr="00A42DAF">
            <w:pPr>
              <w:jc w:val="center"/>
              <w:rPr>
                <w:rFonts w:cs="Times New Roman" w:hAnsi="Book Antiqua" w:ascii="Book Antiqua"/>
                <w:b/>
                <w:sz w:val="18"/>
                <w:szCs w:val="18"/>
              </w:rPr>
            </w:pPr>
            <w:r w:rsidRPr="00A42DAF">
              <w:rPr>
                <w:rFonts w:cs="Times New Roman" w:hAnsi="Book Antiqua" w:ascii="Book Antiqua"/>
                <w:b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275"/>
          </w:tcPr>
          <w:p w:rsidRDefault="005F2901" w:rsidP="00D22608" w:rsidR="005F2901" w:rsidRPr="00A42DAF">
            <w:pPr>
              <w:jc w:val="center"/>
              <w:rPr>
                <w:rFonts w:cs="Times New Roman" w:hAnsi="Book Antiqua" w:ascii="Book Antiqua"/>
                <w:b/>
                <w:sz w:val="18"/>
                <w:szCs w:val="18"/>
              </w:rPr>
            </w:pPr>
            <w:r w:rsidRPr="00A42DAF">
              <w:rPr>
                <w:rFonts w:cs="Times New Roman" w:hAnsi="Book Antiqua" w:ascii="Book Antiqua"/>
                <w:b/>
                <w:sz w:val="18"/>
                <w:szCs w:val="18"/>
              </w:rPr>
              <w:t>Pravna osnova prijavljene tražbine</w:t>
            </w:r>
          </w:p>
        </w:tc>
        <w:tc>
          <w:tcPr>
            <w:tcW w:type="dxa" w:w="1560"/>
          </w:tcPr>
          <w:p w:rsidRDefault="005F2901" w:rsidP="00D22608" w:rsidR="005F2901" w:rsidRPr="00A42DAF">
            <w:pPr>
              <w:jc w:val="center"/>
              <w:rPr>
                <w:rFonts w:cs="Times New Roman" w:hAnsi="Book Antiqua" w:ascii="Book Antiqua"/>
                <w:b/>
                <w:sz w:val="18"/>
                <w:szCs w:val="18"/>
              </w:rPr>
            </w:pPr>
          </w:p>
          <w:p w:rsidRDefault="005F2901" w:rsidP="00D22608" w:rsidR="005F2901" w:rsidRPr="00A42DAF">
            <w:pPr>
              <w:jc w:val="center"/>
              <w:rPr>
                <w:rFonts w:cs="Times New Roman" w:hAnsi="Book Antiqua" w:ascii="Book Antiqua"/>
                <w:b/>
                <w:sz w:val="18"/>
                <w:szCs w:val="18"/>
              </w:rPr>
            </w:pPr>
            <w:r w:rsidRPr="00A42DAF">
              <w:rPr>
                <w:rFonts w:cs="Times New Roman" w:hAnsi="Book Antiqua" w:ascii="Book Antiqua"/>
                <w:b/>
                <w:sz w:val="18"/>
                <w:szCs w:val="18"/>
              </w:rPr>
              <w:t>Iznos priznate tražbine (kn)</w:t>
            </w:r>
          </w:p>
        </w:tc>
        <w:tc>
          <w:tcPr>
            <w:tcW w:type="dxa" w:w="1134"/>
          </w:tcPr>
          <w:p w:rsidRDefault="005F2901" w:rsidP="00D22608" w:rsidR="005F2901" w:rsidRPr="00A42DAF">
            <w:pPr>
              <w:jc w:val="center"/>
              <w:rPr>
                <w:rFonts w:cs="Times New Roman" w:hAnsi="Book Antiqua" w:ascii="Book Antiqua"/>
                <w:b/>
                <w:sz w:val="18"/>
                <w:szCs w:val="18"/>
              </w:rPr>
            </w:pPr>
            <w:r w:rsidRPr="00A42DAF">
              <w:rPr>
                <w:rFonts w:cs="Times New Roman" w:hAnsi="Book Antiqua" w:ascii="Book Antiqua"/>
                <w:b/>
                <w:sz w:val="18"/>
                <w:szCs w:val="18"/>
              </w:rPr>
              <w:t>Pravna osnova priznate tražbine</w:t>
            </w:r>
          </w:p>
        </w:tc>
        <w:tc>
          <w:tcPr>
            <w:tcW w:type="dxa" w:w="1275"/>
          </w:tcPr>
          <w:p w:rsidRDefault="005F2901" w:rsidP="00D22608" w:rsidR="005F2901" w:rsidRPr="00A42DAF">
            <w:pPr>
              <w:jc w:val="center"/>
              <w:rPr>
                <w:rFonts w:cs="Times New Roman" w:hAnsi="Book Antiqua" w:ascii="Book Antiqua"/>
                <w:b/>
                <w:sz w:val="18"/>
                <w:szCs w:val="18"/>
              </w:rPr>
            </w:pPr>
            <w:r w:rsidRPr="00A42DAF">
              <w:rPr>
                <w:rFonts w:cs="Times New Roman" w:hAnsi="Book Antiqua" w:ascii="Book Antiqua"/>
                <w:b/>
                <w:sz w:val="18"/>
                <w:szCs w:val="18"/>
              </w:rPr>
              <w:t>Iznos osporene tražbine (kn)</w:t>
            </w:r>
          </w:p>
        </w:tc>
        <w:tc>
          <w:tcPr>
            <w:tcW w:type="dxa" w:w="1418"/>
          </w:tcPr>
          <w:p w:rsidRDefault="005F2901" w:rsidP="00D22608" w:rsidR="005F2901" w:rsidRPr="00A42DAF">
            <w:pPr>
              <w:jc w:val="center"/>
              <w:rPr>
                <w:rFonts w:cs="Times New Roman" w:hAnsi="Book Antiqua" w:ascii="Book Antiqua"/>
                <w:b/>
                <w:sz w:val="18"/>
                <w:szCs w:val="18"/>
              </w:rPr>
            </w:pPr>
            <w:r w:rsidRPr="00A42DAF">
              <w:rPr>
                <w:rFonts w:cs="Times New Roman" w:hAnsi="Book Antiqua" w:ascii="Book Antiqua"/>
                <w:b/>
                <w:sz w:val="18"/>
                <w:szCs w:val="18"/>
              </w:rPr>
              <w:t>Razlog osporavanja tražbine</w:t>
            </w:r>
          </w:p>
        </w:tc>
        <w:tc>
          <w:tcPr>
            <w:tcW w:type="dxa" w:w="1417"/>
          </w:tcPr>
          <w:p w:rsidRDefault="005F2901" w:rsidP="00D22608" w:rsidR="005F2901" w:rsidRPr="00A42DAF">
            <w:pPr>
              <w:jc w:val="center"/>
              <w:rPr>
                <w:rFonts w:cs="Times New Roman" w:hAnsi="Book Antiqua" w:ascii="Book Antiqua"/>
                <w:b/>
                <w:sz w:val="18"/>
                <w:szCs w:val="18"/>
              </w:rPr>
            </w:pPr>
            <w:r w:rsidRPr="00A42DAF">
              <w:rPr>
                <w:rFonts w:cs="Times New Roman" w:hAnsi="Book Antiqua" w:ascii="Book Antiqua"/>
                <w:b/>
                <w:sz w:val="18"/>
                <w:szCs w:val="18"/>
              </w:rPr>
              <w:t>Oznaka ovršne isprave ako se tražbina zasniva na ovršnoj ispravi</w:t>
            </w:r>
          </w:p>
        </w:tc>
      </w:tr>
      <w:tr w:rsidTr="00D22608" w:rsidR="005F2901" w:rsidRPr="000A0852">
        <w:tc>
          <w:tcPr>
            <w:tcW w:type="dxa" w:w="988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</w:t>
            </w:r>
          </w:p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409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F86D1E" w:rsidP="00E01F70" w:rsidR="00F86D1E">
            <w:pPr>
              <w:rPr>
                <w:rFonts w:cs="Times New Roman" w:hAnsi="Book Antiqua" w:ascii="Book Antiqua"/>
                <w:b/>
                <w:sz w:val="20"/>
                <w:szCs w:val="20"/>
              </w:rPr>
            </w:pPr>
            <w:r w:rsidRPr="00F86D1E">
              <w:rPr>
                <w:rFonts w:cs="Times New Roman" w:hAnsi="Book Antiqua" w:ascii="Book Antiqua"/>
                <w:b/>
                <w:sz w:val="20"/>
                <w:szCs w:val="20"/>
              </w:rPr>
              <w:t xml:space="preserve"> </w:t>
            </w:r>
          </w:p>
          <w:p w:rsidRDefault="00E01F70" w:rsidP="00E01F70" w:rsidR="00E01F70" w:rsidRPr="00F86D1E">
            <w:pPr>
              <w:rPr>
                <w:rFonts w:cs="Times New Roman" w:hAnsi="Book Antiqua" w:ascii="Book Antiqua"/>
                <w:b/>
                <w:sz w:val="20"/>
                <w:szCs w:val="20"/>
              </w:rPr>
            </w:pPr>
          </w:p>
        </w:tc>
        <w:tc>
          <w:tcPr>
            <w:tcW w:type="dxa" w:w="113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E01F70" w:rsidP="00D22608" w:rsidR="00E01F70" w:rsidRPr="00872170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1276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F86D1E" w:rsidP="00D22608" w:rsidR="00F86D1E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E01F70" w:rsidP="00D22608" w:rsidR="00E01F70" w:rsidRPr="00872170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5F2901" w:rsidP="00E01F70" w:rsidR="00F86D1E">
            <w:pPr>
              <w:shd w:fill="F2F2F2" w:color="auto" w:val="clear"/>
              <w:jc w:val="center"/>
              <w:rPr>
                <w:rFonts w:hAnsi="Book Antiqua" w:ascii="Book Antiqua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br/>
            </w:r>
          </w:p>
          <w:p w:rsidRDefault="00E01F70" w:rsidP="00E01F70" w:rsidR="00E01F70" w:rsidRPr="00872170">
            <w:pPr>
              <w:shd w:fill="F2F2F2" w:color="auto" w:val="clear"/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27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A85F69" w:rsidP="00D22608" w:rsidR="00A85F69">
            <w:pPr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  <w:p w:rsidRDefault="00E01F70" w:rsidP="00D22608" w:rsidR="00E01F70" w:rsidRPr="00872170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560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rPr>
                <w:rFonts w:hAnsi="Book Antiqua" w:ascii="Book Antiqua"/>
                <w:b/>
                <w:sz w:val="20"/>
                <w:szCs w:val="20"/>
              </w:rPr>
            </w:pPr>
          </w:p>
          <w:p w:rsidRDefault="00F86D1E" w:rsidP="00D22608" w:rsidR="00F86D1E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E01F70" w:rsidP="00D22608" w:rsidR="00E01F70" w:rsidRPr="00872170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134"/>
          </w:tcPr>
          <w:p w:rsidRDefault="005F2901" w:rsidP="00D22608" w:rsidR="005F2901" w:rsidRPr="00F86D1E">
            <w:pPr>
              <w:rPr>
                <w:rFonts w:cs="Times New Roman" w:hAnsi="Book Antiqua" w:ascii="Book Antiqua"/>
                <w:sz w:val="16"/>
                <w:szCs w:val="16"/>
              </w:rPr>
            </w:pPr>
          </w:p>
          <w:p w:rsidRDefault="00A85F69" w:rsidP="00D22608" w:rsidR="00A85F69">
            <w:pPr>
              <w:rPr>
                <w:rFonts w:cs="Times New Roman" w:hAnsi="Book Antiqua" w:ascii="Book Antiqua"/>
                <w:b/>
                <w:sz w:val="16"/>
                <w:szCs w:val="16"/>
              </w:rPr>
            </w:pPr>
          </w:p>
          <w:p w:rsidRDefault="00E01F70" w:rsidP="00D22608" w:rsidR="00E01F70" w:rsidRPr="00F86D1E">
            <w:pPr>
              <w:rPr>
                <w:rFonts w:cs="Times New Roman" w:hAnsi="Book Antiqua" w:ascii="Book Antiqua"/>
                <w:b/>
                <w:sz w:val="16"/>
                <w:szCs w:val="16"/>
              </w:rPr>
            </w:pPr>
          </w:p>
        </w:tc>
        <w:tc>
          <w:tcPr>
            <w:tcW w:type="dxa" w:w="1275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7500FB" w:rsidP="00D22608" w:rsidR="007500FB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E01F70" w:rsidP="00D22608" w:rsidR="00E01F70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D22608" w:rsidR="005F2901">
        <w:tc>
          <w:tcPr>
            <w:tcW w:type="dxa" w:w="5807"/>
            <w:gridSpan w:val="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UKUPNO</w:t>
            </w: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5F2901" w:rsidP="00F86D1E" w:rsidR="005F2901" w:rsidRPr="00872170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27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560"/>
          </w:tcPr>
          <w:p w:rsidRDefault="005F2901" w:rsidP="00F86D1E" w:rsidR="005F2901" w:rsidRPr="00872170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13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27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835"/>
            <w:gridSpan w:val="2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</w:tbl>
    <w:p w:rsidRDefault="00F86D1E" w:rsidP="005F2901" w:rsidR="00F86D1E">
      <w:pPr>
        <w:rPr>
          <w:rFonts w:cs="Times New Roman" w:hAnsi="Times New Roman" w:ascii="Times New Roman"/>
          <w:sz w:val="20"/>
          <w:szCs w:val="20"/>
        </w:rPr>
      </w:pPr>
    </w:p>
    <w:p w:rsidRDefault="000E3FEB" w:rsidP="005F2901" w:rsidR="005F2901">
      <w:pPr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U </w:t>
      </w:r>
      <w:r w:rsidR="00F86D1E">
        <w:rPr>
          <w:rFonts w:cs="Times New Roman" w:hAnsi="Times New Roman" w:ascii="Times New Roman"/>
          <w:sz w:val="20"/>
          <w:szCs w:val="20"/>
        </w:rPr>
        <w:t xml:space="preserve">Hrašćici, </w:t>
      </w:r>
      <w:r w:rsidR="00A85F69">
        <w:rPr>
          <w:rFonts w:cs="Times New Roman" w:hAnsi="Times New Roman" w:ascii="Times New Roman"/>
          <w:sz w:val="20"/>
          <w:szCs w:val="20"/>
        </w:rPr>
        <w:t>18.03.2019</w:t>
      </w:r>
      <w:r w:rsidR="00EA25D3">
        <w:rPr>
          <w:rFonts w:cs="Times New Roman" w:hAnsi="Times New Roman" w:ascii="Times New Roman"/>
          <w:sz w:val="20"/>
          <w:szCs w:val="20"/>
        </w:rPr>
        <w:t xml:space="preserve">.godine. </w:t>
      </w:r>
    </w:p>
    <w:p w:rsidRDefault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242B0B" w:rsidP="00F86D1E" w:rsidR="00242B0B">
      <w:pPr>
        <w:pStyle w:val="Bezproreda"/>
        <w:rPr>
          <w:b/>
        </w:rPr>
      </w:pPr>
    </w:p>
    <w:p w:rsidRDefault="00242B0B" w:rsidP="00F86D1E" w:rsidR="00242B0B">
      <w:pPr>
        <w:pStyle w:val="Bezproreda"/>
        <w:rPr>
          <w:b/>
        </w:rPr>
      </w:pPr>
    </w:p>
    <w:p w:rsidRDefault="006A3AC4" w:rsidP="00F86D1E" w:rsidR="006A3AC4">
      <w:pPr>
        <w:pStyle w:val="Bezproreda"/>
        <w:rPr>
          <w:b/>
        </w:rPr>
      </w:pPr>
    </w:p>
    <w:p w:rsidRDefault="00F86D1E" w:rsidP="00F86D1E" w:rsidR="00F86D1E" w:rsidRPr="007F3413">
      <w:pPr>
        <w:pStyle w:val="Bezproreda"/>
        <w:rPr>
          <w:b/>
        </w:rPr>
      </w:pPr>
      <w:r>
        <w:rPr>
          <w:b/>
        </w:rPr>
        <w:t>Nadležni trgovački su : VARAŽDIN</w:t>
      </w:r>
      <w:r w:rsidRPr="007F3413">
        <w:rPr>
          <w:b/>
        </w:rPr>
        <w:t xml:space="preserve"> </w:t>
      </w:r>
    </w:p>
    <w:p w:rsidRDefault="00E01F70" w:rsidP="00F86D1E" w:rsidR="00F86D1E" w:rsidRPr="007F3413">
      <w:pPr>
        <w:pStyle w:val="Bezproreda"/>
        <w:rPr>
          <w:b/>
        </w:rPr>
      </w:pPr>
      <w:r>
        <w:rPr>
          <w:b/>
        </w:rPr>
        <w:t>Poslovni broj spisa : St-2814</w:t>
      </w:r>
      <w:r w:rsidR="00F86D1E">
        <w:rPr>
          <w:b/>
        </w:rPr>
        <w:t>/2018</w:t>
      </w:r>
      <w:r w:rsidR="00F86D1E" w:rsidRPr="007F3413">
        <w:rPr>
          <w:b/>
        </w:rPr>
        <w:t xml:space="preserve"> </w:t>
      </w:r>
    </w:p>
    <w:p w:rsidRDefault="00F86D1E" w:rsidP="00F86D1E" w:rsidR="00F86D1E" w:rsidRPr="007F3413">
      <w:pPr>
        <w:pStyle w:val="Bezproreda"/>
        <w:rPr>
          <w:b/>
        </w:rPr>
      </w:pPr>
      <w:r w:rsidRPr="007F3413">
        <w:rPr>
          <w:b/>
        </w:rPr>
        <w:t xml:space="preserve">Dužnik (ime i prezime i tvrtka ili naziV, OIB, adresa i sjedište </w:t>
      </w:r>
    </w:p>
    <w:p w:rsidRDefault="00E01F70" w:rsidP="00F86D1E" w:rsidR="00E01F70">
      <w:pPr>
        <w:pStyle w:val="Bezproreda"/>
        <w:rPr>
          <w:b/>
        </w:rPr>
      </w:pPr>
      <w:r>
        <w:rPr>
          <w:b/>
        </w:rPr>
        <w:t xml:space="preserve">STEČAJNA MASA IZA RUBERG  d.o.o.  u stečaju  OIB:69163092319 </w:t>
      </w:r>
      <w:r w:rsidR="001C61EB">
        <w:rPr>
          <w:b/>
        </w:rPr>
        <w:t>(ranije 32383575430)</w:t>
      </w:r>
    </w:p>
    <w:p w:rsidRDefault="00E01F70" w:rsidP="00494474" w:rsidR="00F86D1E">
      <w:pPr>
        <w:pStyle w:val="Bezproreda"/>
        <w:rPr>
          <w:b/>
        </w:rPr>
      </w:pPr>
      <w:r>
        <w:rPr>
          <w:b/>
        </w:rPr>
        <w:t xml:space="preserve">Hrašćica Braće Radić 1 Varaždin </w:t>
      </w:r>
    </w:p>
    <w:p w:rsidRDefault="006A3AC4" w:rsidP="00494474" w:rsidR="006A3AC4" w:rsidRPr="00494474">
      <w:pPr>
        <w:pStyle w:val="Bezproreda"/>
        <w:rPr>
          <w:b/>
        </w:rPr>
      </w:pPr>
    </w:p>
    <w:p w:rsidRDefault="005F2901" w:rsidP="005F2901" w:rsidR="005F2901">
      <w:pPr>
        <w:rPr>
          <w:rFonts w:cs="Times New Roman" w:hAnsi="Times New Roman" w:ascii="Times New Roman"/>
          <w:b/>
          <w:sz w:val="20"/>
          <w:szCs w:val="20"/>
        </w:rPr>
      </w:pPr>
      <w:r w:rsidRPr="008B4CBD">
        <w:rPr>
          <w:rFonts w:cs="Times New Roman" w:hAnsi="Times New Roman" w:ascii="Times New Roman"/>
          <w:b/>
          <w:sz w:val="20"/>
          <w:szCs w:val="20"/>
        </w:rPr>
        <w:t>II VIŠI ISPLATNI RED</w:t>
      </w:r>
      <w:r w:rsidRPr="000A0852">
        <w:rPr>
          <w:rFonts w:cs="Times New Roman" w:hAnsi="Times New Roman" w:ascii="Times New Roman"/>
          <w:sz w:val="20"/>
          <w:szCs w:val="20"/>
        </w:rPr>
        <w:tab/>
      </w:r>
      <w:r w:rsidRPr="000A0852">
        <w:rPr>
          <w:rFonts w:cs="Times New Roman" w:hAnsi="Times New Roman" w:ascii="Times New Roman"/>
          <w:sz w:val="20"/>
          <w:szCs w:val="20"/>
        </w:rPr>
        <w:tab/>
      </w:r>
      <w:r w:rsidRPr="000A0852">
        <w:rPr>
          <w:rFonts w:cs="Times New Roman" w:hAnsi="Times New Roman" w:ascii="Times New Roman"/>
          <w:sz w:val="20"/>
          <w:szCs w:val="20"/>
        </w:rPr>
        <w:tab/>
      </w:r>
      <w:r w:rsidRPr="000A0852">
        <w:rPr>
          <w:rFonts w:cs="Times New Roman" w:hAnsi="Times New Roman" w:ascii="Times New Roman"/>
          <w:sz w:val="20"/>
          <w:szCs w:val="20"/>
        </w:rPr>
        <w:tab/>
      </w:r>
      <w:r w:rsidRPr="000A0852">
        <w:rPr>
          <w:rFonts w:cs="Times New Roman" w:hAnsi="Times New Roman" w:ascii="Times New Roman"/>
          <w:sz w:val="20"/>
          <w:szCs w:val="20"/>
        </w:rPr>
        <w:tab/>
      </w:r>
      <w:r w:rsidRPr="000A0852">
        <w:rPr>
          <w:rFonts w:cs="Times New Roman" w:hAnsi="Times New Roman" w:ascii="Times New Roman"/>
          <w:sz w:val="20"/>
          <w:szCs w:val="20"/>
        </w:rPr>
        <w:tab/>
      </w:r>
      <w:r w:rsidRPr="000A0852">
        <w:rPr>
          <w:rFonts w:cs="Times New Roman" w:hAnsi="Times New Roman" w:ascii="Times New Roman"/>
          <w:sz w:val="20"/>
          <w:szCs w:val="20"/>
        </w:rPr>
        <w:tab/>
      </w:r>
      <w:r w:rsidRPr="008431B2">
        <w:rPr>
          <w:rFonts w:cs="Times New Roman" w:hAnsi="Times New Roman" w:ascii="Times New Roman"/>
          <w:b/>
          <w:sz w:val="20"/>
          <w:szCs w:val="20"/>
        </w:rPr>
        <w:t>I. TABLICA PRIJAVLJENIH TRAŽBINA</w:t>
      </w:r>
    </w:p>
    <w:p w:rsidRDefault="006A3AC4" w:rsidP="005F2901" w:rsidR="006A3AC4" w:rsidRPr="008431B2">
      <w:pPr>
        <w:rPr>
          <w:rFonts w:cs="Times New Roman" w:hAnsi="Times New Roman" w:ascii="Times New Roman"/>
          <w:b/>
          <w:sz w:val="20"/>
          <w:szCs w:val="20"/>
        </w:rPr>
      </w:pPr>
    </w:p>
    <w:tbl>
      <w:tblPr>
        <w:tblStyle w:val="GridTableLight"/>
        <w:tblW w:type="auto" w:w="0"/>
        <w:tblLayout w:type="fixed"/>
        <w:tblLook w:val="04A0" w:noVBand="1" w:noHBand="0" w:lastColumn="0" w:firstColumn="1" w:lastRow="0" w:firstRow="1"/>
      </w:tblPr>
      <w:tblGrid>
        <w:gridCol w:w="988"/>
        <w:gridCol w:w="2409"/>
        <w:gridCol w:w="1134"/>
        <w:gridCol w:w="1276"/>
        <w:gridCol w:w="1418"/>
        <w:gridCol w:w="1275"/>
        <w:gridCol w:w="1560"/>
        <w:gridCol w:w="1134"/>
        <w:gridCol w:w="1275"/>
        <w:gridCol w:w="1418"/>
        <w:gridCol w:w="1417"/>
      </w:tblGrid>
      <w:tr w:rsidTr="00D22608" w:rsidR="005F2901" w:rsidRPr="000A5351">
        <w:tc>
          <w:tcPr>
            <w:tcW w:type="dxa" w:w="988"/>
          </w:tcPr>
          <w:p w:rsidRDefault="005F2901" w:rsidP="00D22608" w:rsidR="005F2901" w:rsidRPr="000A5351">
            <w:pPr>
              <w:jc w:val="center"/>
              <w:rPr>
                <w:rFonts w:cs="Times New Roman" w:hAnsi="Book Antiqua" w:ascii="Book Antiqua"/>
                <w:b/>
                <w:sz w:val="18"/>
                <w:szCs w:val="18"/>
              </w:rPr>
            </w:pPr>
            <w:r w:rsidRPr="000A5351">
              <w:rPr>
                <w:rFonts w:cs="Times New Roman" w:hAnsi="Book Antiqua" w:ascii="Book Antiqua"/>
                <w:b/>
                <w:sz w:val="18"/>
                <w:szCs w:val="18"/>
              </w:rPr>
              <w:t xml:space="preserve">Redni broj prijavljene </w:t>
            </w:r>
          </w:p>
          <w:p w:rsidRDefault="005F2901" w:rsidP="00D22608" w:rsidR="005F2901" w:rsidRPr="00A42DAF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0A5351">
              <w:rPr>
                <w:rFonts w:cs="Times New Roman" w:hAnsi="Book Antiqua" w:ascii="Book Antiqua"/>
                <w:b/>
                <w:sz w:val="18"/>
                <w:szCs w:val="18"/>
              </w:rPr>
              <w:t>tražbine</w:t>
            </w:r>
          </w:p>
        </w:tc>
        <w:tc>
          <w:tcPr>
            <w:tcW w:type="dxa" w:w="2409"/>
          </w:tcPr>
          <w:p w:rsidRDefault="005F2901" w:rsidP="00D22608" w:rsidR="005F2901" w:rsidRPr="00A42DAF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 w:rsidRPr="00A42DAF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A42DAF">
              <w:rPr>
                <w:rFonts w:cs="Times New Roman" w:hAnsi="Times New Roman" w:ascii="Times New Roman"/>
                <w:b/>
                <w:sz w:val="20"/>
                <w:szCs w:val="20"/>
              </w:rPr>
              <w:t>Ime i prezime / tvrtka ili                                   naziv vjerovnika</w:t>
            </w:r>
          </w:p>
        </w:tc>
        <w:tc>
          <w:tcPr>
            <w:tcW w:type="dxa" w:w="1134"/>
          </w:tcPr>
          <w:p w:rsidRDefault="005F2901" w:rsidP="00D22608" w:rsidR="005F2901" w:rsidRPr="00A42DAF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 w:rsidRPr="000A5351">
            <w:pPr>
              <w:jc w:val="center"/>
              <w:rPr>
                <w:rFonts w:cs="Times New Roman" w:hAnsi="Book Antiqua" w:ascii="Book Antiqua"/>
                <w:b/>
                <w:sz w:val="18"/>
                <w:szCs w:val="18"/>
              </w:rPr>
            </w:pPr>
            <w:r w:rsidRPr="000A5351">
              <w:rPr>
                <w:rFonts w:cs="Times New Roman" w:hAnsi="Book Antiqua" w:ascii="Book Antiqua"/>
                <w:b/>
                <w:sz w:val="18"/>
                <w:szCs w:val="18"/>
              </w:rPr>
              <w:t>OIB vjerovnika</w:t>
            </w:r>
          </w:p>
        </w:tc>
        <w:tc>
          <w:tcPr>
            <w:tcW w:type="dxa" w:w="1276"/>
          </w:tcPr>
          <w:p w:rsidRDefault="005F2901" w:rsidP="00D22608" w:rsidR="005F2901" w:rsidRPr="00A42DAF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 w:rsidRPr="00A42DAF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A42DAF">
              <w:rPr>
                <w:rFonts w:cs="Times New Roman" w:hAnsi="Times New Roman" w:ascii="Times New Roman"/>
                <w:b/>
                <w:sz w:val="20"/>
                <w:szCs w:val="20"/>
              </w:rPr>
              <w:t>Adresa / sjedište                                    vjerovnika</w:t>
            </w:r>
          </w:p>
        </w:tc>
        <w:tc>
          <w:tcPr>
            <w:tcW w:type="dxa" w:w="1418"/>
          </w:tcPr>
          <w:p w:rsidRDefault="005F2901" w:rsidP="00D22608" w:rsidR="005F2901" w:rsidRPr="00A42DAF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 w:rsidRPr="00A42DAF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A42DAF">
              <w:rPr>
                <w:rFonts w:cs="Times New Roman" w:hAnsi="Times New Roman" w:ascii="Times New Roman"/>
                <w:b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275"/>
          </w:tcPr>
          <w:p w:rsidRDefault="005F2901" w:rsidP="00D22608" w:rsidR="005F2901" w:rsidRPr="00A42DAF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A42DAF">
              <w:rPr>
                <w:rFonts w:cs="Times New Roman" w:hAnsi="Times New Roman" w:ascii="Times New Roman"/>
                <w:b/>
                <w:sz w:val="20"/>
                <w:szCs w:val="20"/>
              </w:rPr>
              <w:t>Pravna osnova prijavljene tražbine</w:t>
            </w:r>
          </w:p>
        </w:tc>
        <w:tc>
          <w:tcPr>
            <w:tcW w:type="dxa" w:w="1560"/>
          </w:tcPr>
          <w:p w:rsidRDefault="005F2901" w:rsidP="00D22608" w:rsidR="005F2901" w:rsidRPr="00A42DAF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 w:rsidRPr="00A42DAF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A42DAF">
              <w:rPr>
                <w:rFonts w:cs="Times New Roman" w:hAnsi="Times New Roman" w:ascii="Times New Roman"/>
                <w:b/>
                <w:sz w:val="20"/>
                <w:szCs w:val="20"/>
              </w:rPr>
              <w:t>Iznos priznate tražbine (kn)</w:t>
            </w:r>
          </w:p>
        </w:tc>
        <w:tc>
          <w:tcPr>
            <w:tcW w:type="dxa" w:w="1134"/>
          </w:tcPr>
          <w:p w:rsidRDefault="005F2901" w:rsidP="00D22608" w:rsidR="005F2901" w:rsidRPr="00A42DAF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A42DAF">
              <w:rPr>
                <w:rFonts w:cs="Times New Roman" w:hAnsi="Times New Roman" w:ascii="Times New Roman"/>
                <w:b/>
                <w:sz w:val="20"/>
                <w:szCs w:val="20"/>
              </w:rPr>
              <w:t>Pravna osnova priznate tražbine</w:t>
            </w:r>
          </w:p>
        </w:tc>
        <w:tc>
          <w:tcPr>
            <w:tcW w:type="dxa" w:w="1275"/>
          </w:tcPr>
          <w:p w:rsidRDefault="005F2901" w:rsidP="00D22608" w:rsidR="005F2901" w:rsidRPr="00A42DAF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A42DAF">
              <w:rPr>
                <w:rFonts w:cs="Times New Roman" w:hAnsi="Times New Roman" w:ascii="Times New Roman"/>
                <w:b/>
                <w:sz w:val="20"/>
                <w:szCs w:val="20"/>
              </w:rPr>
              <w:t>Iznos osporene tražbine (kn)</w:t>
            </w:r>
          </w:p>
        </w:tc>
        <w:tc>
          <w:tcPr>
            <w:tcW w:type="dxa" w:w="1418"/>
          </w:tcPr>
          <w:p w:rsidRDefault="005F2901" w:rsidP="00D22608" w:rsidR="005F2901" w:rsidRPr="00A42DAF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A42DAF">
              <w:rPr>
                <w:rFonts w:cs="Times New Roman" w:hAnsi="Times New Roman" w:ascii="Times New Roman"/>
                <w:b/>
                <w:sz w:val="20"/>
                <w:szCs w:val="20"/>
              </w:rPr>
              <w:t>Razlog osporavanja tražbine</w:t>
            </w:r>
          </w:p>
        </w:tc>
        <w:tc>
          <w:tcPr>
            <w:tcW w:type="dxa" w:w="1417"/>
          </w:tcPr>
          <w:p w:rsidRDefault="005F2901" w:rsidP="00D22608" w:rsidR="005F2901" w:rsidRPr="000A5351">
            <w:pPr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0A5351">
              <w:rPr>
                <w:rFonts w:cs="Times New Roman" w:hAnsi="Times New Roman" w:ascii="Times New Roman"/>
                <w:b/>
                <w:sz w:val="18"/>
                <w:szCs w:val="18"/>
              </w:rPr>
              <w:t>Oznaka ovršne isprave ako se tražbina zasniva na ovršnoj ispravi</w:t>
            </w:r>
          </w:p>
        </w:tc>
      </w:tr>
      <w:tr w:rsidTr="00D22608" w:rsidR="005F2901" w:rsidRPr="000A0852">
        <w:tc>
          <w:tcPr>
            <w:tcW w:type="dxa" w:w="98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  <w:p w:rsidRDefault="005F2901" w:rsidP="00D22608" w:rsidR="005F2901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409"/>
          </w:tcPr>
          <w:p w:rsidRDefault="00AB0424" w:rsidP="00AB0424" w:rsidR="00242B0B" w:rsidRPr="00AB0424">
            <w:pPr>
              <w:shd w:fill="F2F2F2" w:color="auto" w:val="clear"/>
              <w:rPr>
                <w:rFonts w:hAnsi="Book Antiqua" w:ascii="Book Antiqua"/>
                <w:b/>
                <w:sz w:val="20"/>
                <w:szCs w:val="20"/>
              </w:rPr>
            </w:pPr>
            <w:r w:rsidRPr="00AB0424">
              <w:rPr>
                <w:rFonts w:hAnsi="Book Antiqua" w:ascii="Book Antiqua"/>
                <w:b/>
                <w:sz w:val="20"/>
                <w:szCs w:val="20"/>
              </w:rPr>
              <w:t xml:space="preserve"> </w:t>
            </w:r>
          </w:p>
          <w:p w:rsidRDefault="006A3AC4" w:rsidP="00AB0424" w:rsidR="006A3AC4">
            <w:pPr>
              <w:shd w:fill="F2F2F2" w:color="auto" w:val="clear"/>
              <w:rPr>
                <w:rFonts w:cs="Arial" w:hAnsi="Arial" w:ascii="Arial"/>
                <w:b/>
                <w:sz w:val="20"/>
                <w:szCs w:val="20"/>
              </w:rPr>
            </w:pPr>
          </w:p>
          <w:p w:rsidRDefault="00A85F69" w:rsidP="00AB0424" w:rsidR="00AB0424" w:rsidRPr="00A21074">
            <w:pPr>
              <w:shd w:fill="F2F2F2" w:color="auto" w:val="clea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A21074">
              <w:rPr>
                <w:rFonts w:cs="Times New Roman" w:hAnsi="Times New Roman" w:ascii="Times New Roman"/>
                <w:b/>
                <w:sz w:val="20"/>
                <w:szCs w:val="20"/>
              </w:rPr>
              <w:t xml:space="preserve">GRAD ZAGREB </w:t>
            </w:r>
          </w:p>
        </w:tc>
        <w:tc>
          <w:tcPr>
            <w:tcW w:type="dxa" w:w="1134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6A3AC4" w:rsidP="00D22608" w:rsidR="006A3AC4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6A3AC4" w:rsidP="00D22608" w:rsidR="006A3AC4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A85F69" w:rsidP="00D22608" w:rsidR="00242B0B" w:rsidRPr="00A179C1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61817894937</w:t>
            </w:r>
          </w:p>
        </w:tc>
        <w:tc>
          <w:tcPr>
            <w:tcW w:type="dxa" w:w="1276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6A3AC4" w:rsidP="00D22608" w:rsidR="006A3AC4">
            <w:pPr>
              <w:rPr>
                <w:rFonts w:hAnsi="Book Antiqua" w:ascii="Book Antiqua"/>
                <w:b/>
                <w:sz w:val="18"/>
                <w:szCs w:val="18"/>
              </w:rPr>
            </w:pPr>
          </w:p>
          <w:p w:rsidRDefault="00A85F69" w:rsidP="00D22608" w:rsidR="00242B0B">
            <w:pPr>
              <w:rPr>
                <w:rFonts w:hAnsi="Book Antiqua" w:ascii="Book Antiqua"/>
                <w:b/>
                <w:sz w:val="18"/>
                <w:szCs w:val="18"/>
              </w:rPr>
            </w:pPr>
            <w:r>
              <w:rPr>
                <w:rFonts w:hAnsi="Book Antiqua" w:ascii="Book Antiqua"/>
                <w:b/>
                <w:sz w:val="18"/>
                <w:szCs w:val="18"/>
              </w:rPr>
              <w:t xml:space="preserve">Trg Stjepana Radić1 1, ZAGREB </w:t>
            </w:r>
          </w:p>
          <w:p w:rsidRDefault="00A85F69" w:rsidP="00D22608" w:rsidR="00A85F69" w:rsidRPr="00AB0B7A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A85F69" w:rsidP="00E67E2B" w:rsidR="00AB0424">
            <w:pPr>
              <w:jc w:val="center"/>
              <w:rPr>
                <w:rFonts w:hAnsi="Book Antiqua" w:ascii="Book Antiqua"/>
                <w:b/>
              </w:rPr>
            </w:pPr>
            <w:r>
              <w:rPr>
                <w:rFonts w:hAnsi="Book Antiqua" w:ascii="Book Antiqua"/>
                <w:b/>
              </w:rPr>
              <w:t>882,60</w:t>
            </w:r>
          </w:p>
          <w:p w:rsidRDefault="005F2901" w:rsidP="00D22608" w:rsidR="005F2901">
            <w:pPr>
              <w:rPr>
                <w:rFonts w:hAnsi="Book Antiqua" w:ascii="Book Antiqua"/>
                <w:b/>
                <w:sz w:val="20"/>
                <w:szCs w:val="20"/>
              </w:rPr>
            </w:pPr>
          </w:p>
          <w:p w:rsidRDefault="00A85F69" w:rsidP="00D22608" w:rsidR="00A85F69" w:rsidRPr="00AB0424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242B0B" w:rsidP="00D22608" w:rsidR="00242B0B" w:rsidRPr="00AB0B7A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275"/>
          </w:tcPr>
          <w:p w:rsidRDefault="00A85F69" w:rsidP="00D22608" w:rsidR="005F2901" w:rsidRPr="006A3AC4">
            <w:pPr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6A3AC4"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Izvadak Iz </w:t>
            </w:r>
            <w:r w:rsidR="005F2901" w:rsidRPr="006A3AC4">
              <w:rPr>
                <w:rFonts w:cs="Times New Roman" w:hAnsi="Times New Roman" w:ascii="Times New Roman"/>
                <w:b/>
                <w:sz w:val="18"/>
                <w:szCs w:val="18"/>
              </w:rPr>
              <w:t>posl</w:t>
            </w:r>
            <w:r w:rsidRPr="006A3AC4">
              <w:rPr>
                <w:rFonts w:cs="Times New Roman" w:hAnsi="Times New Roman" w:ascii="Times New Roman"/>
                <w:b/>
                <w:sz w:val="18"/>
                <w:szCs w:val="18"/>
              </w:rPr>
              <w:t>.knjiga,</w:t>
            </w:r>
            <w:r w:rsidR="00AB0424" w:rsidRPr="006A3AC4">
              <w:rPr>
                <w:rFonts w:cs="Times New Roman" w:hAnsi="Times New Roman" w:ascii="Times New Roman"/>
                <w:b/>
                <w:sz w:val="18"/>
                <w:szCs w:val="18"/>
              </w:rPr>
              <w:t>ob</w:t>
            </w:r>
            <w:r w:rsidRPr="006A3AC4"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račun kamata , </w:t>
            </w:r>
            <w:r w:rsidR="00494474" w:rsidRPr="006A3AC4"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 za otplatu stana </w:t>
            </w:r>
          </w:p>
        </w:tc>
        <w:tc>
          <w:tcPr>
            <w:tcW w:type="dxa" w:w="1560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A85F69" w:rsidP="00A85F69" w:rsidR="00242B0B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hAnsi="Book Antiqua" w:ascii="Book Antiqua"/>
                <w:b/>
                <w:sz w:val="20"/>
                <w:szCs w:val="20"/>
              </w:rPr>
              <w:t>882,60</w:t>
            </w:r>
          </w:p>
        </w:tc>
        <w:tc>
          <w:tcPr>
            <w:tcW w:type="dxa" w:w="1134"/>
          </w:tcPr>
          <w:p w:rsidRDefault="00E67E2B" w:rsidP="00D22608" w:rsidR="005F2901" w:rsidRPr="00E67E2B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Ovršna isprava r</w:t>
            </w:r>
            <w:r w:rsidR="00A85F69" w:rsidRPr="00E67E2B">
              <w:rPr>
                <w:rFonts w:cs="Times New Roman" w:hAnsi="Times New Roman" w:ascii="Times New Roman"/>
                <w:b/>
                <w:sz w:val="20"/>
                <w:szCs w:val="20"/>
              </w:rPr>
              <w:t>ješ</w:t>
            </w: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e</w:t>
            </w:r>
            <w:r w:rsidR="00A85F69" w:rsidRPr="00E67E2B">
              <w:rPr>
                <w:rFonts w:cs="Times New Roman" w:hAnsi="Times New Roman" w:ascii="Times New Roman"/>
                <w:b/>
                <w:sz w:val="20"/>
                <w:szCs w:val="20"/>
              </w:rPr>
              <w:t xml:space="preserve">nje o ovrsi </w:t>
            </w:r>
          </w:p>
        </w:tc>
        <w:tc>
          <w:tcPr>
            <w:tcW w:type="dxa" w:w="1275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A85F69" w:rsidP="00D22608" w:rsidR="005F2901" w:rsidRPr="00E67E2B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E67E2B">
              <w:rPr>
                <w:rFonts w:cs="Times New Roman" w:hAnsi="Times New Roman" w:ascii="Times New Roman"/>
                <w:b/>
                <w:sz w:val="18"/>
                <w:szCs w:val="18"/>
              </w:rPr>
              <w:t>Rješenje o ovrsi Klasa:UP/I-363-03/2017-10/25426 od 27.03.2017</w:t>
            </w:r>
            <w:r w:rsidRPr="00E67E2B">
              <w:rPr>
                <w:rFonts w:cs="Times New Roman" w:hAnsi="Times New Roman" w:ascii="Times New Roman"/>
                <w:sz w:val="18"/>
                <w:szCs w:val="18"/>
              </w:rPr>
              <w:t>.</w:t>
            </w:r>
          </w:p>
        </w:tc>
      </w:tr>
      <w:tr w:rsidTr="00D22608" w:rsidR="00A85F69" w:rsidRPr="000A0852">
        <w:tc>
          <w:tcPr>
            <w:tcW w:type="dxa" w:w="988"/>
          </w:tcPr>
          <w:p w:rsidRDefault="006A3AC4" w:rsidP="00D22608" w:rsidR="006A3AC4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6A3AC4" w:rsidP="00D22608" w:rsidR="006A3AC4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6A3AC4" w:rsidP="00D22608" w:rsidR="006A3AC4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6A3AC4" w:rsidP="00D22608" w:rsidR="00A85F69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</w:t>
            </w:r>
          </w:p>
          <w:p w:rsidRDefault="00A85F69" w:rsidP="00D22608" w:rsidR="00A85F69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A85F69" w:rsidP="00D22608" w:rsidR="00A85F69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409"/>
          </w:tcPr>
          <w:p w:rsidRDefault="006A3AC4" w:rsidP="00AB0424" w:rsidR="006A3AC4">
            <w:pPr>
              <w:shd w:fill="F2F2F2" w:color="auto" w:val="clear"/>
              <w:rPr>
                <w:rFonts w:cs="Times New Roman" w:hAnsi="Book Antiqua" w:ascii="Book Antiqua"/>
                <w:b/>
                <w:sz w:val="20"/>
                <w:szCs w:val="20"/>
              </w:rPr>
            </w:pPr>
          </w:p>
          <w:p w:rsidRDefault="006A3AC4" w:rsidP="00AB0424" w:rsidR="006A3AC4">
            <w:pPr>
              <w:shd w:fill="F2F2F2" w:color="auto" w:val="clear"/>
              <w:rPr>
                <w:rFonts w:cs="Times New Roman" w:hAnsi="Book Antiqua" w:ascii="Book Antiqua"/>
                <w:b/>
                <w:sz w:val="20"/>
                <w:szCs w:val="20"/>
              </w:rPr>
            </w:pPr>
          </w:p>
          <w:p w:rsidRDefault="006A3AC4" w:rsidP="00AB0424" w:rsidR="006A3AC4">
            <w:pPr>
              <w:shd w:fill="F2F2F2" w:color="auto" w:val="clear"/>
              <w:rPr>
                <w:rFonts w:cs="Times New Roman" w:hAnsi="Book Antiqua" w:ascii="Book Antiqua"/>
                <w:b/>
                <w:sz w:val="20"/>
                <w:szCs w:val="20"/>
              </w:rPr>
            </w:pPr>
          </w:p>
          <w:p w:rsidRDefault="007500FB" w:rsidP="00AB0424" w:rsidR="00A85F69">
            <w:pPr>
              <w:shd w:fill="F2F2F2" w:color="auto" w:val="clear"/>
              <w:rPr>
                <w:rFonts w:cs="Times New Roman" w:hAnsi="Book Antiqua" w:ascii="Book Antiqua"/>
                <w:b/>
                <w:sz w:val="20"/>
                <w:szCs w:val="20"/>
              </w:rPr>
            </w:pPr>
            <w:r>
              <w:rPr>
                <w:rFonts w:cs="Times New Roman" w:hAnsi="Book Antiqua" w:ascii="Book Antiqua"/>
                <w:b/>
                <w:sz w:val="20"/>
                <w:szCs w:val="20"/>
              </w:rPr>
              <w:t>HEP  ELEKTRA d.o.o.</w:t>
            </w:r>
          </w:p>
          <w:p w:rsidRDefault="00E67E2B" w:rsidP="00AB0424" w:rsidR="00E67E2B" w:rsidRPr="00AB0424">
            <w:pPr>
              <w:shd w:fill="F2F2F2" w:color="auto" w:val="clear"/>
              <w:rPr>
                <w:rFonts w:hAnsi="Book Antiqua" w:ascii="Book Antiqua"/>
                <w:b/>
                <w:sz w:val="20"/>
                <w:szCs w:val="20"/>
              </w:rPr>
            </w:pPr>
          </w:p>
        </w:tc>
        <w:tc>
          <w:tcPr>
            <w:tcW w:type="dxa" w:w="1134"/>
          </w:tcPr>
          <w:p w:rsidRDefault="006A3AC4" w:rsidP="007500FB" w:rsidR="006A3AC4">
            <w:pPr>
              <w:rPr>
                <w:rFonts w:cs="Arial" w:hAnsi="Book Antiqua" w:ascii="Book Antiqua"/>
                <w:b/>
                <w:sz w:val="16"/>
                <w:szCs w:val="16"/>
              </w:rPr>
            </w:pPr>
          </w:p>
          <w:p w:rsidRDefault="006A3AC4" w:rsidP="007500FB" w:rsidR="006A3AC4">
            <w:pPr>
              <w:rPr>
                <w:rFonts w:cs="Arial" w:hAnsi="Book Antiqua" w:ascii="Book Antiqua"/>
                <w:b/>
                <w:sz w:val="16"/>
                <w:szCs w:val="16"/>
              </w:rPr>
            </w:pPr>
          </w:p>
          <w:p w:rsidRDefault="006A3AC4" w:rsidP="007500FB" w:rsidR="006A3AC4">
            <w:pPr>
              <w:rPr>
                <w:rFonts w:cs="Arial" w:hAnsi="Book Antiqua" w:ascii="Book Antiqua"/>
                <w:b/>
                <w:sz w:val="16"/>
                <w:szCs w:val="16"/>
              </w:rPr>
            </w:pPr>
          </w:p>
          <w:p w:rsidRDefault="006A3AC4" w:rsidP="007500FB" w:rsidR="006A3AC4">
            <w:pPr>
              <w:rPr>
                <w:rFonts w:cs="Arial" w:hAnsi="Book Antiqua" w:ascii="Book Antiqua"/>
                <w:b/>
                <w:sz w:val="16"/>
                <w:szCs w:val="16"/>
              </w:rPr>
            </w:pPr>
          </w:p>
          <w:p w:rsidRDefault="007500FB" w:rsidP="007500FB" w:rsidR="007500FB" w:rsidRPr="008228F6">
            <w:pPr>
              <w:rPr>
                <w:rFonts w:cs="Arial" w:hAnsi="Book Antiqua" w:ascii="Book Antiqua"/>
                <w:b/>
                <w:sz w:val="16"/>
                <w:szCs w:val="16"/>
              </w:rPr>
            </w:pPr>
            <w:r w:rsidRPr="008228F6">
              <w:rPr>
                <w:rFonts w:cs="Arial" w:hAnsi="Book Antiqua" w:ascii="Book Antiqua"/>
                <w:b/>
                <w:sz w:val="16"/>
                <w:szCs w:val="16"/>
              </w:rPr>
              <w:t>43965974818</w:t>
            </w:r>
          </w:p>
          <w:p w:rsidRDefault="00A85F69" w:rsidP="00D22608" w:rsidR="00A85F69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1276"/>
          </w:tcPr>
          <w:p w:rsidRDefault="006A3AC4" w:rsidP="007500FB" w:rsidR="006A3AC4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6A3AC4" w:rsidP="007500FB" w:rsidR="006A3AC4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6A3AC4" w:rsidP="007500FB" w:rsidR="006A3AC4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7500FB" w:rsidP="007500FB" w:rsidR="007500FB" w:rsidRPr="00E67E2B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E67E2B">
              <w:rPr>
                <w:rFonts w:cs="Times New Roman" w:hAnsi="Times New Roman" w:ascii="Times New Roman"/>
                <w:b/>
                <w:sz w:val="20"/>
                <w:szCs w:val="20"/>
              </w:rPr>
              <w:t xml:space="preserve">Ulica grada Vukovara </w:t>
            </w:r>
          </w:p>
          <w:p w:rsidRDefault="00A85F69" w:rsidP="00D22608" w:rsidR="00A85F69" w:rsidRPr="00E67E2B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6A3AC4" w:rsidP="00E67E2B" w:rsidR="006A3AC4">
            <w:pPr>
              <w:jc w:val="center"/>
              <w:rPr>
                <w:rFonts w:hAnsi="Book Antiqua" w:ascii="Book Antiqua"/>
                <w:b/>
                <w:sz w:val="20"/>
                <w:szCs w:val="20"/>
              </w:rPr>
            </w:pPr>
          </w:p>
          <w:p w:rsidRDefault="006A3AC4" w:rsidP="00E67E2B" w:rsidR="006A3AC4">
            <w:pPr>
              <w:jc w:val="center"/>
              <w:rPr>
                <w:rFonts w:hAnsi="Book Antiqua" w:ascii="Book Antiqua"/>
                <w:b/>
                <w:sz w:val="20"/>
                <w:szCs w:val="20"/>
              </w:rPr>
            </w:pPr>
          </w:p>
          <w:p w:rsidRDefault="006A3AC4" w:rsidP="00E67E2B" w:rsidR="006A3AC4">
            <w:pPr>
              <w:jc w:val="center"/>
              <w:rPr>
                <w:rFonts w:hAnsi="Book Antiqua" w:ascii="Book Antiqua"/>
                <w:b/>
                <w:sz w:val="20"/>
                <w:szCs w:val="20"/>
              </w:rPr>
            </w:pPr>
          </w:p>
          <w:p w:rsidRDefault="007500FB" w:rsidP="00E67E2B" w:rsidR="00A85F69" w:rsidRPr="00E67E2B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E67E2B">
              <w:rPr>
                <w:rFonts w:hAnsi="Book Antiqua" w:ascii="Book Antiqua"/>
                <w:b/>
                <w:sz w:val="20"/>
                <w:szCs w:val="20"/>
              </w:rPr>
              <w:t>13.007,21</w:t>
            </w:r>
          </w:p>
        </w:tc>
        <w:tc>
          <w:tcPr>
            <w:tcW w:type="dxa" w:w="1275"/>
          </w:tcPr>
          <w:p w:rsidRDefault="007500FB" w:rsidP="007500FB" w:rsidR="007500FB">
            <w:pPr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b/>
                <w:sz w:val="18"/>
                <w:szCs w:val="18"/>
              </w:rPr>
              <w:t>Izvod iz poslov.knjiga</w:t>
            </w:r>
            <w:r w:rsidR="00E67E2B"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 računi, </w:t>
            </w:r>
            <w:r w:rsidR="00494474"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za el. Energiju </w:t>
            </w:r>
            <w:r w:rsidR="00E67E2B"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Specifikacija  kamata </w:t>
            </w:r>
            <w:r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analitička kartica </w:t>
            </w:r>
          </w:p>
          <w:p w:rsidRDefault="00A85F69" w:rsidP="00D22608" w:rsidR="00A85F69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560"/>
          </w:tcPr>
          <w:p w:rsidRDefault="006A3AC4" w:rsidP="00E67E2B" w:rsidR="006A3AC4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6A3AC4" w:rsidP="00E67E2B" w:rsidR="006A3AC4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6A3AC4" w:rsidP="00E67E2B" w:rsidR="006A3AC4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7500FB" w:rsidP="00E67E2B" w:rsidR="007500FB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13.007,21</w:t>
            </w:r>
          </w:p>
          <w:p w:rsidRDefault="00A85F69" w:rsidP="00D22608" w:rsidR="00A85F69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134"/>
          </w:tcPr>
          <w:p w:rsidRDefault="007500FB" w:rsidP="007500FB" w:rsidR="007500FB" w:rsidRPr="00E67E2B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67E2B">
              <w:rPr>
                <w:rFonts w:cs="Times New Roman" w:hAnsi="Times New Roman" w:ascii="Times New Roman"/>
                <w:b/>
                <w:sz w:val="16"/>
                <w:szCs w:val="16"/>
              </w:rPr>
              <w:t>Ovršna isprava rješenje o ovrsi Ovr</w:t>
            </w:r>
            <w:r w:rsidR="00E67E2B">
              <w:rPr>
                <w:rFonts w:cs="Times New Roman" w:hAnsi="Times New Roman" w:ascii="Times New Roman"/>
                <w:b/>
                <w:sz w:val="16"/>
                <w:szCs w:val="16"/>
              </w:rPr>
              <w:t>v</w:t>
            </w:r>
            <w:r w:rsidRPr="00E67E2B">
              <w:rPr>
                <w:rFonts w:cs="Times New Roman" w:hAnsi="Times New Roman" w:ascii="Times New Roman"/>
                <w:b/>
                <w:sz w:val="16"/>
                <w:szCs w:val="16"/>
              </w:rPr>
              <w:t>-28413/14 od 31.12.2014.</w:t>
            </w:r>
            <w:r w:rsidR="00E67E2B">
              <w:rPr>
                <w:rFonts w:cs="Times New Roman" w:hAnsi="Times New Roman" w:ascii="Times New Roman"/>
                <w:b/>
                <w:sz w:val="16"/>
                <w:szCs w:val="16"/>
              </w:rPr>
              <w:t>i rj.o ovrsi broj Ovrv-8033/15 od 10.12.2015.</w:t>
            </w:r>
          </w:p>
          <w:p w:rsidRDefault="00A85F69" w:rsidP="00D22608" w:rsidR="00A85F69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275"/>
          </w:tcPr>
          <w:p w:rsidRDefault="00A85F69" w:rsidP="00D22608" w:rsidR="00A85F69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A85F69" w:rsidP="00D22608" w:rsidR="00A85F69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7500FB" w:rsidP="007500FB" w:rsidR="007500FB" w:rsidRPr="00E67E2B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67E2B"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Rješenje o ovrsi Ovrv2-28413/14 od 31.12.2014. pravomoćno </w:t>
            </w:r>
          </w:p>
          <w:p w:rsidRDefault="00E67E2B" w:rsidP="007500FB" w:rsidR="00E67E2B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67E2B">
              <w:rPr>
                <w:rFonts w:cs="Times New Roman" w:hAnsi="Times New Roman" w:ascii="Times New Roman"/>
                <w:b/>
                <w:sz w:val="16"/>
                <w:szCs w:val="16"/>
              </w:rPr>
              <w:t>29.01.201</w:t>
            </w: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4. </w:t>
            </w:r>
            <w:r w:rsidRPr="00E67E2B">
              <w:rPr>
                <w:rFonts w:cs="Times New Roman" w:hAnsi="Times New Roman" w:ascii="Times New Roman"/>
                <w:b/>
                <w:sz w:val="16"/>
                <w:szCs w:val="16"/>
              </w:rPr>
              <w:t>.i</w:t>
            </w:r>
          </w:p>
          <w:p w:rsidRDefault="00E67E2B" w:rsidP="007500FB" w:rsidR="00E67E2B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Rješenje o ovrsi broj Ovrv-8033/15 od 10.12.2015.g. pravom.01.03.</w:t>
            </w:r>
          </w:p>
          <w:p w:rsidRDefault="00E67E2B" w:rsidP="007500FB" w:rsidR="00A85F69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2016.</w:t>
            </w: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 xml:space="preserve"> </w:t>
            </w:r>
          </w:p>
        </w:tc>
      </w:tr>
      <w:tr w:rsidTr="00D22608" w:rsidR="00D959B6" w:rsidRPr="000A0852">
        <w:tc>
          <w:tcPr>
            <w:tcW w:type="dxa" w:w="988"/>
          </w:tcPr>
          <w:p w:rsidRDefault="00D959B6" w:rsidP="00D22608" w:rsidR="00D959B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F55848" w:rsidP="00D22608" w:rsidR="00D959B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3.</w:t>
            </w:r>
          </w:p>
          <w:p w:rsidRDefault="00D959B6" w:rsidP="00D22608" w:rsidR="00D959B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409"/>
          </w:tcPr>
          <w:p w:rsidRDefault="006A3AC4" w:rsidP="00AB0424" w:rsidR="006A3AC4">
            <w:pPr>
              <w:shd w:fill="F2F2F2" w:color="auto" w:val="clear"/>
              <w:rPr>
                <w:rFonts w:hAnsi="Book Antiqua" w:ascii="Book Antiqua"/>
                <w:b/>
                <w:sz w:val="20"/>
                <w:szCs w:val="20"/>
              </w:rPr>
            </w:pPr>
          </w:p>
          <w:p w:rsidRDefault="006A3AC4" w:rsidP="00AB0424" w:rsidR="006A3AC4">
            <w:pPr>
              <w:shd w:fill="F2F2F2" w:color="auto" w:val="clear"/>
              <w:rPr>
                <w:rFonts w:hAnsi="Book Antiqua" w:ascii="Book Antiqua"/>
                <w:b/>
                <w:sz w:val="20"/>
                <w:szCs w:val="20"/>
              </w:rPr>
            </w:pPr>
          </w:p>
          <w:p w:rsidRDefault="006A3AC4" w:rsidP="00AB0424" w:rsidR="006A3AC4">
            <w:pPr>
              <w:shd w:fill="F2F2F2" w:color="auto" w:val="clear"/>
              <w:rPr>
                <w:rFonts w:hAnsi="Book Antiqua" w:ascii="Book Antiqua"/>
                <w:b/>
                <w:sz w:val="20"/>
                <w:szCs w:val="20"/>
              </w:rPr>
            </w:pPr>
          </w:p>
          <w:p w:rsidRDefault="00F55848" w:rsidP="00AB0424" w:rsidR="00D959B6" w:rsidRPr="00AB0424">
            <w:pPr>
              <w:shd w:fill="F2F2F2" w:color="auto" w:val="clear"/>
              <w:rPr>
                <w:rFonts w:hAnsi="Book Antiqua" w:ascii="Book Antiqua"/>
                <w:b/>
                <w:sz w:val="20"/>
                <w:szCs w:val="20"/>
              </w:rPr>
            </w:pPr>
            <w:r>
              <w:rPr>
                <w:rFonts w:hAnsi="Book Antiqua" w:ascii="Book Antiqua"/>
                <w:b/>
                <w:sz w:val="20"/>
                <w:szCs w:val="20"/>
              </w:rPr>
              <w:t xml:space="preserve">HRVATSKE </w:t>
            </w:r>
            <w:r w:rsidR="00E01F70">
              <w:rPr>
                <w:rFonts w:hAnsi="Book Antiqua" w:ascii="Book Antiqua"/>
                <w:b/>
                <w:sz w:val="20"/>
                <w:szCs w:val="20"/>
              </w:rPr>
              <w:t xml:space="preserve">VODE </w:t>
            </w:r>
          </w:p>
        </w:tc>
        <w:tc>
          <w:tcPr>
            <w:tcW w:type="dxa" w:w="1134"/>
          </w:tcPr>
          <w:p w:rsidRDefault="006A3AC4" w:rsidP="00D22608" w:rsidR="006A3AC4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6A3AC4" w:rsidP="00D22608" w:rsidR="006A3AC4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6A3AC4" w:rsidP="00D22608" w:rsidR="006A3AC4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6A3AC4" w:rsidP="00D22608" w:rsidR="006A3AC4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E01F70" w:rsidP="00D22608" w:rsidR="00D959B6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28921383001</w:t>
            </w:r>
          </w:p>
        </w:tc>
        <w:tc>
          <w:tcPr>
            <w:tcW w:type="dxa" w:w="1276"/>
          </w:tcPr>
          <w:p w:rsidRDefault="006A3AC4" w:rsidP="00D22608" w:rsidR="006A3AC4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6A3AC4" w:rsidP="00D22608" w:rsidR="006A3AC4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6A3AC4" w:rsidP="00D22608" w:rsidR="006A3AC4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E01F70" w:rsidP="00D22608" w:rsidR="00D959B6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 xml:space="preserve">Ulica grada Vukovara 220 </w:t>
            </w:r>
          </w:p>
        </w:tc>
        <w:tc>
          <w:tcPr>
            <w:tcW w:type="dxa" w:w="1418"/>
          </w:tcPr>
          <w:p w:rsidRDefault="006A3AC4" w:rsidP="00D22608" w:rsidR="006A3AC4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6A3AC4" w:rsidP="00D22608" w:rsidR="006A3AC4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6A3AC4" w:rsidP="00D22608" w:rsidR="006A3AC4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E01F70" w:rsidP="006C62F2" w:rsidR="00D959B6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800,62</w:t>
            </w:r>
          </w:p>
        </w:tc>
        <w:tc>
          <w:tcPr>
            <w:tcW w:type="dxa" w:w="1275"/>
          </w:tcPr>
          <w:p w:rsidRDefault="00D00697" w:rsidP="00D22608" w:rsidR="00D959B6" w:rsidRPr="001C61EB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Izvadak iz posl.k</w:t>
            </w:r>
            <w:r w:rsidR="00494474" w:rsidRPr="001C61EB">
              <w:rPr>
                <w:rFonts w:cs="Times New Roman" w:hAnsi="Times New Roman" w:ascii="Times New Roman"/>
                <w:b/>
                <w:sz w:val="16"/>
                <w:szCs w:val="16"/>
              </w:rPr>
              <w:t>njiga za n</w:t>
            </w: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aknadu </w:t>
            </w:r>
            <w:r w:rsidR="00E01F70" w:rsidRPr="001C61EB"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 za uređenje voda po rješenju </w:t>
            </w:r>
            <w:r w:rsidR="001C61EB">
              <w:rPr>
                <w:rFonts w:cs="Times New Roman" w:hAnsi="Times New Roman" w:ascii="Times New Roman"/>
                <w:b/>
                <w:sz w:val="16"/>
                <w:szCs w:val="16"/>
              </w:rPr>
              <w:t>spec. Traž, obračun kanata Gradsko stamb.kom.gospodararstvo d.o.o.</w:t>
            </w:r>
            <w:r w:rsidR="00E01F70" w:rsidRPr="001C61EB"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  </w:t>
            </w:r>
          </w:p>
        </w:tc>
        <w:tc>
          <w:tcPr>
            <w:tcW w:type="dxa" w:w="1560"/>
          </w:tcPr>
          <w:p w:rsidRDefault="006C62F2" w:rsidP="00D22608" w:rsidR="006C62F2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6C62F2" w:rsidP="00D22608" w:rsidR="006C62F2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6C62F2" w:rsidP="00D22608" w:rsidR="006C62F2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E01F70" w:rsidP="006C62F2" w:rsidR="00D959B6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800,62</w:t>
            </w:r>
          </w:p>
        </w:tc>
        <w:tc>
          <w:tcPr>
            <w:tcW w:type="dxa" w:w="1134"/>
          </w:tcPr>
          <w:p w:rsidRDefault="00E01F70" w:rsidP="00D22608" w:rsidR="00D959B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94474">
              <w:rPr>
                <w:rFonts w:cs="Times New Roman" w:hAnsi="Times New Roman" w:ascii="Times New Roman"/>
                <w:b/>
                <w:sz w:val="16"/>
                <w:szCs w:val="16"/>
              </w:rPr>
              <w:t>Ovršna isprava Klasa:UP/I</w:t>
            </w:r>
            <w:r w:rsidR="00494474"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 </w:t>
            </w:r>
            <w:r w:rsidRPr="00494474"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363-03/2014-12/33795 </w:t>
            </w:r>
            <w:r w:rsidR="00494474">
              <w:rPr>
                <w:rFonts w:cs="Times New Roman" w:hAnsi="Times New Roman" w:ascii="Times New Roman"/>
                <w:b/>
                <w:sz w:val="16"/>
                <w:szCs w:val="16"/>
              </w:rPr>
              <w:t>od 18.07.2014. i rješenje Klasa:UP/I 325-08/2011-61/0975  od 03.1</w:t>
            </w:r>
            <w:r w:rsidRPr="00494474">
              <w:rPr>
                <w:rFonts w:cs="Times New Roman" w:hAnsi="Times New Roman" w:ascii="Times New Roman"/>
                <w:b/>
                <w:sz w:val="16"/>
                <w:szCs w:val="16"/>
              </w:rPr>
              <w:t>.20</w:t>
            </w:r>
            <w:r w:rsidR="00494474">
              <w:rPr>
                <w:rFonts w:cs="Times New Roman" w:hAnsi="Times New Roman" w:ascii="Times New Roman"/>
                <w:b/>
                <w:sz w:val="16"/>
                <w:szCs w:val="16"/>
              </w:rPr>
              <w:t>11</w:t>
            </w:r>
            <w:r w:rsidRPr="00494474">
              <w:rPr>
                <w:rFonts w:cs="Times New Roman" w:hAnsi="Times New Roman" w:ascii="Times New Roman"/>
                <w:b/>
                <w:sz w:val="16"/>
                <w:szCs w:val="16"/>
              </w:rPr>
              <w:t>.</w:t>
            </w:r>
            <w:r w:rsidR="001C61EB"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type="dxa" w:w="1275"/>
          </w:tcPr>
          <w:p w:rsidRDefault="00D959B6" w:rsidP="00D22608" w:rsidR="00D959B6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D959B6" w:rsidP="00D22608" w:rsidR="00D959B6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E01F70" w:rsidP="00D22608" w:rsidR="00494474" w:rsidRPr="00494474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94474">
              <w:rPr>
                <w:rFonts w:cs="Times New Roman" w:hAnsi="Times New Roman" w:ascii="Times New Roman"/>
                <w:b/>
                <w:sz w:val="16"/>
                <w:szCs w:val="16"/>
              </w:rPr>
              <w:t>Rješenje o</w:t>
            </w:r>
            <w:r w:rsidRPr="00494474"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  <w:r w:rsidRPr="00494474"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ovrsi </w:t>
            </w:r>
            <w:r w:rsidR="00494474" w:rsidRPr="00494474">
              <w:rPr>
                <w:rFonts w:cs="Times New Roman" w:hAnsi="Times New Roman" w:ascii="Times New Roman"/>
                <w:b/>
                <w:sz w:val="16"/>
                <w:szCs w:val="16"/>
              </w:rPr>
              <w:t>Klasa:UP/I.363-03/2014-12/33795 URBROJ251-13-01/1-2014-1  od 18.07.2014.</w:t>
            </w:r>
          </w:p>
          <w:p w:rsidRDefault="00494474" w:rsidP="00D22608" w:rsidR="00D959B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94474">
              <w:rPr>
                <w:rFonts w:cs="Times New Roman" w:hAnsi="Times New Roman" w:ascii="Times New Roman"/>
                <w:b/>
                <w:sz w:val="16"/>
                <w:szCs w:val="16"/>
              </w:rPr>
              <w:t>pravomoćno 15.11.2014.g.</w:t>
            </w:r>
            <w:r w:rsidR="006A3AC4"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 i rješ.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  <w:r w:rsidR="006A3AC4">
              <w:rPr>
                <w:rFonts w:cs="Times New Roman" w:hAnsi="Times New Roman" w:ascii="Times New Roman"/>
                <w:b/>
                <w:sz w:val="16"/>
                <w:szCs w:val="16"/>
              </w:rPr>
              <w:t>Klasa:UP/I 325-08/2011-61/0975  od 03.1</w:t>
            </w:r>
            <w:r w:rsidR="006A3AC4" w:rsidRPr="00494474">
              <w:rPr>
                <w:rFonts w:cs="Times New Roman" w:hAnsi="Times New Roman" w:ascii="Times New Roman"/>
                <w:b/>
                <w:sz w:val="16"/>
                <w:szCs w:val="16"/>
              </w:rPr>
              <w:t>.20</w:t>
            </w:r>
            <w:r w:rsidR="006A3AC4">
              <w:rPr>
                <w:rFonts w:cs="Times New Roman" w:hAnsi="Times New Roman" w:ascii="Times New Roman"/>
                <w:b/>
                <w:sz w:val="16"/>
                <w:szCs w:val="16"/>
              </w:rPr>
              <w:t>11</w:t>
            </w:r>
            <w:r w:rsidR="006A3AC4" w:rsidRPr="00494474">
              <w:rPr>
                <w:rFonts w:cs="Times New Roman" w:hAnsi="Times New Roman" w:ascii="Times New Roman"/>
                <w:b/>
                <w:sz w:val="16"/>
                <w:szCs w:val="16"/>
              </w:rPr>
              <w:t>.</w:t>
            </w:r>
            <w:r w:rsidR="001C61EB"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 Gradskog ureda za pro.uređenje</w:t>
            </w:r>
          </w:p>
        </w:tc>
      </w:tr>
      <w:tr w:rsidTr="00D22608" w:rsidR="00D959B6" w:rsidRPr="000A0852">
        <w:tc>
          <w:tcPr>
            <w:tcW w:type="dxa" w:w="988"/>
          </w:tcPr>
          <w:p w:rsidRDefault="00D959B6" w:rsidP="00D22608" w:rsidR="00D959B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6C62F2" w:rsidP="00D22608" w:rsidR="006C62F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6C62F2" w:rsidP="00D22608" w:rsidR="006C62F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6C62F2" w:rsidP="00D22608" w:rsidR="006C62F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6A3AC4" w:rsidP="00D22608" w:rsidR="00D959B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4.</w:t>
            </w:r>
          </w:p>
          <w:p w:rsidRDefault="00D959B6" w:rsidP="00D22608" w:rsidR="00D959B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409"/>
          </w:tcPr>
          <w:p w:rsidRDefault="006A3AC4" w:rsidP="00AB0424" w:rsidR="006A3AC4">
            <w:pPr>
              <w:shd w:fill="F2F2F2" w:color="auto" w:val="clear"/>
              <w:rPr>
                <w:rFonts w:hAnsi="Book Antiqua" w:ascii="Book Antiqua"/>
                <w:b/>
                <w:sz w:val="18"/>
                <w:szCs w:val="18"/>
              </w:rPr>
            </w:pPr>
          </w:p>
          <w:p w:rsidRDefault="006A3AC4" w:rsidP="00AB0424" w:rsidR="006A3AC4">
            <w:pPr>
              <w:shd w:fill="F2F2F2" w:color="auto" w:val="clear"/>
              <w:rPr>
                <w:rFonts w:hAnsi="Book Antiqua" w:ascii="Book Antiqua"/>
                <w:b/>
                <w:sz w:val="18"/>
                <w:szCs w:val="18"/>
              </w:rPr>
            </w:pPr>
          </w:p>
          <w:p w:rsidRDefault="006C62F2" w:rsidP="00AB0424" w:rsidR="006C62F2">
            <w:pPr>
              <w:shd w:fill="F2F2F2" w:color="auto" w:val="clear"/>
              <w:rPr>
                <w:rFonts w:hAnsi="Book Antiqua" w:ascii="Book Antiqua"/>
                <w:b/>
                <w:sz w:val="18"/>
                <w:szCs w:val="18"/>
              </w:rPr>
            </w:pPr>
          </w:p>
          <w:p w:rsidRDefault="006C62F2" w:rsidP="00AB0424" w:rsidR="006C62F2">
            <w:pPr>
              <w:shd w:fill="F2F2F2" w:color="auto" w:val="clear"/>
              <w:rPr>
                <w:rFonts w:hAnsi="Book Antiqua" w:ascii="Book Antiqua"/>
                <w:b/>
                <w:sz w:val="18"/>
                <w:szCs w:val="18"/>
              </w:rPr>
            </w:pPr>
          </w:p>
          <w:p w:rsidRDefault="006A3AC4" w:rsidP="00AB0424" w:rsidR="00D959B6" w:rsidRPr="006A3AC4">
            <w:pPr>
              <w:shd w:fill="F2F2F2" w:color="auto" w:val="clear"/>
              <w:rPr>
                <w:rFonts w:hAnsi="Book Antiqua" w:ascii="Book Antiqua"/>
                <w:b/>
                <w:sz w:val="18"/>
                <w:szCs w:val="18"/>
              </w:rPr>
            </w:pPr>
            <w:r w:rsidRPr="006A3AC4">
              <w:rPr>
                <w:rFonts w:hAnsi="Book Antiqua" w:ascii="Book Antiqua"/>
                <w:b/>
                <w:sz w:val="18"/>
                <w:szCs w:val="18"/>
              </w:rPr>
              <w:t xml:space="preserve">REPUBLIKA HRVATSKA MF POREZNA UPRAVA </w:t>
            </w:r>
            <w:r>
              <w:rPr>
                <w:rFonts w:hAnsi="Book Antiqua" w:ascii="Book Antiqua"/>
                <w:b/>
                <w:sz w:val="18"/>
                <w:szCs w:val="18"/>
              </w:rPr>
              <w:t xml:space="preserve">Područni ured Zagreb </w:t>
            </w:r>
          </w:p>
        </w:tc>
        <w:tc>
          <w:tcPr>
            <w:tcW w:type="dxa" w:w="1134"/>
          </w:tcPr>
          <w:p w:rsidRDefault="006A3AC4" w:rsidP="00D22608" w:rsidR="006A3AC4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6A3AC4" w:rsidP="00D22608" w:rsidR="006A3AC4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6A3AC4" w:rsidP="00D22608" w:rsidR="006A3AC4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6C62F2" w:rsidP="00D22608" w:rsidR="006C62F2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6C62F2" w:rsidP="00D22608" w:rsidR="006C62F2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6A3AC4" w:rsidP="00D22608" w:rsidR="00D959B6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18683136487 </w:t>
            </w:r>
          </w:p>
        </w:tc>
        <w:tc>
          <w:tcPr>
            <w:tcW w:type="dxa" w:w="1276"/>
          </w:tcPr>
          <w:p w:rsidRDefault="006A3AC4" w:rsidP="00D22608" w:rsidR="006A3AC4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6A3AC4" w:rsidP="00D22608" w:rsidR="006A3AC4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6C62F2" w:rsidP="00D22608" w:rsidR="006C62F2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6A3AC4" w:rsidP="00D22608" w:rsidR="00D959B6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Avenija Dubrovnik 32</w:t>
            </w:r>
          </w:p>
        </w:tc>
        <w:tc>
          <w:tcPr>
            <w:tcW w:type="dxa" w:w="1418"/>
          </w:tcPr>
          <w:p w:rsidRDefault="006A3AC4" w:rsidP="00D22608" w:rsidR="006A3AC4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6A3AC4" w:rsidP="00D22608" w:rsidR="006A3AC4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6C62F2" w:rsidP="00D22608" w:rsidR="006C62F2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6A3AC4" w:rsidP="006C62F2" w:rsidR="00D959B6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7.101,00</w:t>
            </w:r>
          </w:p>
        </w:tc>
        <w:tc>
          <w:tcPr>
            <w:tcW w:type="dxa" w:w="1275"/>
          </w:tcPr>
          <w:p w:rsidRDefault="006A3AC4" w:rsidP="00D22608" w:rsidR="006A3AC4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6C62F2" w:rsidP="00D22608" w:rsidR="006C62F2">
            <w:pPr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  <w:p w:rsidRDefault="006C62F2" w:rsidP="00D22608" w:rsidR="006C62F2">
            <w:pPr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  <w:p w:rsidRDefault="006A3AC4" w:rsidP="00D22608" w:rsidR="00D959B6" w:rsidRPr="009204AC">
            <w:pPr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9204AC">
              <w:rPr>
                <w:rFonts w:cs="Times New Roman" w:hAnsi="Times New Roman" w:ascii="Times New Roman"/>
                <w:b/>
                <w:sz w:val="18"/>
                <w:szCs w:val="18"/>
              </w:rPr>
              <w:t>Prijava PDV-a,</w:t>
            </w:r>
            <w:r w:rsidR="009204AC"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 iz 2013.g. 2014. 2015.g. </w:t>
            </w:r>
            <w:r w:rsidRPr="009204AC"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 </w:t>
            </w:r>
            <w:r w:rsidR="009204AC">
              <w:rPr>
                <w:rFonts w:cs="Times New Roman" w:hAnsi="Times New Roman" w:ascii="Times New Roman"/>
                <w:b/>
                <w:sz w:val="18"/>
                <w:szCs w:val="18"/>
              </w:rPr>
              <w:t>porez na tvrtku,članarina HGK   O</w:t>
            </w:r>
            <w:r w:rsidRPr="009204AC"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brazac ID  ovjereni izlist stanja računa porezno rješenje </w:t>
            </w:r>
          </w:p>
        </w:tc>
        <w:tc>
          <w:tcPr>
            <w:tcW w:type="dxa" w:w="1560"/>
          </w:tcPr>
          <w:p w:rsidRDefault="006A3AC4" w:rsidP="00D22608" w:rsidR="006A3AC4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6A3AC4" w:rsidP="00D22608" w:rsidR="006A3AC4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6A3AC4" w:rsidP="00D22608" w:rsidR="006A3AC4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6A3AC4" w:rsidP="006C62F2" w:rsidR="00D959B6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7.101,00</w:t>
            </w:r>
          </w:p>
        </w:tc>
        <w:tc>
          <w:tcPr>
            <w:tcW w:type="dxa" w:w="1134"/>
          </w:tcPr>
          <w:p w:rsidRDefault="006A3AC4" w:rsidP="00D22608" w:rsidR="006A3AC4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6C62F2" w:rsidP="00D22608" w:rsidR="006C62F2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6C62F2" w:rsidP="00D22608" w:rsidR="006C62F2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6A3AC4" w:rsidP="00D22608" w:rsidR="00D959B6" w:rsidRPr="009204AC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9204AC">
              <w:rPr>
                <w:rFonts w:cs="Times New Roman" w:hAnsi="Times New Roman" w:ascii="Times New Roman"/>
                <w:b/>
                <w:sz w:val="16"/>
                <w:szCs w:val="16"/>
              </w:rPr>
              <w:t>O</w:t>
            </w:r>
            <w:r w:rsidR="009F1B6A" w:rsidRPr="009204AC">
              <w:rPr>
                <w:rFonts w:cs="Times New Roman" w:hAnsi="Times New Roman" w:ascii="Times New Roman"/>
                <w:b/>
                <w:sz w:val="16"/>
                <w:szCs w:val="16"/>
              </w:rPr>
              <w:t>vršna isprava porezno rješenje K</w:t>
            </w:r>
            <w:r w:rsidRPr="009204AC"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lasa :UP/I.410-12/13-01/4329 od 02.07.2013. </w:t>
            </w:r>
          </w:p>
        </w:tc>
        <w:tc>
          <w:tcPr>
            <w:tcW w:type="dxa" w:w="1275"/>
          </w:tcPr>
          <w:p w:rsidRDefault="00D959B6" w:rsidP="00D22608" w:rsidR="00D959B6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D959B6" w:rsidP="00D22608" w:rsidR="00D959B6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9F1B6A" w:rsidP="00D22608" w:rsidR="009F1B6A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9F1B6A" w:rsidP="00D22608" w:rsidR="00D959B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Rješenje o ovrsi 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K</w:t>
            </w:r>
            <w:r w:rsidRPr="009F1B6A">
              <w:rPr>
                <w:rFonts w:cs="Times New Roman" w:hAnsi="Times New Roman" w:ascii="Times New Roman"/>
                <w:sz w:val="16"/>
                <w:szCs w:val="16"/>
              </w:rPr>
              <w:t>lasa :</w:t>
            </w:r>
            <w:r w:rsidRPr="009204AC">
              <w:rPr>
                <w:rFonts w:cs="Times New Roman" w:hAnsi="Times New Roman" w:ascii="Times New Roman"/>
                <w:b/>
                <w:sz w:val="16"/>
                <w:szCs w:val="16"/>
              </w:rPr>
              <w:t>UP/I.410-12/13-01/4329 od 02.07.2013. UP/I-410-12/15-012749 od 10.07.2014. UP/I-410-12/15-01/4445 od 17.07.2015. i UP/I-415-02/2014-001/1905 OD 25.11.2014. UP/I-415-02/2015-001/116 OD 03.02.2015. I UP/I-415-02/2015-001/118 od 03.02.2015.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</w:p>
        </w:tc>
      </w:tr>
      <w:tr w:rsidTr="00D22608" w:rsidR="005F2901">
        <w:tc>
          <w:tcPr>
            <w:tcW w:type="dxa" w:w="5807"/>
            <w:gridSpan w:val="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UKUPNO</w:t>
            </w: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1C61EB" w:rsidP="00D22608" w:rsidR="005F2901" w:rsidRPr="00AB0424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21.791,43</w:t>
            </w:r>
          </w:p>
          <w:p w:rsidRDefault="00242B0B" w:rsidP="00D22608" w:rsidR="00242B0B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27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560"/>
          </w:tcPr>
          <w:p w:rsidRDefault="005F2901" w:rsidP="00D22608" w:rsidR="005F2901" w:rsidRPr="00AB0424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1C61EB" w:rsidP="00D22608" w:rsidR="005F2901" w:rsidRPr="00AB0424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 xml:space="preserve">21.791,43 </w:t>
            </w:r>
          </w:p>
          <w:p w:rsidRDefault="00242B0B" w:rsidP="00D22608" w:rsidR="00242B0B" w:rsidRPr="00AB0424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134"/>
          </w:tcPr>
          <w:p w:rsidRDefault="005F2901" w:rsidP="00D22608" w:rsidR="005F2901" w:rsidRPr="00AB0424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27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242B0B" w:rsidP="00D22608" w:rsidR="00242B0B" w:rsidRPr="00B51E82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2835"/>
            <w:gridSpan w:val="2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</w:tbl>
    <w:p w:rsidRDefault="00242B0B" w:rsidP="005F2901" w:rsidR="00242B0B">
      <w:pPr>
        <w:rPr>
          <w:rFonts w:cs="Times New Roman" w:hAnsi="Times New Roman" w:ascii="Times New Roman"/>
          <w:sz w:val="20"/>
          <w:szCs w:val="20"/>
        </w:rPr>
      </w:pPr>
    </w:p>
    <w:p w:rsidRDefault="00D959B6" w:rsidP="005F2901" w:rsidR="005F2901">
      <w:pPr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U Hrašćici, 18</w:t>
      </w:r>
      <w:r w:rsidR="001C61EB">
        <w:rPr>
          <w:rFonts w:cs="Times New Roman" w:hAnsi="Times New Roman" w:ascii="Times New Roman"/>
          <w:sz w:val="20"/>
          <w:szCs w:val="20"/>
        </w:rPr>
        <w:t>.03.2019</w:t>
      </w:r>
      <w:r w:rsidR="000E3FEB">
        <w:rPr>
          <w:rFonts w:cs="Times New Roman" w:hAnsi="Times New Roman" w:ascii="Times New Roman"/>
          <w:sz w:val="20"/>
          <w:szCs w:val="20"/>
        </w:rPr>
        <w:t>. godine.</w:t>
      </w:r>
    </w:p>
    <w:p w:rsidRDefault="000E3FEB" w:rsidP="005F2901" w:rsidR="005F2901">
      <w:pPr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242B0B" w:rsidP="005F2901" w:rsidR="00242B0B">
      <w:pPr>
        <w:rPr>
          <w:rFonts w:cs="Times New Roman" w:hAnsi="Times New Roman" w:ascii="Times New Roman"/>
          <w:sz w:val="20"/>
          <w:szCs w:val="20"/>
        </w:rPr>
      </w:pPr>
    </w:p>
    <w:p w:rsidRDefault="00242B0B" w:rsidP="005F2901" w:rsidR="00242B0B">
      <w:pPr>
        <w:rPr>
          <w:rFonts w:cs="Times New Roman" w:hAnsi="Times New Roman" w:ascii="Times New Roman"/>
          <w:sz w:val="20"/>
          <w:szCs w:val="20"/>
        </w:rPr>
      </w:pPr>
    </w:p>
    <w:p w:rsidRDefault="00242B0B" w:rsidP="005F2901" w:rsidR="00242B0B">
      <w:pPr>
        <w:rPr>
          <w:rFonts w:cs="Times New Roman" w:hAnsi="Times New Roman" w:ascii="Times New Roman"/>
          <w:sz w:val="20"/>
          <w:szCs w:val="20"/>
        </w:rPr>
      </w:pPr>
    </w:p>
    <w:p w:rsidRDefault="00242B0B" w:rsidP="005F2901" w:rsidR="00242B0B">
      <w:pPr>
        <w:rPr>
          <w:rFonts w:cs="Times New Roman" w:hAnsi="Times New Roman" w:ascii="Times New Roman"/>
          <w:sz w:val="20"/>
          <w:szCs w:val="20"/>
        </w:rPr>
      </w:pPr>
    </w:p>
    <w:p w:rsidRDefault="00242B0B" w:rsidP="005F2901" w:rsidR="00242B0B">
      <w:pPr>
        <w:rPr>
          <w:rFonts w:cs="Times New Roman" w:hAnsi="Times New Roman" w:ascii="Times New Roman"/>
          <w:sz w:val="20"/>
          <w:szCs w:val="20"/>
        </w:rPr>
      </w:pPr>
    </w:p>
    <w:p w:rsidRDefault="00A21074" w:rsidP="005F2901" w:rsidR="00A21074">
      <w:pPr>
        <w:rPr>
          <w:rFonts w:cs="Times New Roman" w:hAnsi="Times New Roman" w:ascii="Times New Roman"/>
          <w:sz w:val="20"/>
          <w:szCs w:val="20"/>
        </w:rPr>
      </w:pPr>
    </w:p>
    <w:p w:rsidRDefault="00A21074" w:rsidP="005F2901" w:rsidR="00A21074">
      <w:pPr>
        <w:rPr>
          <w:rFonts w:cs="Times New Roman" w:hAnsi="Times New Roman" w:ascii="Times New Roman"/>
          <w:sz w:val="20"/>
          <w:szCs w:val="20"/>
        </w:rPr>
      </w:pPr>
    </w:p>
    <w:p w:rsidRDefault="00A21074" w:rsidP="005F2901" w:rsidR="00A21074">
      <w:pPr>
        <w:rPr>
          <w:rFonts w:cs="Times New Roman" w:hAnsi="Times New Roman" w:ascii="Times New Roman"/>
          <w:sz w:val="20"/>
          <w:szCs w:val="20"/>
        </w:rPr>
      </w:pPr>
    </w:p>
    <w:p w:rsidRDefault="00242B0B" w:rsidP="005F2901" w:rsidR="00242B0B">
      <w:pPr>
        <w:rPr>
          <w:rFonts w:cs="Times New Roman" w:hAnsi="Times New Roman" w:ascii="Times New Roman"/>
          <w:sz w:val="20"/>
          <w:szCs w:val="20"/>
        </w:rPr>
      </w:pPr>
    </w:p>
    <w:p w:rsidRDefault="00AB0424" w:rsidP="00AB0424" w:rsidR="00AB0424">
      <w:pPr>
        <w:pStyle w:val="Bezproreda"/>
        <w:rPr>
          <w:b/>
        </w:rPr>
      </w:pPr>
    </w:p>
    <w:p w:rsidRDefault="00AB0424" w:rsidP="00AB0424" w:rsidR="00AB0424" w:rsidRPr="007F3413">
      <w:pPr>
        <w:pStyle w:val="Bezproreda"/>
        <w:rPr>
          <w:b/>
        </w:rPr>
      </w:pPr>
      <w:r>
        <w:rPr>
          <w:b/>
        </w:rPr>
        <w:t>Nadležni trgovački su : VARAŽDIN</w:t>
      </w:r>
      <w:r w:rsidRPr="007F3413">
        <w:rPr>
          <w:b/>
        </w:rPr>
        <w:t xml:space="preserve"> </w:t>
      </w:r>
    </w:p>
    <w:p w:rsidRDefault="00AB0424" w:rsidP="00AB0424" w:rsidR="00AB0424" w:rsidRPr="007F3413">
      <w:pPr>
        <w:pStyle w:val="Bezproreda"/>
        <w:rPr>
          <w:b/>
        </w:rPr>
      </w:pPr>
      <w:r>
        <w:rPr>
          <w:b/>
        </w:rPr>
        <w:t>Poslovni broj spisa : St-135/2018</w:t>
      </w:r>
      <w:r w:rsidRPr="007F3413">
        <w:rPr>
          <w:b/>
        </w:rPr>
        <w:t xml:space="preserve"> </w:t>
      </w:r>
    </w:p>
    <w:p w:rsidRDefault="00AB0424" w:rsidP="00AB0424" w:rsidR="00AB0424" w:rsidRPr="007F3413">
      <w:pPr>
        <w:pStyle w:val="Bezproreda"/>
        <w:rPr>
          <w:b/>
        </w:rPr>
      </w:pPr>
      <w:r w:rsidRPr="007F3413">
        <w:rPr>
          <w:b/>
        </w:rPr>
        <w:t xml:space="preserve">Dužnik (ime i prezime i tvrtka ili naziV, OIB, adresa i sjedište </w:t>
      </w:r>
    </w:p>
    <w:p w:rsidRDefault="00AB0424" w:rsidP="00AB0424" w:rsidR="00AB0424">
      <w:pPr>
        <w:pStyle w:val="Bezproreda"/>
        <w:rPr>
          <w:b/>
        </w:rPr>
      </w:pPr>
      <w:r>
        <w:rPr>
          <w:b/>
        </w:rPr>
        <w:t xml:space="preserve">STEČAJNA MASA IZA ŠIREC  d.o.o. za proizvodnju, </w:t>
      </w:r>
      <w:r w:rsidRPr="007F3413">
        <w:rPr>
          <w:b/>
        </w:rPr>
        <w:t xml:space="preserve"> us</w:t>
      </w:r>
      <w:r>
        <w:rPr>
          <w:b/>
        </w:rPr>
        <w:t>luge i trgovinu u stečaju  OIB:40790418928</w:t>
      </w:r>
    </w:p>
    <w:p w:rsidRDefault="00AB0424" w:rsidP="00AB0424" w:rsidR="005F2901" w:rsidRPr="00AB0424">
      <w:pPr>
        <w:pStyle w:val="Bezproreda"/>
        <w:rPr>
          <w:b/>
        </w:rPr>
      </w:pPr>
      <w:r>
        <w:rPr>
          <w:b/>
        </w:rPr>
        <w:t xml:space="preserve">Dravska 51. Ferdinandovac.  </w:t>
      </w:r>
      <w:r w:rsidRPr="007F3413">
        <w:rPr>
          <w:b/>
        </w:rPr>
        <w:t xml:space="preserve"> </w:t>
      </w:r>
    </w:p>
    <w:p w:rsidRDefault="00AB0424" w:rsidP="005F2901" w:rsidR="00AB0424" w:rsidRPr="008431B2">
      <w:pPr>
        <w:jc w:val="center"/>
        <w:rPr>
          <w:rFonts w:cs="Times New Roman" w:hAnsi="Times New Roman" w:ascii="Times New Roman"/>
          <w:b/>
          <w:sz w:val="20"/>
          <w:szCs w:val="20"/>
        </w:rPr>
      </w:pPr>
    </w:p>
    <w:p w:rsidRDefault="005F2901" w:rsidP="005F2901" w:rsidR="005F2901" w:rsidRPr="008431B2">
      <w:pPr>
        <w:jc w:val="center"/>
        <w:rPr>
          <w:rFonts w:cs="Times New Roman" w:hAnsi="Times New Roman" w:ascii="Times New Roman"/>
          <w:b/>
          <w:sz w:val="20"/>
          <w:szCs w:val="20"/>
        </w:rPr>
      </w:pPr>
      <w:r w:rsidRPr="008431B2">
        <w:rPr>
          <w:rFonts w:cs="Times New Roman" w:hAnsi="Times New Roman" w:ascii="Times New Roman"/>
          <w:b/>
          <w:sz w:val="20"/>
          <w:szCs w:val="20"/>
        </w:rPr>
        <w:t>II. TABLICA RAZLUČNIH PRAVA</w:t>
      </w:r>
    </w:p>
    <w:tbl>
      <w:tblPr>
        <w:tblStyle w:val="GridTableLight"/>
        <w:tblW w:type="auto" w:w="0"/>
        <w:tblLayout w:type="fixed"/>
        <w:tblLook w:val="04A0" w:noVBand="1" w:noHBand="0" w:lastColumn="0" w:firstColumn="1" w:lastRow="0" w:firstRow="1"/>
      </w:tblPr>
      <w:tblGrid>
        <w:gridCol w:w="988"/>
        <w:gridCol w:w="1984"/>
        <w:gridCol w:w="1559"/>
        <w:gridCol w:w="1843"/>
        <w:gridCol w:w="2410"/>
        <w:gridCol w:w="1984"/>
        <w:gridCol w:w="2410"/>
        <w:gridCol w:w="2210"/>
      </w:tblGrid>
      <w:tr w:rsidTr="00D22608" w:rsidR="005F2901">
        <w:tc>
          <w:tcPr>
            <w:tcW w:type="dxa" w:w="98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63B71">
              <w:rPr>
                <w:rFonts w:cs="Times New Roman"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dxa" w:w="1984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63B71">
              <w:rPr>
                <w:rFonts w:cs="Times New Roman" w:hAnsi="Times New Roman" w:ascii="Times New Roman"/>
                <w:sz w:val="20"/>
                <w:szCs w:val="20"/>
              </w:rPr>
              <w:t>Ime i prezime / tvrtka ili                                   naziv vjerovnika</w:t>
            </w:r>
          </w:p>
        </w:tc>
        <w:tc>
          <w:tcPr>
            <w:tcW w:type="dxa" w:w="1559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63B71">
              <w:rPr>
                <w:rFonts w:cs="Times New Roman" w:hAnsi="Times New Roman" w:ascii="Times New Roman"/>
                <w:sz w:val="20"/>
                <w:szCs w:val="20"/>
              </w:rPr>
              <w:t>OIB vjerovnika</w:t>
            </w:r>
          </w:p>
        </w:tc>
        <w:tc>
          <w:tcPr>
            <w:tcW w:type="dxa" w:w="1843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 w:rsidRPr="00263B7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63B71">
              <w:rPr>
                <w:rFonts w:cs="Times New Roman" w:hAnsi="Times New Roman" w:ascii="Times New Roman"/>
                <w:sz w:val="20"/>
                <w:szCs w:val="20"/>
              </w:rPr>
              <w:t>Adresa / sjedište                                    vjerovnika</w:t>
            </w:r>
          </w:p>
        </w:tc>
        <w:tc>
          <w:tcPr>
            <w:tcW w:type="dxa" w:w="2410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63B71">
              <w:rPr>
                <w:rFonts w:cs="Times New Roman" w:hAnsi="Times New Roman" w:asci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dxa" w:w="1984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63B71">
              <w:rPr>
                <w:rFonts w:cs="Times New Roman" w:hAnsi="Times New Roman" w:ascii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dxa" w:w="2410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63B71">
              <w:rPr>
                <w:rFonts w:cs="Times New Roman" w:hAnsi="Times New Roman" w:ascii="Times New Roman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type="dxa" w:w="2210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63B71">
              <w:rPr>
                <w:rFonts w:cs="Times New Roman" w:hAnsi="Times New Roman" w:ascii="Times New Roman"/>
                <w:sz w:val="20"/>
                <w:szCs w:val="20"/>
              </w:rPr>
              <w:t>Dio imovine na koji se odnosi razlučno pravo</w:t>
            </w:r>
          </w:p>
        </w:tc>
      </w:tr>
      <w:tr w:rsidTr="00D22608" w:rsidR="005F2901">
        <w:tc>
          <w:tcPr>
            <w:tcW w:type="dxa" w:w="98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984"/>
          </w:tcPr>
          <w:p w:rsidRDefault="00A85F69" w:rsidP="00D22608" w:rsidR="00A85F69">
            <w:pPr>
              <w:rPr>
                <w:rFonts w:cs="Arial" w:hAnsi="Arial" w:ascii="Arial"/>
                <w:b/>
                <w:sz w:val="20"/>
                <w:szCs w:val="20"/>
              </w:rPr>
            </w:pPr>
          </w:p>
          <w:p w:rsidRDefault="00A85F69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GRAD ZAGREB</w:t>
            </w:r>
          </w:p>
        </w:tc>
        <w:tc>
          <w:tcPr>
            <w:tcW w:type="dxa" w:w="1559"/>
          </w:tcPr>
          <w:p w:rsidRDefault="005F2901" w:rsidP="00D22608" w:rsidR="005F2901" w:rsidRPr="00A179C1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A85F69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61817894937</w:t>
            </w:r>
          </w:p>
        </w:tc>
        <w:tc>
          <w:tcPr>
            <w:tcW w:type="dxa" w:w="1843"/>
          </w:tcPr>
          <w:p w:rsidRDefault="00616729" w:rsidP="00A179C1" w:rsidR="00616729">
            <w:pPr>
              <w:shd w:fill="F2F2F2" w:color="auto" w:val="clear"/>
              <w:rPr>
                <w:rFonts w:hAnsi="Book Antiqua" w:ascii="Book Antiqua"/>
                <w:b/>
                <w:sz w:val="18"/>
                <w:szCs w:val="18"/>
              </w:rPr>
            </w:pPr>
          </w:p>
          <w:p w:rsidRDefault="00A85F69" w:rsidP="00A85F69" w:rsidR="00A85F69">
            <w:pPr>
              <w:rPr>
                <w:rFonts w:hAnsi="Book Antiqua" w:ascii="Book Antiqua"/>
                <w:b/>
                <w:sz w:val="18"/>
                <w:szCs w:val="18"/>
              </w:rPr>
            </w:pPr>
            <w:r>
              <w:rPr>
                <w:rFonts w:hAnsi="Book Antiqua" w:ascii="Book Antiqua"/>
                <w:b/>
                <w:sz w:val="18"/>
                <w:szCs w:val="18"/>
              </w:rPr>
              <w:t xml:space="preserve">Trg Stjepana Radić1 1, ZAGREB </w:t>
            </w:r>
          </w:p>
          <w:p w:rsidRDefault="00A179C1" w:rsidP="00A179C1" w:rsidR="00A179C1" w:rsidRPr="00AB0424">
            <w:pPr>
              <w:shd w:fill="F2F2F2" w:color="auto" w:val="clear"/>
              <w:rPr>
                <w:rFonts w:cs="Arial" w:hAnsi="Arial" w:ascii="Arial"/>
                <w:b/>
                <w:sz w:val="18"/>
                <w:szCs w:val="18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410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A85F69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Zemljišne knjige Općin</w:t>
            </w:r>
            <w:r w:rsidR="0061672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građ. suda Zagreb</w:t>
            </w:r>
            <w:r w:rsidR="00A179C1"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Knjiga pol.ugovora Grada Zagreba broj poduloška 25017</w:t>
            </w:r>
            <w:r w:rsidR="00C4163C">
              <w:rPr>
                <w:rFonts w:cs="Times New Roman" w:hAnsi="Times New Roman" w:ascii="Times New Roman"/>
                <w:sz w:val="20"/>
                <w:szCs w:val="20"/>
              </w:rPr>
              <w:t xml:space="preserve"> zk. Uložak 3383 </w:t>
            </w:r>
            <w:r w:rsidR="00A179C1"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984"/>
          </w:tcPr>
          <w:p w:rsidRDefault="00A85F69" w:rsidP="00D22608" w:rsidR="00A85F69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A85F69" w:rsidP="00D22608" w:rsidR="005F2901" w:rsidRPr="00C4163C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C4163C">
              <w:rPr>
                <w:rFonts w:cs="Times New Roman" w:hAnsi="Times New Roman" w:ascii="Times New Roman"/>
                <w:b/>
                <w:sz w:val="20"/>
                <w:szCs w:val="20"/>
              </w:rPr>
              <w:t xml:space="preserve">10.156,96 </w:t>
            </w:r>
          </w:p>
          <w:p w:rsidRDefault="005F2901" w:rsidP="00D22608" w:rsidR="005F2901" w:rsidRPr="007B09DC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2410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C4163C" w:rsidP="00D22608" w:rsidR="005F2901" w:rsidRPr="00275AB6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275AB6">
              <w:rPr>
                <w:rFonts w:cs="Times New Roman" w:hAnsi="Times New Roman" w:ascii="Times New Roman"/>
                <w:b/>
                <w:sz w:val="20"/>
                <w:szCs w:val="20"/>
              </w:rPr>
              <w:t>Ugovor o k</w:t>
            </w:r>
            <w:r w:rsidR="00D959B6" w:rsidRPr="00275AB6">
              <w:rPr>
                <w:rFonts w:cs="Times New Roman" w:hAnsi="Times New Roman" w:ascii="Times New Roman"/>
                <w:b/>
                <w:sz w:val="20"/>
                <w:szCs w:val="20"/>
              </w:rPr>
              <w:t xml:space="preserve">upoprodaji od 17.02.1994.broj SU-46133/93 upisana hipoteka na stanu za iznos od 47.351.304,00 HRD sa kamatama u iznosu od 4.862.578,00 HRD spp nositelj tog prava GRAD ZAGREB </w:t>
            </w:r>
          </w:p>
        </w:tc>
        <w:tc>
          <w:tcPr>
            <w:tcW w:type="dxa" w:w="2210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D959B6" w:rsidP="00D22608" w:rsidR="005F2901" w:rsidRPr="00275AB6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275AB6">
              <w:rPr>
                <w:rFonts w:cs="Times New Roman" w:hAnsi="Times New Roman" w:ascii="Times New Roman"/>
                <w:b/>
                <w:sz w:val="20"/>
                <w:szCs w:val="20"/>
              </w:rPr>
              <w:t xml:space="preserve">Knjiga pol.ugovora Grada Zagreba broj poduloška 25017 zk. uložak 3383 označena kao stambena zgrada Preradovićeva 36 Zagreb, sagrađena na čest.br.3346 po izmjeri čest.br.2598 k.o Centar i to stan u prizemlju desno površine 38,19 m2   </w:t>
            </w:r>
          </w:p>
        </w:tc>
      </w:tr>
      <w:tr w:rsidTr="00D22608" w:rsidR="005F2901">
        <w:tc>
          <w:tcPr>
            <w:tcW w:type="dxa" w:w="8784"/>
            <w:gridSpan w:val="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UKUPNO</w:t>
            </w:r>
          </w:p>
        </w:tc>
        <w:tc>
          <w:tcPr>
            <w:tcW w:type="dxa" w:w="1984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D959B6" w:rsidP="00616729" w:rsidR="00616729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 xml:space="preserve">10.156,96 </w:t>
            </w:r>
            <w:r w:rsidR="00616729">
              <w:rPr>
                <w:rFonts w:cs="Times New Roman" w:hAnsi="Times New Roman" w:ascii="Times New Roman"/>
                <w:b/>
                <w:sz w:val="20"/>
                <w:szCs w:val="20"/>
              </w:rPr>
              <w:t xml:space="preserve"> </w:t>
            </w: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4620"/>
            <w:gridSpan w:val="2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</w:tbl>
    <w:p w:rsidRDefault="00AB0424" w:rsidP="005F2901" w:rsidR="00AB0424">
      <w:pPr>
        <w:rPr>
          <w:rFonts w:cs="Times New Roman" w:hAnsi="Times New Roman" w:ascii="Times New Roman"/>
          <w:sz w:val="20"/>
          <w:szCs w:val="20"/>
        </w:rPr>
      </w:pPr>
    </w:p>
    <w:p w:rsidRDefault="00D959B6" w:rsidP="005F2901" w:rsidR="005F2901">
      <w:pPr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U Hrašćici, 18.03.2019</w:t>
      </w:r>
      <w:r w:rsidR="000E3FEB">
        <w:rPr>
          <w:rFonts w:cs="Times New Roman" w:hAnsi="Times New Roman" w:ascii="Times New Roman"/>
          <w:sz w:val="20"/>
          <w:szCs w:val="20"/>
        </w:rPr>
        <w:t>.godine.</w:t>
      </w: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jc w:val="center"/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jc w:val="center"/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jc w:val="center"/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 w:rsidRPr="008431B2">
      <w:pPr>
        <w:jc w:val="center"/>
        <w:rPr>
          <w:rFonts w:cs="Times New Roman" w:hAnsi="Times New Roman" w:ascii="Times New Roman"/>
          <w:b/>
          <w:sz w:val="20"/>
          <w:szCs w:val="20"/>
        </w:rPr>
      </w:pPr>
      <w:r w:rsidRPr="008431B2">
        <w:rPr>
          <w:rFonts w:cs="Times New Roman" w:hAnsi="Times New Roman" w:ascii="Times New Roman"/>
          <w:b/>
          <w:sz w:val="20"/>
          <w:szCs w:val="20"/>
        </w:rPr>
        <w:t>III. TABLICA IZLUČNOG PRAVA</w:t>
      </w:r>
    </w:p>
    <w:tbl>
      <w:tblPr>
        <w:tblStyle w:val="GridTableLight"/>
        <w:tblW w:type="auto" w:w="0"/>
        <w:tblLook w:val="04A0" w:noVBand="1" w:noHBand="0" w:lastColumn="0" w:firstColumn="1" w:lastRow="0" w:firstRow="1"/>
      </w:tblPr>
      <w:tblGrid>
        <w:gridCol w:w="2564"/>
        <w:gridCol w:w="2564"/>
        <w:gridCol w:w="2565"/>
        <w:gridCol w:w="2565"/>
        <w:gridCol w:w="2565"/>
        <w:gridCol w:w="2565"/>
      </w:tblGrid>
      <w:tr w:rsidTr="00D22608" w:rsidR="005F2901">
        <w:trPr>
          <w:trHeight w:val="749"/>
        </w:trPr>
        <w:tc>
          <w:tcPr>
            <w:tcW w:type="dxa" w:w="2564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6522F9">
              <w:rPr>
                <w:rFonts w:cs="Times New Roman" w:hAnsi="Times New Roman" w:ascii="Times New Roman"/>
                <w:sz w:val="20"/>
                <w:szCs w:val="20"/>
              </w:rPr>
              <w:t>Redni broj</w:t>
            </w:r>
          </w:p>
        </w:tc>
        <w:tc>
          <w:tcPr>
            <w:tcW w:type="dxa" w:w="2564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6522F9">
              <w:rPr>
                <w:rFonts w:cs="Times New Roman" w:hAnsi="Times New Roman" w:ascii="Times New Roman"/>
                <w:sz w:val="20"/>
                <w:szCs w:val="20"/>
              </w:rPr>
              <w:t>Ime i prezime / tvrtka ili naziv razlučnog vjerovnika</w:t>
            </w:r>
          </w:p>
        </w:tc>
        <w:tc>
          <w:tcPr>
            <w:tcW w:type="dxa" w:w="2565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6522F9">
              <w:rPr>
                <w:rFonts w:cs="Times New Roman" w:hAnsi="Times New Roman" w:ascii="Times New Roman"/>
                <w:sz w:val="20"/>
                <w:szCs w:val="20"/>
              </w:rPr>
              <w:t>OIB razlučnog vjerovnika</w:t>
            </w:r>
          </w:p>
        </w:tc>
        <w:tc>
          <w:tcPr>
            <w:tcW w:type="dxa" w:w="2565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6522F9">
              <w:rPr>
                <w:rFonts w:cs="Times New Roman" w:hAnsi="Times New Roman" w:ascii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type="dxa" w:w="2565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6522F9">
              <w:rPr>
                <w:rFonts w:cs="Times New Roman" w:hAnsi="Times New Roman" w:ascii="Times New Roman"/>
                <w:sz w:val="20"/>
                <w:szCs w:val="20"/>
              </w:rPr>
              <w:t>Pravna osnova izlučnog prava</w:t>
            </w:r>
          </w:p>
        </w:tc>
        <w:tc>
          <w:tcPr>
            <w:tcW w:type="dxa" w:w="2565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6522F9">
              <w:rPr>
                <w:rFonts w:cs="Times New Roman" w:hAnsi="Times New Roman" w:ascii="Times New Roman"/>
                <w:sz w:val="20"/>
                <w:szCs w:val="20"/>
              </w:rPr>
              <w:t>Predmet izlučnog prava</w:t>
            </w:r>
          </w:p>
        </w:tc>
      </w:tr>
      <w:tr w:rsidTr="00D22608" w:rsidR="005F2901">
        <w:tc>
          <w:tcPr>
            <w:tcW w:type="dxa" w:w="256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</w:t>
            </w: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56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NEMA</w:t>
            </w:r>
          </w:p>
        </w:tc>
        <w:tc>
          <w:tcPr>
            <w:tcW w:type="dxa" w:w="256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56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56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NEMA</w:t>
            </w:r>
          </w:p>
        </w:tc>
        <w:tc>
          <w:tcPr>
            <w:tcW w:type="dxa" w:w="256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D22608" w:rsidR="005F2901">
        <w:tc>
          <w:tcPr>
            <w:tcW w:type="dxa" w:w="256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</w:t>
            </w: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56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56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56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56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56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D22608" w:rsidR="005F2901">
        <w:tc>
          <w:tcPr>
            <w:tcW w:type="dxa" w:w="256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56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56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56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56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56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</w:tbl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AB0424" w:rsidR="005F2901">
      <w:pPr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U Hrašćici, 1</w:t>
      </w:r>
      <w:r w:rsidR="00D959B6">
        <w:rPr>
          <w:rFonts w:cs="Times New Roman" w:hAnsi="Times New Roman" w:ascii="Times New Roman"/>
          <w:sz w:val="20"/>
          <w:szCs w:val="20"/>
        </w:rPr>
        <w:t>8.03.2019</w:t>
      </w:r>
      <w:r>
        <w:rPr>
          <w:rFonts w:cs="Times New Roman" w:hAnsi="Times New Roman" w:ascii="Times New Roman"/>
          <w:sz w:val="20"/>
          <w:szCs w:val="20"/>
        </w:rPr>
        <w:t>.godine</w:t>
      </w:r>
    </w:p>
    <w:p w:rsidRDefault="00DD06DC" w:rsidR="00DD06DC">
      <w:pPr>
        <w:rPr>
          <w:rFonts w:cs="Times New Roman" w:hAnsi="Times New Roman" w:ascii="Times New Roman"/>
          <w:sz w:val="20"/>
          <w:szCs w:val="20"/>
        </w:rPr>
      </w:pPr>
    </w:p>
    <w:p w:rsidRDefault="00DD06DC" w:rsidR="00DD06DC">
      <w:pPr>
        <w:rPr>
          <w:rFonts w:cs="Times New Roman" w:hAnsi="Times New Roman" w:ascii="Times New Roman"/>
          <w:sz w:val="20"/>
          <w:szCs w:val="20"/>
        </w:rPr>
      </w:pPr>
    </w:p>
    <w:p w:rsidRDefault="00DD06DC" w:rsidR="00DD06DC">
      <w:pPr>
        <w:rPr>
          <w:rFonts w:cs="Times New Roman" w:hAnsi="Times New Roman" w:ascii="Times New Roman"/>
          <w:sz w:val="20"/>
          <w:szCs w:val="20"/>
        </w:rPr>
      </w:pPr>
    </w:p>
    <w:p w:rsidRDefault="00DD06DC" w:rsidR="00DD06DC">
      <w:pPr>
        <w:rPr>
          <w:rFonts w:cs="Times New Roman" w:hAnsi="Times New Roman" w:ascii="Times New Roman"/>
          <w:sz w:val="20"/>
          <w:szCs w:val="20"/>
        </w:rPr>
      </w:pPr>
    </w:p>
    <w:p w:rsidRDefault="00DD06DC" w:rsidR="00DD06DC">
      <w:pPr>
        <w:rPr>
          <w:rFonts w:cs="Times New Roman" w:hAnsi="Times New Roman" w:ascii="Times New Roman"/>
          <w:sz w:val="20"/>
          <w:szCs w:val="20"/>
        </w:rPr>
      </w:pPr>
    </w:p>
    <w:p w:rsidRDefault="00DD06DC" w:rsidR="00DD06DC">
      <w:pPr>
        <w:rPr>
          <w:rFonts w:cs="Times New Roman" w:hAnsi="Times New Roman" w:ascii="Times New Roman"/>
          <w:sz w:val="20"/>
          <w:szCs w:val="20"/>
        </w:rPr>
      </w:pPr>
    </w:p>
    <w:p w:rsidRDefault="00DD06DC" w:rsidR="00DD06DC">
      <w:pPr>
        <w:rPr>
          <w:rFonts w:cs="Times New Roman" w:hAnsi="Times New Roman" w:ascii="Times New Roman"/>
          <w:sz w:val="20"/>
          <w:szCs w:val="20"/>
        </w:rPr>
      </w:pPr>
    </w:p>
    <w:p w:rsidRDefault="00AB0424" w:rsidR="00AB0424">
      <w:pPr>
        <w:rPr>
          <w:rFonts w:cs="Times New Roman" w:hAnsi="Times New Roman" w:ascii="Times New Roman"/>
          <w:sz w:val="20"/>
          <w:szCs w:val="20"/>
        </w:rPr>
      </w:pPr>
    </w:p>
    <w:p w:rsidRDefault="00EA25D3" w:rsidR="00EA25D3">
      <w:pPr>
        <w:rPr>
          <w:rFonts w:cs="Times New Roman" w:hAnsi="Times New Roman" w:ascii="Times New Roman"/>
          <w:sz w:val="20"/>
          <w:szCs w:val="20"/>
        </w:rPr>
      </w:pPr>
    </w:p>
    <w:p w:rsidRDefault="00DD06DC" w:rsidP="00DD06DC" w:rsidR="00DD06DC">
      <w:pPr>
        <w:pBdr>
          <w:bottom w:space="1" w:sz="12" w:color="auto" w:val="single"/>
        </w:pBdr>
        <w:spacing w:lineRule="auto" w:line="288"/>
        <w:jc w:val="center"/>
        <w:rPr>
          <w:rFonts w:cs="Arial" w:hAnsi="Century Gothic" w:ascii="Century Gothic"/>
          <w:b/>
          <w:sz w:val="28"/>
          <w:szCs w:val="28"/>
        </w:rPr>
      </w:pPr>
      <w:r w:rsidRPr="00B7616C">
        <w:rPr>
          <w:rFonts w:cs="Arial" w:hAnsi="Century Gothic" w:ascii="Century Gothic"/>
          <w:b/>
          <w:sz w:val="28"/>
          <w:szCs w:val="28"/>
        </w:rPr>
        <w:t>STEČAJNA MASA IZA  RUBERG  d.</w:t>
      </w:r>
      <w:r>
        <w:rPr>
          <w:rFonts w:cs="Arial" w:hAnsi="Century Gothic" w:ascii="Century Gothic"/>
          <w:b/>
          <w:sz w:val="28"/>
          <w:szCs w:val="28"/>
        </w:rPr>
        <w:t>o.o. u stečaju  Hrašćica,</w:t>
      </w:r>
    </w:p>
    <w:p w:rsidRDefault="00DD06DC" w:rsidP="00DD06DC" w:rsidR="00DD06DC">
      <w:pPr>
        <w:pBdr>
          <w:bottom w:space="1" w:sz="12" w:color="auto" w:val="single"/>
        </w:pBdr>
        <w:spacing w:lineRule="auto" w:line="288"/>
        <w:jc w:val="center"/>
        <w:rPr>
          <w:rFonts w:cs="Arial" w:hAnsi="Century Gothic" w:ascii="Century Gothic"/>
          <w:b/>
          <w:sz w:val="28"/>
          <w:szCs w:val="28"/>
        </w:rPr>
      </w:pPr>
      <w:r>
        <w:rPr>
          <w:rFonts w:cs="Arial" w:hAnsi="Century Gothic" w:ascii="Century Gothic"/>
          <w:b/>
          <w:sz w:val="28"/>
          <w:szCs w:val="28"/>
        </w:rPr>
        <w:t xml:space="preserve">Braće Radić 1., </w:t>
      </w:r>
      <w:r w:rsidRPr="00B7616C">
        <w:rPr>
          <w:rFonts w:cs="Arial" w:hAnsi="Century Gothic" w:ascii="Century Gothic"/>
          <w:b/>
          <w:sz w:val="28"/>
          <w:szCs w:val="28"/>
        </w:rPr>
        <w:t>42000 Varaždin, OIB: 69163092319</w:t>
      </w:r>
    </w:p>
    <w:p w:rsidRDefault="00DD06DC" w:rsidP="00DD06DC" w:rsidR="00DD06DC" w:rsidRPr="00B7616C">
      <w:pPr>
        <w:pBdr>
          <w:bottom w:space="1" w:sz="12" w:color="auto" w:val="single"/>
        </w:pBdr>
        <w:spacing w:lineRule="auto" w:line="288"/>
        <w:jc w:val="center"/>
        <w:rPr>
          <w:rFonts w:cs="Arial" w:hAnsi="Century Gothic" w:ascii="Century Gothic"/>
          <w:b/>
          <w:sz w:val="28"/>
          <w:szCs w:val="28"/>
        </w:rPr>
      </w:pPr>
      <w:r w:rsidRPr="00B7616C">
        <w:rPr>
          <w:rFonts w:cs="Arial" w:hAnsi="Century Gothic" w:ascii="Century Gothic"/>
          <w:b/>
          <w:sz w:val="28"/>
          <w:szCs w:val="28"/>
        </w:rPr>
        <w:t>(raniji OIB: 32383575430)</w:t>
      </w:r>
    </w:p>
    <w:p w:rsidRDefault="00DD06DC" w:rsidP="00DD06DC" w:rsidR="00DD06DC">
      <w:pPr>
        <w:pBdr>
          <w:bottom w:space="1" w:sz="12" w:color="auto" w:val="single"/>
        </w:pBdr>
        <w:spacing w:lineRule="auto" w:line="288"/>
        <w:jc w:val="center"/>
        <w:rPr>
          <w:rFonts w:cs="Arial" w:hAnsi="Century Gothic" w:ascii="Century Gothic"/>
          <w:b/>
          <w:sz w:val="28"/>
          <w:szCs w:val="28"/>
        </w:rPr>
      </w:pPr>
      <w:r>
        <w:rPr>
          <w:rFonts w:cs="Arial" w:hAnsi="Century Gothic" w:ascii="Century Gothic"/>
          <w:b/>
          <w:sz w:val="28"/>
          <w:szCs w:val="28"/>
        </w:rPr>
        <w:t>S</w:t>
      </w:r>
      <w:r w:rsidRPr="00483898">
        <w:rPr>
          <w:rFonts w:cs="Arial" w:hAnsi="Century Gothic" w:ascii="Century Gothic"/>
          <w:b/>
          <w:sz w:val="28"/>
          <w:szCs w:val="28"/>
        </w:rPr>
        <w:t>tečajni upravitelj:</w:t>
      </w:r>
      <w:r>
        <w:rPr>
          <w:rFonts w:cs="Arial" w:hAnsi="Century Gothic" w:ascii="Century Gothic"/>
          <w:b/>
          <w:sz w:val="28"/>
          <w:szCs w:val="28"/>
        </w:rPr>
        <w:t xml:space="preserve"> </w:t>
      </w:r>
      <w:r w:rsidRPr="00483898">
        <w:rPr>
          <w:rFonts w:cs="Arial" w:hAnsi="Century Gothic" w:ascii="Century Gothic"/>
          <w:b/>
          <w:sz w:val="28"/>
          <w:szCs w:val="28"/>
        </w:rPr>
        <w:t>Berislav Maksimović</w:t>
      </w:r>
    </w:p>
    <w:p w:rsidRDefault="00DD06DC" w:rsidP="00DD06DC" w:rsidR="00DD06DC" w:rsidRPr="009C3151">
      <w:pPr>
        <w:pBdr>
          <w:bottom w:space="1" w:sz="12" w:color="auto" w:val="single"/>
        </w:pBdr>
        <w:spacing w:lineRule="auto" w:line="288"/>
        <w:jc w:val="center"/>
        <w:rPr>
          <w:rFonts w:cs="Arial" w:hAnsi="Century Gothic" w:ascii="Century Gothic"/>
          <w:b/>
          <w:sz w:val="28"/>
          <w:szCs w:val="28"/>
        </w:rPr>
      </w:pPr>
      <w:r>
        <w:rPr>
          <w:rFonts w:cs="Arial" w:hAnsi="Century Gothic" w:ascii="Century Gothic"/>
          <w:b/>
          <w:sz w:val="28"/>
          <w:szCs w:val="28"/>
        </w:rPr>
        <w:t>Posl. broj 48 :St –2814/2018</w:t>
      </w:r>
    </w:p>
    <w:p w:rsidRDefault="00DD06DC" w:rsidP="00DD06DC" w:rsidR="00DD06DC">
      <w:pPr>
        <w:jc w:val="center"/>
        <w:rPr>
          <w:rFonts w:cs="Arial" w:hAnsi="Century Gothic" w:ascii="Century Gothic"/>
          <w:b/>
          <w:sz w:val="28"/>
          <w:szCs w:val="28"/>
        </w:rPr>
      </w:pPr>
    </w:p>
    <w:p w:rsidRDefault="00DD06DC" w:rsidP="00DD06DC" w:rsidR="00DD06DC">
      <w:pPr>
        <w:jc w:val="center"/>
        <w:rPr>
          <w:rFonts w:hAnsi="Century Gothic" w:ascii="Century Gothic"/>
          <w:b/>
          <w:sz w:val="28"/>
          <w:szCs w:val="28"/>
        </w:rPr>
      </w:pPr>
      <w:r>
        <w:rPr>
          <w:rFonts w:hAnsi="Century Gothic" w:ascii="Century Gothic"/>
          <w:b/>
          <w:sz w:val="28"/>
          <w:szCs w:val="28"/>
        </w:rPr>
        <w:t>POPIS DUŽNIKOVIH VJEROVNIKA ( čl.222. SZ )</w:t>
      </w:r>
    </w:p>
    <w:p w:rsidRDefault="00DD06DC" w:rsidP="00DD06DC" w:rsidR="00DD06DC">
      <w:pPr>
        <w:jc w:val="center"/>
        <w:rPr>
          <w:rFonts w:hAnsi="Century Gothic" w:ascii="Century Gothic"/>
          <w:b/>
          <w:sz w:val="28"/>
          <w:szCs w:val="28"/>
        </w:rPr>
      </w:pPr>
    </w:p>
    <w:p w:rsidRDefault="00DD06DC" w:rsidP="00DD06DC" w:rsidR="00DD06DC">
      <w:pPr>
        <w:rPr>
          <w:rFonts w:cs="Arial" w:hAnsi="Century Gothic" w:ascii="Century Gothic"/>
          <w:b/>
          <w:sz w:val="32"/>
          <w:szCs w:val="32"/>
        </w:rPr>
      </w:pPr>
    </w:p>
    <w:tbl>
      <w:tblPr>
        <w:tblW w:type="dxa" w:w="936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971"/>
        <w:gridCol w:w="2408"/>
        <w:gridCol w:w="2272"/>
      </w:tblGrid>
      <w:tr w:rsidTr="00640BF3" w:rsidR="00DD06DC">
        <w:tc>
          <w:tcPr>
            <w:tcW w:type="dxa" w:w="709"/>
            <w:tcBorders>
              <w:top w:space="0" w:sz="4" w:color="auto" w:val="double"/>
              <w:left w:space="0" w:sz="4" w:color="auto" w:val="doub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DD06DC" w:rsidP="00640BF3" w:rsidR="00DD06DC">
            <w:pPr>
              <w:shd w:fill="F2F2F2" w:color="auto" w:val="clea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R.br</w:t>
            </w:r>
          </w:p>
        </w:tc>
        <w:tc>
          <w:tcPr>
            <w:tcW w:type="dxa" w:w="3971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DD06DC" w:rsidP="00640BF3" w:rsidR="00DD06DC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NAZIV I ADRESA DUŽNIKOVIH VJEROVNIKA</w:t>
            </w:r>
          </w:p>
        </w:tc>
        <w:tc>
          <w:tcPr>
            <w:tcW w:type="dxa" w:w="2408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DD06DC" w:rsidP="00640BF3" w:rsidR="00DD06DC">
            <w:pPr>
              <w:shd w:fill="F2F2F2" w:color="auto" w:val="clea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 xml:space="preserve">OSNOV TRAŽBINE </w:t>
            </w:r>
          </w:p>
        </w:tc>
        <w:tc>
          <w:tcPr>
            <w:tcW w:type="dxa" w:w="2272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double"/>
            </w:tcBorders>
            <w:shd w:fill="F2F2F2" w:color="auto" w:val="clear"/>
            <w:hideMark/>
          </w:tcPr>
          <w:p w:rsidRDefault="00DD06DC" w:rsidP="00640BF3" w:rsidR="00DD06DC">
            <w:pPr>
              <w:shd w:fill="F2F2F2" w:color="auto" w:val="clea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 xml:space="preserve">IZNOS TRAŽBINE U KN </w:t>
            </w:r>
          </w:p>
        </w:tc>
      </w:tr>
      <w:tr w:rsidTr="00640BF3" w:rsidR="00DD06DC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>
            <w:pPr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1.</w:t>
            </w:r>
          </w:p>
          <w:p w:rsidRDefault="00DD06DC" w:rsidP="00640BF3" w:rsidR="00DD06DC">
            <w:pPr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>
            <w:pPr>
              <w:jc w:val="center"/>
              <w:rPr>
                <w:rFonts w:cs="Arial" w:hAnsi="Century Gothic" w:ascii="Century Gothic"/>
              </w:rPr>
            </w:pP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>
            <w:pPr>
              <w:rPr>
                <w:rFonts w:hAnsi="Book Antiqua" w:ascii="Book Antiqua"/>
                <w:b/>
              </w:rPr>
            </w:pPr>
          </w:p>
          <w:p w:rsidRDefault="00DD06DC" w:rsidP="00640BF3" w:rsidR="00DD06DC" w:rsidRPr="006E4DAA">
            <w:pPr>
              <w:rPr>
                <w:rFonts w:hAnsi="Book Antiqua" w:ascii="Book Antiqua"/>
              </w:rPr>
            </w:pPr>
            <w:r w:rsidRPr="006E4DAA">
              <w:rPr>
                <w:rFonts w:cs="Arial" w:hAnsi="Century Gothic" w:ascii="Century Gothic"/>
              </w:rPr>
              <w:t xml:space="preserve">GRAD ZAGREB </w:t>
            </w:r>
            <w:r>
              <w:rPr>
                <w:rFonts w:cs="Arial" w:hAnsi="Century Gothic" w:ascii="Century Gothic"/>
              </w:rPr>
              <w:t>OIB:</w:t>
            </w:r>
            <w:r w:rsidRPr="006E4DAA">
              <w:rPr>
                <w:rFonts w:hAnsi="Book Antiqua" w:ascii="Book Antiqua"/>
              </w:rPr>
              <w:t xml:space="preserve">61817894937  Trg Stjepana Radić1 1, ZAGREB </w:t>
            </w:r>
          </w:p>
          <w:p w:rsidRDefault="00DD06DC" w:rsidP="00640BF3" w:rsidR="00DD06DC">
            <w:pPr>
              <w:rPr>
                <w:rFonts w:cs="Arial" w:hAnsi="Century Gothic" w:ascii="Century Gothic"/>
              </w:rPr>
            </w:pP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6E4DAA">
            <w:pPr>
              <w:rPr>
                <w:rFonts w:cs="Arial" w:hAnsi="Book Antiqua" w:ascii="Book Antiqua"/>
              </w:rPr>
            </w:pPr>
            <w:r w:rsidRPr="006E4DAA">
              <w:rPr>
                <w:rFonts w:hAnsi="Book Antiqua" w:ascii="Book Antiqua"/>
              </w:rPr>
              <w:t>Izvadak Iz posl.knjiga,obračun kamata , za otplatu stana</w:t>
            </w:r>
            <w:r w:rsidRPr="006E4DAA">
              <w:rPr>
                <w:rFonts w:eastAsia="Calibri" w:hAnsi="Book Antiqua" w:ascii="Book Antiqua"/>
                <w:sz w:val="20"/>
                <w:szCs w:val="20"/>
              </w:rPr>
              <w:t xml:space="preserve"> Ovršna isprava rješenje o ovrsi</w:t>
            </w:r>
          </w:p>
          <w:p w:rsidRDefault="00DD06DC" w:rsidP="00640BF3" w:rsidR="00DD06DC" w:rsidRPr="006E4DAA">
            <w:pPr>
              <w:rPr>
                <w:rFonts w:cs="Arial" w:hAnsi="Book Antiqua" w:ascii="Book Antiqua"/>
              </w:rPr>
            </w:pPr>
          </w:p>
        </w:tc>
        <w:tc>
          <w:tcPr>
            <w:tcW w:type="dxa" w:w="2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</w:tcPr>
          <w:p w:rsidRDefault="00DD06DC" w:rsidP="00640BF3" w:rsidR="00DD06DC" w:rsidRPr="00EB39B6">
            <w:pPr>
              <w:jc w:val="center"/>
              <w:rPr>
                <w:rFonts w:cs="Arial" w:hAnsi="Book Antiqua" w:ascii="Book Antiqua"/>
              </w:rPr>
            </w:pPr>
          </w:p>
          <w:p w:rsidRDefault="00DD06DC" w:rsidP="00640BF3" w:rsidR="00DD06DC" w:rsidRPr="00B7616C">
            <w:pPr>
              <w:jc w:val="center"/>
              <w:rPr>
                <w:rFonts w:eastAsia="Calibri" w:hAnsi="Book Antiqua" w:ascii="Book Antiqua"/>
                <w:b/>
              </w:rPr>
            </w:pPr>
            <w:r w:rsidRPr="00B7616C">
              <w:rPr>
                <w:rFonts w:eastAsia="Calibri" w:hAnsi="Book Antiqua" w:ascii="Book Antiqua"/>
                <w:b/>
              </w:rPr>
              <w:t>882,60</w:t>
            </w:r>
          </w:p>
          <w:p w:rsidRDefault="00DD06DC" w:rsidP="00640BF3" w:rsidR="00DD06DC" w:rsidRPr="00EB39B6">
            <w:pPr>
              <w:jc w:val="center"/>
              <w:rPr>
                <w:rFonts w:cs="Arial" w:hAnsi="Book Antiqua" w:ascii="Book Antiqua"/>
              </w:rPr>
            </w:pPr>
          </w:p>
        </w:tc>
      </w:tr>
      <w:tr w:rsidTr="00640BF3" w:rsidR="00DD06DC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>
            <w:pPr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>
            <w:pPr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2.</w:t>
            </w:r>
          </w:p>
          <w:p w:rsidRDefault="00DD06DC" w:rsidP="00640BF3" w:rsidR="00DD06DC">
            <w:pPr>
              <w:jc w:val="center"/>
              <w:rPr>
                <w:rFonts w:cs="Arial" w:hAnsi="Century Gothic" w:ascii="Century Gothic"/>
              </w:rPr>
            </w:pP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>
            <w:pPr>
              <w:rPr>
                <w:rFonts w:hAnsi="Book Antiqua" w:ascii="Book Antiqua"/>
                <w:b/>
              </w:rPr>
            </w:pPr>
          </w:p>
          <w:p w:rsidRDefault="00DD06DC" w:rsidP="00640BF3" w:rsidR="00DD06DC">
            <w:pPr>
              <w:rPr>
                <w:rFonts w:hAnsi="Book Antiqua" w:ascii="Book Antiqua"/>
              </w:rPr>
            </w:pPr>
            <w:r w:rsidRPr="006E4DAA">
              <w:rPr>
                <w:rFonts w:hAnsi="Book Antiqua" w:ascii="Book Antiqua"/>
              </w:rPr>
              <w:t xml:space="preserve">HEP  ELEKTRA d.o.o </w:t>
            </w:r>
            <w:r>
              <w:rPr>
                <w:rFonts w:hAnsi="Book Antiqua" w:ascii="Book Antiqua"/>
              </w:rPr>
              <w:t xml:space="preserve">Zagreb </w:t>
            </w:r>
          </w:p>
          <w:p w:rsidRDefault="00DD06DC" w:rsidP="00640BF3" w:rsidR="00DD06DC">
            <w:pPr>
              <w:rPr>
                <w:rFonts w:hAnsi="Book Antiqua" w:ascii="Book Antiqua"/>
              </w:rPr>
            </w:pPr>
            <w:r w:rsidRPr="006E4DAA">
              <w:rPr>
                <w:rFonts w:hAnsi="Book Antiqua" w:ascii="Book Antiqua"/>
              </w:rPr>
              <w:t xml:space="preserve">Ulica grada Vukovara Zagreb </w:t>
            </w:r>
          </w:p>
          <w:p w:rsidRDefault="00DD06DC" w:rsidP="00640BF3" w:rsidR="00DD06DC" w:rsidRPr="006E4DAA">
            <w:pPr>
              <w:rPr>
                <w:rFonts w:hAnsi="Book Antiqua" w:ascii="Book Antiqua"/>
              </w:rPr>
            </w:pPr>
            <w:r w:rsidRPr="006E4DAA">
              <w:rPr>
                <w:rFonts w:hAnsi="Book Antiqua" w:ascii="Book Antiqua"/>
              </w:rPr>
              <w:t>OIB:</w:t>
            </w:r>
            <w:r w:rsidRPr="006E4DAA">
              <w:rPr>
                <w:rFonts w:cs="Arial" w:hAnsi="Book Antiqua" w:ascii="Book Antiqua"/>
              </w:rPr>
              <w:t xml:space="preserve"> 43965974818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6E4DAA">
            <w:pPr>
              <w:rPr>
                <w:rFonts w:eastAsia="Calibri"/>
              </w:rPr>
            </w:pPr>
            <w:r w:rsidRPr="006E4DAA">
              <w:rPr>
                <w:rFonts w:eastAsia="Calibri"/>
              </w:rPr>
              <w:t xml:space="preserve">Izvod iz poslov.knjiga računi, za el. Energiju Specifikacija  kamata, </w:t>
            </w:r>
            <w:r w:rsidRPr="006E4DAA">
              <w:t>Ovršna isprava rješenje o ovrsi</w:t>
            </w:r>
            <w:r w:rsidRPr="006E4DAA">
              <w:rPr>
                <w:rFonts w:eastAsia="Calibri"/>
              </w:rPr>
              <w:t xml:space="preserve"> </w:t>
            </w:r>
          </w:p>
          <w:p w:rsidRDefault="00DD06DC" w:rsidP="00640BF3" w:rsidR="00DD06DC" w:rsidRPr="00740D1E">
            <w:pPr>
              <w:rPr>
                <w:rFonts w:cs="Arial" w:hAnsi="Book Antiqua" w:ascii="Book Antiqua"/>
              </w:rPr>
            </w:pPr>
          </w:p>
        </w:tc>
        <w:tc>
          <w:tcPr>
            <w:tcW w:type="dxa" w:w="2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</w:tcPr>
          <w:p w:rsidRDefault="00DD06DC" w:rsidP="00640BF3" w:rsidR="00DD06DC">
            <w:pPr>
              <w:jc w:val="center"/>
              <w:rPr>
                <w:rFonts w:hAnsi="Book Antiqua" w:ascii="Book Antiqua"/>
              </w:rPr>
            </w:pPr>
          </w:p>
          <w:p w:rsidRDefault="00DD06DC" w:rsidP="00640BF3" w:rsidR="00DD06DC" w:rsidRPr="008A6CA9">
            <w:pPr>
              <w:jc w:val="center"/>
              <w:rPr>
                <w:rFonts w:cs="Arial" w:hAnsi="Century Gothic" w:ascii="Century Gothic"/>
                <w:b/>
              </w:rPr>
            </w:pPr>
            <w:r w:rsidRPr="008A6CA9">
              <w:rPr>
                <w:rFonts w:hAnsi="Book Antiqua" w:ascii="Book Antiqua"/>
                <w:b/>
              </w:rPr>
              <w:t xml:space="preserve">13.007,21 </w:t>
            </w:r>
          </w:p>
        </w:tc>
      </w:tr>
      <w:tr w:rsidTr="00640BF3" w:rsidR="00DD06DC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>
            <w:pPr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>
            <w:pPr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3</w:t>
            </w:r>
          </w:p>
          <w:p w:rsidRDefault="00DD06DC" w:rsidP="00640BF3" w:rsidR="00DD06DC">
            <w:pPr>
              <w:jc w:val="center"/>
              <w:rPr>
                <w:rFonts w:cs="Arial" w:hAnsi="Century Gothic" w:ascii="Century Gothic"/>
              </w:rPr>
            </w:pP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>
            <w:pPr>
              <w:rPr>
                <w:rFonts w:cs="Arial" w:hAnsi="Book Antiqua" w:ascii="Book Antiqua"/>
              </w:rPr>
            </w:pPr>
          </w:p>
          <w:p w:rsidRDefault="00DD06DC" w:rsidP="00640BF3" w:rsidR="00DD06DC" w:rsidRPr="006E4DAA">
            <w:pPr>
              <w:rPr>
                <w:rFonts w:hAnsi="Book Antiqua" w:ascii="Book Antiqua"/>
              </w:rPr>
            </w:pPr>
            <w:r w:rsidRPr="006E4DAA">
              <w:rPr>
                <w:rFonts w:cs="Arial" w:hAnsi="Book Antiqua" w:ascii="Book Antiqua"/>
              </w:rPr>
              <w:t>HRVATSKE VODE OIB:</w:t>
            </w:r>
            <w:r w:rsidRPr="006E4DAA">
              <w:t>28921383001</w:t>
            </w:r>
            <w:r w:rsidRPr="006E4DAA">
              <w:rPr>
                <w:rFonts w:hAnsi="Book Antiqua" w:ascii="Book Antiqua"/>
              </w:rPr>
              <w:t xml:space="preserve"> Ulica grada Vukovara 220 Zagreb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6E4DAA">
            <w:r w:rsidRPr="006E4DAA">
              <w:t xml:space="preserve">Izvadak iz posl.knjiga za naknadu  za uređenje  </w:t>
            </w:r>
            <w:r w:rsidRPr="006E4DAA">
              <w:rPr>
                <w:rFonts w:eastAsia="Calibri"/>
              </w:rPr>
              <w:t>Ovršna isprava</w:t>
            </w:r>
            <w:r w:rsidRPr="006E4DAA">
              <w:t xml:space="preserve"> </w:t>
            </w:r>
          </w:p>
        </w:tc>
        <w:tc>
          <w:tcPr>
            <w:tcW w:type="dxa" w:w="2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</w:tcPr>
          <w:p w:rsidRDefault="00DD06DC" w:rsidP="00640BF3" w:rsidR="00DD06DC"/>
          <w:p w:rsidRDefault="00DD06DC" w:rsidP="00640BF3" w:rsidR="00DD06DC" w:rsidRPr="00EB39B6">
            <w:pPr>
              <w:jc w:val="center"/>
              <w:rPr>
                <w:b/>
              </w:rPr>
            </w:pPr>
            <w:r w:rsidRPr="00EB39B6">
              <w:rPr>
                <w:b/>
              </w:rPr>
              <w:t>800,62</w:t>
            </w:r>
          </w:p>
          <w:p w:rsidRDefault="00DD06DC" w:rsidP="00640BF3" w:rsidR="00DD06DC">
            <w:pPr>
              <w:jc w:val="center"/>
              <w:rPr>
                <w:rFonts w:cs="Arial" w:hAnsi="Century Gothic" w:ascii="Century Gothic"/>
              </w:rPr>
            </w:pPr>
          </w:p>
        </w:tc>
      </w:tr>
      <w:tr w:rsidTr="00640BF3" w:rsidR="00DD06DC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>
            <w:pPr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>
            <w:pPr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>
            <w:pPr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4</w:t>
            </w:r>
          </w:p>
          <w:p w:rsidRDefault="00DD06DC" w:rsidP="00640BF3" w:rsidR="00DD06DC">
            <w:pPr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>
            <w:pPr>
              <w:jc w:val="center"/>
              <w:rPr>
                <w:rFonts w:cs="Arial" w:hAnsi="Century Gothic" w:ascii="Century Gothic"/>
              </w:rPr>
            </w:pP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>
            <w:pPr>
              <w:rPr>
                <w:rFonts w:hAnsi="Book Antiqua" w:ascii="Book Antiqua"/>
              </w:rPr>
            </w:pPr>
          </w:p>
          <w:p w:rsidRDefault="00DD06DC" w:rsidP="00640BF3" w:rsidR="00DD06DC">
            <w:pPr>
              <w:rPr>
                <w:rFonts w:hAnsi="Book Antiqua" w:ascii="Book Antiqua"/>
              </w:rPr>
            </w:pPr>
          </w:p>
          <w:p w:rsidRDefault="00DD06DC" w:rsidP="00640BF3" w:rsidR="00DD06DC" w:rsidRPr="006E4DAA">
            <w:pPr>
              <w:rPr>
                <w:rFonts w:hAnsi="Book Antiqua" w:ascii="Book Antiqua"/>
              </w:rPr>
            </w:pPr>
            <w:r w:rsidRPr="006E4DAA">
              <w:rPr>
                <w:rFonts w:hAnsi="Book Antiqua" w:ascii="Book Antiqua"/>
              </w:rPr>
              <w:t xml:space="preserve">RH MINISTARSTVO FINANCIJA </w:t>
            </w:r>
          </w:p>
          <w:p w:rsidRDefault="00DD06DC" w:rsidP="00640BF3" w:rsidR="00DD06DC">
            <w:pPr>
              <w:rPr>
                <w:rFonts w:hAnsi="Book Antiqua" w:ascii="Book Antiqua"/>
                <w:b/>
              </w:rPr>
            </w:pPr>
            <w:r w:rsidRPr="006E4DAA">
              <w:rPr>
                <w:rFonts w:hAnsi="Book Antiqua" w:ascii="Book Antiqua"/>
              </w:rPr>
              <w:t>POREZNA UPRAVA Područni ured Zagreb</w:t>
            </w:r>
            <w:r>
              <w:rPr>
                <w:rFonts w:hAnsi="Book Antiqua" w:ascii="Book Antiqua"/>
              </w:rPr>
              <w:t>,</w:t>
            </w:r>
            <w:r>
              <w:rPr>
                <w:rFonts w:hAnsi="Book Antiqua" w:ascii="Book Antiqua"/>
                <w:b/>
              </w:rPr>
              <w:t xml:space="preserve"> </w:t>
            </w:r>
            <w:r w:rsidRPr="00DE6962">
              <w:rPr>
                <w:rFonts w:hAnsi="Book Antiqua" w:ascii="Book Antiqua"/>
              </w:rPr>
              <w:t>OIB:18683136487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6E4DAA">
            <w:pPr>
              <w:rPr>
                <w:rFonts w:cs="Arial" w:hAnsi="Book Antiqua" w:ascii="Book Antiqua"/>
              </w:rPr>
            </w:pPr>
            <w:r w:rsidRPr="006E4DAA">
              <w:rPr>
                <w:rFonts w:eastAsia="Calibri"/>
              </w:rPr>
              <w:t>Prijava PDV-a, iz 2013.g. 2014. 2015.g.  porez na tvrtku,članarina HGK   Obrazac ID  ovjereni izlist stanja računa porezno rješenje, Ovršna isprava</w:t>
            </w:r>
          </w:p>
          <w:p w:rsidRDefault="00DD06DC" w:rsidP="00640BF3" w:rsidR="00DD06DC" w:rsidRPr="00C36B32">
            <w:pPr>
              <w:rPr>
                <w:rFonts w:cs="Arial" w:hAnsi="Century Gothic" w:ascii="Century Gothic"/>
              </w:rPr>
            </w:pPr>
          </w:p>
        </w:tc>
        <w:tc>
          <w:tcPr>
            <w:tcW w:type="dxa" w:w="2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</w:tcPr>
          <w:p w:rsidRDefault="00DD06DC" w:rsidP="00640BF3" w:rsidR="00DD06DC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</w:p>
          <w:p w:rsidRDefault="00DD06DC" w:rsidP="00640BF3" w:rsidR="00DD06DC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</w:p>
          <w:p w:rsidRDefault="00DD06DC" w:rsidP="00640BF3" w:rsidR="00DD06DC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</w:p>
          <w:p w:rsidRDefault="00DD06DC" w:rsidP="00640BF3" w:rsidR="00DD06DC">
            <w:pPr>
              <w:jc w:val="center"/>
              <w:rPr>
                <w:rFonts w:cs="Arial" w:hAnsi="Century Gothic" w:ascii="Century Gothic"/>
              </w:rPr>
            </w:pPr>
            <w:r w:rsidRPr="00EB39B6">
              <w:rPr>
                <w:rFonts w:eastAsia="Calibri"/>
                <w:b/>
                <w:sz w:val="20"/>
                <w:szCs w:val="20"/>
              </w:rPr>
              <w:t>7.101,00</w:t>
            </w:r>
          </w:p>
        </w:tc>
      </w:tr>
      <w:tr w:rsidTr="00640BF3" w:rsidR="00DD06DC"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double"/>
              <w:right w:space="0" w:sz="4" w:color="auto" w:val="single"/>
            </w:tcBorders>
          </w:tcPr>
          <w:p w:rsidRDefault="00DD06DC" w:rsidP="00640BF3" w:rsidR="00DD06DC">
            <w:pPr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>
            <w:pPr>
              <w:jc w:val="center"/>
              <w:rPr>
                <w:rFonts w:cs="Arial" w:hAnsi="Century Gothic" w:ascii="Century Gothic"/>
              </w:rPr>
            </w:pP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hideMark/>
          </w:tcPr>
          <w:p w:rsidRDefault="00DD06DC" w:rsidP="00640BF3" w:rsidR="00DD06DC" w:rsidRPr="002632D1">
            <w:pPr>
              <w:rPr>
                <w:rFonts w:cs="Arial" w:hAnsi="Book Antiqua" w:ascii="Book Antiqua"/>
                <w:b/>
              </w:rPr>
            </w:pPr>
            <w:r w:rsidRPr="002632D1">
              <w:rPr>
                <w:rFonts w:cs="Arial" w:hAnsi="Book Antiqua" w:ascii="Book Antiqua"/>
                <w:b/>
              </w:rPr>
              <w:t xml:space="preserve">UKUPAN IZNOS DUŽNIKOVIH VJEROVNIKA 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</w:tcPr>
          <w:p w:rsidRDefault="00DD06DC" w:rsidP="00640BF3" w:rsidR="00DD06DC">
            <w:pPr>
              <w:jc w:val="center"/>
              <w:rPr>
                <w:rFonts w:cs="Arial" w:hAnsi="Century Gothic" w:ascii="Century Gothic"/>
                <w:b/>
              </w:rPr>
            </w:pPr>
          </w:p>
        </w:tc>
        <w:tc>
          <w:tcPr>
            <w:tcW w:type="dxa" w:w="2272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double"/>
            </w:tcBorders>
          </w:tcPr>
          <w:p w:rsidRDefault="00DD06DC" w:rsidP="00640BF3" w:rsidR="00DD06DC">
            <w:pPr>
              <w:tabs>
                <w:tab w:pos="1026" w:val="center"/>
                <w:tab w:pos="2052" w:val="right"/>
              </w:tabs>
              <w:jc w:val="center"/>
              <w:rPr>
                <w:rFonts w:eastAsia="Calibri"/>
                <w:b/>
                <w:sz w:val="20"/>
                <w:szCs w:val="20"/>
              </w:rPr>
            </w:pPr>
          </w:p>
          <w:p w:rsidRDefault="00DD06DC" w:rsidP="00640BF3" w:rsidR="00DD06DC">
            <w:pPr>
              <w:tabs>
                <w:tab w:pos="1026" w:val="center"/>
                <w:tab w:pos="2052" w:val="right"/>
              </w:tabs>
              <w:jc w:val="center"/>
              <w:rPr>
                <w:rFonts w:cs="Arial" w:hAnsi="Century Gothic" w:ascii="Century Gothic"/>
                <w:b/>
              </w:rPr>
            </w:pPr>
            <w:r w:rsidRPr="00EB39B6">
              <w:rPr>
                <w:rFonts w:eastAsia="Calibri"/>
                <w:b/>
                <w:sz w:val="20"/>
                <w:szCs w:val="20"/>
              </w:rPr>
              <w:t>21.791,43</w:t>
            </w:r>
          </w:p>
          <w:p w:rsidRDefault="00DD06DC" w:rsidP="00640BF3" w:rsidR="00DD06DC">
            <w:pPr>
              <w:tabs>
                <w:tab w:pos="1026" w:val="center"/>
                <w:tab w:pos="2052" w:val="right"/>
              </w:tabs>
              <w:jc w:val="center"/>
              <w:rPr>
                <w:rFonts w:cs="Arial" w:hAnsi="Century Gothic" w:ascii="Century Gothic"/>
                <w:b/>
              </w:rPr>
            </w:pPr>
          </w:p>
        </w:tc>
      </w:tr>
    </w:tbl>
    <w:p w:rsidRDefault="00DD06DC" w:rsidP="00DD06DC" w:rsidR="00DD06DC">
      <w:pPr>
        <w:rPr>
          <w:rFonts w:cs="Arial" w:hAnsi="Century Gothic" w:ascii="Century Gothic"/>
        </w:rPr>
      </w:pPr>
    </w:p>
    <w:p w:rsidRDefault="00DD06DC" w:rsidP="00DD06DC" w:rsidR="00DD06DC">
      <w:pPr>
        <w:rPr>
          <w:rFonts w:cs="Arial" w:hAnsi="Century Gothic" w:ascii="Century Gothic"/>
        </w:rPr>
      </w:pPr>
    </w:p>
    <w:p w:rsidRDefault="00DD06DC" w:rsidP="00DD06DC" w:rsidR="00DD06DC">
      <w:pPr>
        <w:rPr>
          <w:rFonts w:cs="Arial" w:hAnsi="Century Gothic" w:ascii="Century Gothic"/>
        </w:rPr>
      </w:pPr>
      <w:r>
        <w:rPr>
          <w:rFonts w:cs="Arial" w:hAnsi="Century Gothic" w:ascii="Century Gothic"/>
        </w:rPr>
        <w:t>Hrašćica, 18.03.2019.godine.</w:t>
      </w:r>
    </w:p>
    <w:p w:rsidRDefault="00DD06DC" w:rsidP="00DD06DC" w:rsidR="00DD06DC">
      <w:pPr>
        <w:rPr>
          <w:rFonts w:cs="Arial" w:hAnsi="Century Gothic" w:ascii="Century Gothic"/>
        </w:rPr>
      </w:pPr>
    </w:p>
    <w:p w:rsidRDefault="00DD06DC" w:rsidP="00DD06DC" w:rsidR="00DD06DC">
      <w:pPr>
        <w:rPr>
          <w:rFonts w:cs="Arial" w:hAnsi="Century Gothic" w:ascii="Century Gothic"/>
        </w:rPr>
      </w:pP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  <w:t xml:space="preserve">Stečajni upravitelj  </w:t>
      </w:r>
    </w:p>
    <w:p w:rsidRDefault="00DD06DC" w:rsidP="00DD06DC" w:rsidR="00DD06DC">
      <w:pPr>
        <w:tabs>
          <w:tab w:pos="6885" w:val="left"/>
        </w:tabs>
        <w:rPr>
          <w:rFonts w:cs="Arial" w:hAnsi="Century Gothic" w:ascii="Century Gothic"/>
        </w:rPr>
      </w:pPr>
      <w:r>
        <w:rPr>
          <w:rFonts w:cs="Arial" w:hAnsi="Century Gothic" w:ascii="Century Gothic"/>
        </w:rPr>
        <w:t xml:space="preserve">                                                                                                Berislav Maksimović </w:t>
      </w:r>
    </w:p>
    <w:p w:rsidRDefault="00DD06DC" w:rsidP="00DD06DC" w:rsidR="00DD06DC">
      <w:pPr>
        <w:tabs>
          <w:tab w:pos="6885" w:val="left"/>
        </w:tabs>
        <w:rPr>
          <w:rFonts w:cs="Arial" w:hAnsi="Century Gothic" w:ascii="Century Gothic"/>
        </w:rPr>
      </w:pPr>
    </w:p>
    <w:p w:rsidRDefault="00DD06DC" w:rsidP="00DD06DC" w:rsidR="00DD06DC">
      <w:pPr>
        <w:rPr>
          <w:rFonts w:cs="Arial" w:hAnsi="Century Gothic" w:ascii="Century Gothic"/>
        </w:rPr>
      </w:pPr>
    </w:p>
    <w:p w:rsidRDefault="00DD06DC" w:rsidP="00DD06DC" w:rsidR="00DD06DC">
      <w:pPr>
        <w:jc w:val="both"/>
        <w:rPr>
          <w:rFonts w:hAnsi="Book Antiqua" w:ascii="Book Antiqua"/>
        </w:rPr>
      </w:pPr>
    </w:p>
    <w:p w:rsidRDefault="00DD06DC" w:rsidP="00DD06DC" w:rsidR="00DD06DC">
      <w:pPr>
        <w:rPr>
          <w:rFonts w:cs="Arial" w:hAnsi="Century Gothic" w:ascii="Century Gothic"/>
          <w:b/>
          <w:sz w:val="28"/>
          <w:szCs w:val="28"/>
        </w:rPr>
      </w:pPr>
    </w:p>
    <w:p w:rsidRDefault="00DD06DC" w:rsidP="00DD06DC" w:rsidR="00DD06DC" w:rsidRPr="005621DF">
      <w:pPr>
        <w:jc w:val="center"/>
        <w:rPr>
          <w:rFonts w:hAnsi="Century Gothic" w:ascii="Century Gothic"/>
          <w:b/>
          <w:sz w:val="28"/>
          <w:szCs w:val="28"/>
        </w:rPr>
      </w:pPr>
      <w:r w:rsidRPr="005621DF">
        <w:rPr>
          <w:rFonts w:cs="Arial" w:hAnsi="Century Gothic" w:ascii="Century Gothic"/>
          <w:b/>
          <w:sz w:val="28"/>
          <w:szCs w:val="28"/>
        </w:rPr>
        <w:t>STEČAJNA MASA IZA RUBERG  d.o.o. u stečaju</w:t>
      </w:r>
      <w:r w:rsidRPr="005621DF">
        <w:rPr>
          <w:rFonts w:hAnsi="Century Gothic" w:ascii="Century Gothic"/>
          <w:b/>
          <w:sz w:val="28"/>
          <w:szCs w:val="28"/>
        </w:rPr>
        <w:t xml:space="preserve"> Hrašćica </w:t>
      </w:r>
    </w:p>
    <w:p w:rsidRDefault="00DD06DC" w:rsidP="00DD06DC" w:rsidR="00DD06DC">
      <w:pPr>
        <w:jc w:val="center"/>
        <w:rPr>
          <w:rFonts w:hAnsi="Century Gothic" w:ascii="Century Gothic"/>
          <w:b/>
          <w:sz w:val="28"/>
          <w:szCs w:val="28"/>
        </w:rPr>
      </w:pPr>
      <w:r w:rsidRPr="005621DF">
        <w:rPr>
          <w:rFonts w:hAnsi="Century Gothic" w:ascii="Century Gothic"/>
          <w:b/>
          <w:sz w:val="28"/>
          <w:szCs w:val="28"/>
        </w:rPr>
        <w:t xml:space="preserve">Braće Radić 1 42000 Varaždin, OIB: 69163092319 </w:t>
      </w:r>
    </w:p>
    <w:p w:rsidRDefault="00DD06DC" w:rsidP="00DD06DC" w:rsidR="00DD06DC" w:rsidRPr="005621DF">
      <w:pPr>
        <w:jc w:val="center"/>
        <w:rPr>
          <w:rFonts w:cs="Arial" w:hAnsi="Century Gothic" w:ascii="Century Gothic"/>
          <w:b/>
          <w:sz w:val="28"/>
          <w:szCs w:val="28"/>
        </w:rPr>
      </w:pPr>
      <w:r w:rsidRPr="005621DF">
        <w:rPr>
          <w:rFonts w:hAnsi="Century Gothic" w:ascii="Century Gothic"/>
          <w:b/>
          <w:sz w:val="28"/>
          <w:szCs w:val="28"/>
        </w:rPr>
        <w:t xml:space="preserve"> (ranije OIB:32383575430)</w:t>
      </w:r>
      <w:r w:rsidRPr="005621DF">
        <w:rPr>
          <w:rFonts w:cs="Arial" w:hAnsi="Century Gothic" w:ascii="Century Gothic"/>
          <w:b/>
          <w:sz w:val="28"/>
          <w:szCs w:val="28"/>
        </w:rPr>
        <w:t xml:space="preserve">  </w:t>
      </w:r>
    </w:p>
    <w:p w:rsidRDefault="00DD06DC" w:rsidP="00DD06DC" w:rsidR="00DD06DC" w:rsidRPr="005621DF">
      <w:pPr>
        <w:jc w:val="center"/>
        <w:rPr>
          <w:rFonts w:cs="Arial" w:hAnsi="Century Gothic" w:ascii="Century Gothic"/>
          <w:b/>
          <w:sz w:val="28"/>
          <w:szCs w:val="28"/>
        </w:rPr>
      </w:pPr>
      <w:r w:rsidRPr="005621DF">
        <w:rPr>
          <w:rFonts w:cs="Arial" w:hAnsi="Century Gothic" w:ascii="Century Gothic"/>
          <w:b/>
          <w:sz w:val="28"/>
          <w:szCs w:val="28"/>
        </w:rPr>
        <w:t>Stečajni upravitelj : Berislav Maksimović</w:t>
      </w:r>
    </w:p>
    <w:p w:rsidRDefault="00DD06DC" w:rsidP="00DD06DC" w:rsidR="00DD06DC" w:rsidRPr="005621DF">
      <w:pPr>
        <w:jc w:val="center"/>
        <w:rPr>
          <w:rFonts w:hAnsi="Century Gothic" w:ascii="Century Gothic"/>
          <w:b/>
          <w:sz w:val="28"/>
          <w:szCs w:val="28"/>
        </w:rPr>
      </w:pPr>
      <w:r w:rsidRPr="005621DF">
        <w:rPr>
          <w:rFonts w:cs="Arial" w:hAnsi="Century Gothic" w:ascii="Century Gothic"/>
          <w:b/>
          <w:sz w:val="28"/>
          <w:szCs w:val="28"/>
        </w:rPr>
        <w:t>Poslovni broj 48 St–</w:t>
      </w:r>
      <w:r w:rsidRPr="005621DF">
        <w:rPr>
          <w:rFonts w:hAnsi="Century Gothic" w:ascii="Century Gothic"/>
          <w:b/>
          <w:sz w:val="28"/>
          <w:szCs w:val="28"/>
        </w:rPr>
        <w:t>2814/2018</w:t>
      </w:r>
    </w:p>
    <w:p w:rsidRDefault="00DD06DC" w:rsidP="00DD06DC" w:rsidR="00DD06DC">
      <w:pPr>
        <w:pBdr>
          <w:bottom w:space="1" w:sz="12" w:color="auto" w:val="single"/>
        </w:pBdr>
        <w:spacing w:lineRule="auto" w:line="288"/>
        <w:jc w:val="center"/>
        <w:rPr>
          <w:rFonts w:hAnsi="Century Gothic" w:ascii="Century Gothic"/>
          <w:b/>
          <w:sz w:val="28"/>
          <w:szCs w:val="28"/>
        </w:rPr>
      </w:pPr>
      <w:r>
        <w:rPr>
          <w:rFonts w:hAnsi="Century Gothic" w:ascii="Century Gothic"/>
          <w:b/>
        </w:rPr>
        <w:t xml:space="preserve"> </w:t>
      </w:r>
      <w:r>
        <w:rPr>
          <w:rFonts w:hAnsi="Century Gothic" w:ascii="Century Gothic"/>
          <w:b/>
        </w:rPr>
        <w:tab/>
      </w:r>
    </w:p>
    <w:p w:rsidRDefault="00DD06DC" w:rsidP="00DD06DC" w:rsidR="00DD06DC">
      <w:pPr>
        <w:rPr>
          <w:rFonts w:hAnsi="Century Gothic" w:ascii="Century Gothic"/>
          <w:b/>
          <w:sz w:val="32"/>
          <w:szCs w:val="32"/>
        </w:rPr>
      </w:pPr>
    </w:p>
    <w:p w:rsidRDefault="00DD06DC" w:rsidP="00DD06DC" w:rsidR="00DD06DC">
      <w:pPr>
        <w:rPr>
          <w:rFonts w:hAnsi="Century Gothic" w:ascii="Century Gothic"/>
          <w:b/>
          <w:sz w:val="32"/>
          <w:szCs w:val="32"/>
        </w:rPr>
      </w:pPr>
    </w:p>
    <w:p w:rsidRDefault="00DD06DC" w:rsidP="00DD06DC" w:rsidR="00DD06DC">
      <w:pPr>
        <w:jc w:val="center"/>
        <w:rPr>
          <w:rFonts w:hAnsi="Century Gothic" w:ascii="Century Gothic"/>
          <w:b/>
          <w:sz w:val="28"/>
          <w:szCs w:val="28"/>
        </w:rPr>
      </w:pPr>
      <w:r>
        <w:rPr>
          <w:rFonts w:hAnsi="Century Gothic" w:ascii="Century Gothic"/>
          <w:b/>
          <w:sz w:val="28"/>
          <w:szCs w:val="28"/>
        </w:rPr>
        <w:t>POPIS PREDMETA STEČAJNE MASE ( čl.221. SZ )</w:t>
      </w:r>
    </w:p>
    <w:p w:rsidRDefault="00DD06DC" w:rsidP="00DD06DC" w:rsidR="00DD06DC">
      <w:pPr>
        <w:rPr>
          <w:rFonts w:hAnsi="Century Gothic" w:ascii="Century Gothic"/>
          <w:b/>
          <w:sz w:val="32"/>
          <w:szCs w:val="32"/>
        </w:rPr>
      </w:pPr>
    </w:p>
    <w:p w:rsidRDefault="00DD06DC" w:rsidP="00DD06DC" w:rsidR="00DD06DC">
      <w:pPr>
        <w:rPr>
          <w:rFonts w:cs="Arial" w:hAnsi="Century Gothic" w:ascii="Century Gothic"/>
          <w:b/>
          <w:sz w:val="26"/>
          <w:szCs w:val="26"/>
        </w:rPr>
      </w:pPr>
      <w:r>
        <w:rPr>
          <w:rFonts w:cs="Arial" w:hAnsi="Century Gothic" w:ascii="Century Gothic"/>
          <w:b/>
          <w:sz w:val="26"/>
          <w:szCs w:val="26"/>
        </w:rPr>
        <w:t>Imovina</w:t>
      </w:r>
    </w:p>
    <w:p w:rsidRDefault="00DD06DC" w:rsidP="00DD06DC" w:rsidR="00DD06DC">
      <w:pPr>
        <w:rPr>
          <w:rFonts w:cs="Arial" w:hAnsi="Century Gothic" w:ascii="Century Gothic"/>
          <w:b/>
          <w:sz w:val="32"/>
          <w:szCs w:val="32"/>
        </w:rPr>
      </w:pPr>
    </w:p>
    <w:tbl>
      <w:tblPr>
        <w:tblW w:type="dxa" w:w="936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971"/>
        <w:gridCol w:w="2411"/>
        <w:gridCol w:w="2269"/>
      </w:tblGrid>
      <w:tr w:rsidTr="00640BF3" w:rsidR="00DD06DC">
        <w:tc>
          <w:tcPr>
            <w:tcW w:type="dxa" w:w="709"/>
            <w:tcBorders>
              <w:top w:space="0" w:sz="4" w:color="auto" w:val="double"/>
              <w:left w:space="0" w:sz="4" w:color="auto" w:val="doub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DD06DC" w:rsidP="00640BF3" w:rsidR="00DD06DC">
            <w:pPr>
              <w:shd w:fill="F2F2F2" w:color="auto" w:val="clea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R.br</w:t>
            </w:r>
          </w:p>
        </w:tc>
        <w:tc>
          <w:tcPr>
            <w:tcW w:type="dxa" w:w="3971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DD06DC" w:rsidP="00640BF3" w:rsidR="00DD06DC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Opis imovine</w:t>
            </w:r>
          </w:p>
        </w:tc>
        <w:tc>
          <w:tcPr>
            <w:tcW w:type="dxa" w:w="2411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DD06DC" w:rsidP="00640BF3" w:rsidR="00DD06DC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Knjigovodstvena</w:t>
            </w:r>
          </w:p>
          <w:p w:rsidRDefault="00DD06DC" w:rsidP="00640BF3" w:rsidR="00DD06DC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vrijednost na dan 31.12.2015.</w:t>
            </w:r>
          </w:p>
        </w:tc>
        <w:tc>
          <w:tcPr>
            <w:tcW w:type="dxa" w:w="2269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double"/>
            </w:tcBorders>
            <w:shd w:fill="F2F2F2" w:color="auto" w:val="clear"/>
            <w:hideMark/>
          </w:tcPr>
          <w:p w:rsidRDefault="00DD06DC" w:rsidP="00640BF3" w:rsidR="00DD06DC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Početna stečajna bilanca na dan 07.12.2018.</w:t>
            </w:r>
          </w:p>
        </w:tc>
      </w:tr>
      <w:tr w:rsidTr="00640BF3" w:rsidR="00DD06DC">
        <w:tc>
          <w:tcPr>
            <w:tcW w:type="dxa" w:w="709"/>
            <w:tcBorders>
              <w:top w:space="0" w:sz="4" w:color="auto" w:val="double"/>
              <w:left w:space="0" w:sz="4" w:color="auto" w:val="double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DD06DC" w:rsidP="00640BF3" w:rsidR="00DD06DC">
            <w:pPr>
              <w:shd w:fill="F2F2F2" w:color="auto" w:val="clear"/>
              <w:rPr>
                <w:rFonts w:cs="Arial" w:hAnsi="Century Gothic" w:ascii="Century Gothic"/>
                <w:b/>
              </w:rPr>
            </w:pPr>
          </w:p>
          <w:p w:rsidRDefault="00DD06DC" w:rsidP="00640BF3" w:rsidR="00DD06DC">
            <w:pPr>
              <w:shd w:fill="F2F2F2" w:color="auto" w:val="clear"/>
              <w:jc w:val="right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1</w:t>
            </w:r>
          </w:p>
        </w:tc>
        <w:tc>
          <w:tcPr>
            <w:tcW w:type="dxa" w:w="3971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DD06DC" w:rsidP="00640BF3" w:rsidR="00DD06DC">
            <w:pPr>
              <w:shd w:fill="F2F2F2" w:color="auto" w:val="clea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                                              Dugotrajna imovina </w:t>
            </w:r>
          </w:p>
        </w:tc>
        <w:tc>
          <w:tcPr>
            <w:tcW w:type="dxa" w:w="2411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DD06DC" w:rsidP="00640BF3" w:rsidR="00DD06DC">
            <w:pPr>
              <w:shd w:fill="F2F2F2" w:color="auto" w:val="clear"/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 w:rsidRPr="005621DF">
            <w:pPr>
              <w:shd w:fill="F2F2F2" w:color="auto" w:val="clear"/>
              <w:jc w:val="center"/>
              <w:rPr>
                <w:rFonts w:cs="Arial" w:hAnsi="Century Gothic" w:ascii="Century Gothic"/>
              </w:rPr>
            </w:pPr>
            <w:r w:rsidRPr="005621DF">
              <w:rPr>
                <w:rFonts w:hAnsi="Century Gothic" w:ascii="Century Gothic"/>
              </w:rPr>
              <w:t>152.674,00</w:t>
            </w:r>
          </w:p>
          <w:p w:rsidRDefault="00DD06DC" w:rsidP="00640BF3" w:rsidR="00DD06DC">
            <w:pPr>
              <w:shd w:fill="F2F2F2" w:color="auto" w:val="clear"/>
              <w:jc w:val="center"/>
              <w:rPr>
                <w:rFonts w:cs="Arial" w:hAnsi="Century Gothic" w:ascii="Century Gothic"/>
              </w:rPr>
            </w:pPr>
          </w:p>
        </w:tc>
        <w:tc>
          <w:tcPr>
            <w:tcW w:type="dxa" w:w="2269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double"/>
            </w:tcBorders>
            <w:shd w:fill="FFFFFF" w:color="auto" w:val="clear"/>
            <w:hideMark/>
          </w:tcPr>
          <w:p w:rsidRDefault="00DD06DC" w:rsidP="00640BF3" w:rsidR="00DD06DC">
            <w:pPr>
              <w:shd w:fill="F2F2F2" w:color="auto" w:val="clear"/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>
            <w:pPr>
              <w:shd w:fill="F2F2F2" w:color="auto" w:val="clea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152.674,00                                         </w:t>
            </w:r>
          </w:p>
        </w:tc>
      </w:tr>
      <w:tr w:rsidTr="00640BF3" w:rsidR="00DD06DC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DD06DC" w:rsidP="00640BF3" w:rsidR="00DD06DC">
            <w:pPr>
              <w:ind w:left="360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lastRenderedPageBreak/>
              <w:t xml:space="preserve">  2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D06DC" w:rsidP="00640BF3" w:rsidR="00DD06DC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                                                     Kratkotrajna imovina</w:t>
            </w:r>
          </w:p>
        </w:tc>
        <w:tc>
          <w:tcPr>
            <w:tcW w:type="dxa" w:w="2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D06DC" w:rsidP="00640BF3" w:rsidR="00DD06DC">
            <w:pPr>
              <w:jc w:val="center"/>
              <w:rPr>
                <w:rFonts w:hAnsi="Century Gothic" w:ascii="Century Gothic"/>
              </w:rPr>
            </w:pPr>
          </w:p>
          <w:p w:rsidRDefault="00DD06DC" w:rsidP="00640BF3" w:rsidR="00DD06DC" w:rsidRPr="005621DF">
            <w:pPr>
              <w:jc w:val="center"/>
              <w:rPr>
                <w:rFonts w:cs="Arial" w:hAnsi="Century Gothic" w:ascii="Century Gothic"/>
              </w:rPr>
            </w:pPr>
            <w:r w:rsidRPr="005621DF">
              <w:rPr>
                <w:rFonts w:hAnsi="Century Gothic" w:ascii="Century Gothic"/>
              </w:rPr>
              <w:t xml:space="preserve">96.197,00 </w:t>
            </w:r>
            <w:r w:rsidRPr="005621DF">
              <w:rPr>
                <w:rFonts w:cs="Arial" w:hAnsi="Century Gothic" w:ascii="Century Gothic"/>
              </w:rPr>
              <w:t xml:space="preserve">                 </w:t>
            </w:r>
          </w:p>
          <w:p w:rsidRDefault="00DD06DC" w:rsidP="00640BF3" w:rsidR="00DD06DC">
            <w:pPr>
              <w:jc w:val="center"/>
              <w:rPr>
                <w:rFonts w:cs="Arial" w:hAnsi="Century Gothic" w:ascii="Century Gothic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DD06DC" w:rsidP="00640BF3" w:rsidR="00DD06DC">
            <w:pPr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    0,00</w:t>
            </w:r>
          </w:p>
          <w:p w:rsidRDefault="00DD06DC" w:rsidP="00640BF3" w:rsidR="00DD06DC">
            <w:pPr>
              <w:jc w:val="center"/>
              <w:rPr>
                <w:rFonts w:cs="Arial" w:hAnsi="Century Gothic" w:ascii="Century Gothic"/>
              </w:rPr>
            </w:pPr>
          </w:p>
        </w:tc>
      </w:tr>
      <w:tr w:rsidTr="00640BF3" w:rsidR="00DD06DC"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double"/>
              <w:right w:space="0" w:sz="4" w:color="auto" w:val="single"/>
            </w:tcBorders>
            <w:shd w:fill="F2F2F2" w:color="auto" w:val="clear"/>
          </w:tcPr>
          <w:p w:rsidRDefault="00DD06DC" w:rsidP="00640BF3" w:rsidR="00DD06DC">
            <w:pPr>
              <w:jc w:val="center"/>
              <w:rPr>
                <w:rFonts w:cs="Arial" w:hAnsi="Century Gothic" w:ascii="Century Gothic"/>
                <w:b/>
              </w:rPr>
            </w:pPr>
          </w:p>
          <w:p w:rsidRDefault="00DD06DC" w:rsidP="00640BF3" w:rsidR="00DD06DC">
            <w:pPr>
              <w:jc w:val="center"/>
              <w:rPr>
                <w:rFonts w:cs="Arial" w:hAnsi="Century Gothic" w:ascii="Century Gothic"/>
                <w:b/>
              </w:rPr>
            </w:pP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shd w:fill="F2F2F2" w:color="auto" w:val="clear"/>
          </w:tcPr>
          <w:p w:rsidRDefault="00DD06DC" w:rsidP="00640BF3" w:rsidR="00DD06DC">
            <w:pPr>
              <w:rPr>
                <w:rFonts w:cs="Arial" w:hAnsi="Century Gothic" w:ascii="Century Gothic"/>
                <w:b/>
              </w:rPr>
            </w:pPr>
          </w:p>
          <w:p w:rsidRDefault="00DD06DC" w:rsidP="00640BF3" w:rsidR="00DD06DC">
            <w:pPr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Ukupno (r.br.1+2)</w:t>
            </w:r>
          </w:p>
        </w:tc>
        <w:tc>
          <w:tcPr>
            <w:tcW w:type="dxa" w:w="2411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shd w:fill="F2F2F2" w:color="auto" w:val="clear"/>
            <w:hideMark/>
          </w:tcPr>
          <w:p w:rsidRDefault="00DD06DC" w:rsidP="00640BF3" w:rsidR="00DD06DC">
            <w:pPr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 xml:space="preserve">      248.871,00 kn</w:t>
            </w:r>
          </w:p>
        </w:tc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double"/>
            </w:tcBorders>
            <w:shd w:fill="F2F2F2" w:color="auto" w:val="clear"/>
          </w:tcPr>
          <w:p w:rsidRDefault="00DD06DC" w:rsidP="00640BF3" w:rsidR="00DD06DC" w:rsidRPr="00FA6E18">
            <w:pPr>
              <w:tabs>
                <w:tab w:pos="1026" w:val="center"/>
                <w:tab w:pos="2052" w:val="right"/>
              </w:tabs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 xml:space="preserve">152.674,00       </w:t>
            </w:r>
          </w:p>
        </w:tc>
      </w:tr>
    </w:tbl>
    <w:p w:rsidRDefault="00DD06DC" w:rsidP="00DD06DC" w:rsidR="00DD06DC">
      <w:pPr>
        <w:rPr>
          <w:rFonts w:hAnsi="Century Gothic" w:ascii="Century Gothic"/>
          <w:b/>
          <w:sz w:val="32"/>
          <w:szCs w:val="32"/>
        </w:rPr>
      </w:pPr>
    </w:p>
    <w:p w:rsidRDefault="00DD06DC" w:rsidP="00DD06DC" w:rsidR="00DD06DC">
      <w:pPr>
        <w:rPr>
          <w:rFonts w:cs="Arial" w:hAnsi="Century Gothic" w:ascii="Century Gothic"/>
        </w:rPr>
      </w:pPr>
      <w:r>
        <w:rPr>
          <w:rFonts w:cs="Arial" w:hAnsi="Century Gothic" w:ascii="Century Gothic"/>
        </w:rPr>
        <w:t>U Hrašćici, 18.03.2019.godine</w:t>
      </w:r>
    </w:p>
    <w:p w:rsidRDefault="00DD06DC" w:rsidP="00DD06DC" w:rsidR="00DD06DC">
      <w:pPr>
        <w:rPr>
          <w:rFonts w:cs="Arial" w:hAnsi="Century Gothic" w:ascii="Century Gothic"/>
        </w:rPr>
      </w:pPr>
    </w:p>
    <w:p w:rsidRDefault="00DD06DC" w:rsidP="00DD06DC" w:rsidR="00DD06DC">
      <w:pPr>
        <w:rPr>
          <w:rFonts w:cs="Arial" w:hAnsi="Century Gothic" w:ascii="Century Gothic"/>
        </w:rPr>
      </w:pP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</w:p>
    <w:p w:rsidRDefault="00DD06DC" w:rsidP="00DD06DC" w:rsidR="00DD06DC">
      <w:pPr>
        <w:rPr>
          <w:rFonts w:cs="Arial" w:hAnsi="Century Gothic" w:ascii="Century Gothic"/>
        </w:rPr>
      </w:pPr>
    </w:p>
    <w:p w:rsidRDefault="00DD06DC" w:rsidP="00DD06DC" w:rsidR="00DD06DC">
      <w:pPr>
        <w:spacing w:lineRule="auto" w:line="288"/>
        <w:jc w:val="both"/>
        <w:rPr>
          <w:rFonts w:cs="Arial" w:hAnsi="Century Gothic" w:ascii="Century Gothic"/>
        </w:rPr>
      </w:pP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  <w:t xml:space="preserve">  Stečajni upravitelj  </w:t>
      </w:r>
    </w:p>
    <w:p w:rsidRDefault="00DD06DC" w:rsidP="00DD06DC" w:rsidR="00DD06DC">
      <w:pPr>
        <w:tabs>
          <w:tab w:pos="6885" w:val="left"/>
        </w:tabs>
        <w:rPr>
          <w:rFonts w:cs="Arial" w:hAnsi="Century Gothic" w:ascii="Century Gothic"/>
        </w:rPr>
      </w:pPr>
      <w:r>
        <w:rPr>
          <w:rFonts w:cs="Arial" w:hAnsi="Century Gothic" w:ascii="Century Gothic"/>
        </w:rPr>
        <w:t xml:space="preserve">                                                                                                Berislav Maksimović </w:t>
      </w:r>
    </w:p>
    <w:p w:rsidRDefault="00DD06DC" w:rsidP="00DD06DC" w:rsidR="00DD06DC">
      <w:pPr>
        <w:tabs>
          <w:tab w:pos="6885" w:val="left"/>
        </w:tabs>
        <w:rPr>
          <w:rFonts w:cs="Arial" w:hAnsi="Century Gothic" w:ascii="Century Gothic"/>
        </w:rPr>
      </w:pPr>
    </w:p>
    <w:p w:rsidRDefault="00DD06DC" w:rsidP="00DD06DC" w:rsidR="00DD06DC">
      <w:pPr>
        <w:rPr>
          <w:rFonts w:cs="Arial" w:hAnsi="Century Gothic" w:ascii="Century Gothic"/>
        </w:rPr>
      </w:pPr>
    </w:p>
    <w:p w:rsidRDefault="00DD06DC" w:rsidP="00DD06DC" w:rsidR="00DD06DC">
      <w:pPr>
        <w:jc w:val="both"/>
        <w:rPr>
          <w:rFonts w:cs="Arial" w:hAnsi="Arial" w:ascii="Arial"/>
          <w:color w:val="545454"/>
        </w:rPr>
      </w:pPr>
    </w:p>
    <w:p w:rsidRDefault="00DD06DC" w:rsidP="00DD06DC" w:rsidR="00DD06DC" w:rsidRPr="000860B9">
      <w:pPr>
        <w:jc w:val="both"/>
        <w:rPr>
          <w:rFonts w:hAnsi="Book Antiqua" w:ascii="Book Antiqua"/>
        </w:rPr>
      </w:pPr>
    </w:p>
    <w:p w:rsidRDefault="00DD06DC" w:rsidP="00DD06DC" w:rsidR="00DD06DC" w:rsidRPr="000860B9">
      <w:pPr>
        <w:jc w:val="both"/>
        <w:rPr>
          <w:rFonts w:hAnsi="Book Antiqua" w:ascii="Book Antiqua"/>
        </w:rPr>
      </w:pPr>
    </w:p>
    <w:p w:rsidRDefault="00DD06DC" w:rsidP="00DD06DC" w:rsidR="00DD06DC" w:rsidRPr="000860B9">
      <w:pPr>
        <w:jc w:val="both"/>
        <w:rPr>
          <w:rFonts w:hAnsi="Book Antiqua" w:ascii="Book Antiqua"/>
        </w:rPr>
      </w:pPr>
      <w:r w:rsidRPr="000860B9">
        <w:rPr>
          <w:rFonts w:hAnsi="Book Antiqua" w:ascii="Book Antiqua"/>
        </w:rPr>
        <w:tab/>
      </w:r>
      <w:r w:rsidRPr="000860B9">
        <w:rPr>
          <w:rFonts w:hAnsi="Book Antiqua" w:ascii="Book Antiqua"/>
        </w:rPr>
        <w:tab/>
      </w:r>
      <w:r w:rsidRPr="000860B9">
        <w:rPr>
          <w:rFonts w:hAnsi="Book Antiqua" w:ascii="Book Antiqua"/>
        </w:rPr>
        <w:tab/>
      </w:r>
      <w:r w:rsidRPr="000860B9">
        <w:rPr>
          <w:rFonts w:hAnsi="Book Antiqua" w:ascii="Book Antiqua"/>
        </w:rPr>
        <w:tab/>
      </w:r>
      <w:r w:rsidRPr="000860B9">
        <w:rPr>
          <w:rFonts w:hAnsi="Book Antiqua" w:ascii="Book Antiqua"/>
        </w:rPr>
        <w:tab/>
      </w:r>
      <w:r w:rsidRPr="000860B9">
        <w:rPr>
          <w:rFonts w:hAnsi="Book Antiqua" w:ascii="Book Antiqua"/>
        </w:rPr>
        <w:tab/>
      </w:r>
      <w:r w:rsidRPr="000860B9">
        <w:rPr>
          <w:rFonts w:hAnsi="Book Antiqua" w:ascii="Book Antiqua"/>
        </w:rPr>
        <w:tab/>
      </w:r>
      <w:r w:rsidRPr="000860B9">
        <w:rPr>
          <w:rFonts w:hAnsi="Book Antiqua" w:ascii="Book Antiqua"/>
        </w:rPr>
        <w:tab/>
      </w:r>
    </w:p>
    <w:p w:rsidRDefault="00DD06DC" w:rsidP="00DD06DC" w:rsidR="00DD06DC" w:rsidRPr="000860B9">
      <w:pPr>
        <w:jc w:val="both"/>
        <w:rPr>
          <w:rFonts w:hAnsi="Book Antiqua" w:ascii="Book Antiqua"/>
        </w:rPr>
      </w:pPr>
    </w:p>
    <w:p w:rsidRDefault="00DD06DC" w:rsidP="00DD06DC" w:rsidR="00DD06DC" w:rsidRPr="001D19F4">
      <w:pPr>
        <w:jc w:val="both"/>
        <w:rPr>
          <w:rFonts w:hAnsi="Book Antiqua" w:ascii="Book Antiqua"/>
        </w:rPr>
      </w:pPr>
    </w:p>
    <w:p w:rsidRDefault="00DD06DC" w:rsidP="00DD06DC" w:rsidR="00DD06DC" w:rsidRPr="003E3A38">
      <w:pPr>
        <w:jc w:val="both"/>
        <w:rPr>
          <w:rFonts w:hAnsi="Book Antiqua" w:ascii="Book Antiqua"/>
          <w:b/>
        </w:rPr>
      </w:pPr>
    </w:p>
    <w:p w:rsidRDefault="00DD06DC" w:rsidP="00DD06DC" w:rsidR="00DD06DC">
      <w:pPr>
        <w:jc w:val="both"/>
        <w:rPr>
          <w:rFonts w:hAnsi="Book Antiqua" w:ascii="Book Antiqua"/>
          <w:b/>
        </w:rPr>
      </w:pPr>
    </w:p>
    <w:p w:rsidRDefault="00DD06DC" w:rsidP="00DD06DC" w:rsidR="00DD06DC">
      <w:pPr>
        <w:jc w:val="both"/>
        <w:rPr>
          <w:rFonts w:hAnsi="Book Antiqua" w:ascii="Book Antiqua"/>
        </w:rPr>
      </w:pPr>
    </w:p>
    <w:p w:rsidRDefault="00DD06DC" w:rsidP="00DD06DC" w:rsidR="00DD06DC">
      <w:pPr>
        <w:jc w:val="both"/>
        <w:rPr>
          <w:rFonts w:hAnsi="Book Antiqua" w:ascii="Book Antiqua"/>
        </w:rPr>
      </w:pPr>
    </w:p>
    <w:p w:rsidRDefault="00DD06DC" w:rsidP="00DD06DC" w:rsidR="00DD06DC">
      <w:pPr>
        <w:jc w:val="both"/>
        <w:rPr>
          <w:rFonts w:hAnsi="Book Antiqua" w:ascii="Book Antiqua"/>
        </w:rPr>
      </w:pPr>
    </w:p>
    <w:p w:rsidRDefault="00DD06DC" w:rsidP="00DD06DC" w:rsidR="00DD06DC">
      <w:pPr>
        <w:jc w:val="center"/>
        <w:rPr>
          <w:rFonts w:hAnsi="Century Gothic" w:ascii="Century Gothic"/>
          <w:b/>
        </w:rPr>
      </w:pPr>
      <w:r w:rsidRPr="00F07212">
        <w:rPr>
          <w:rFonts w:cs="Arial" w:hAnsi="Century Gothic" w:ascii="Century Gothic"/>
          <w:b/>
        </w:rPr>
        <w:t>STEČAJNA MASA IZA RUBERG  d.o.o. u stečaju</w:t>
      </w:r>
      <w:r w:rsidRPr="00F07212">
        <w:rPr>
          <w:rFonts w:hAnsi="Century Gothic" w:ascii="Century Gothic"/>
          <w:b/>
        </w:rPr>
        <w:t xml:space="preserve"> Hrašćica </w:t>
      </w:r>
    </w:p>
    <w:p w:rsidRDefault="00DD06DC" w:rsidP="00DD06DC" w:rsidR="00DD06DC">
      <w:pPr>
        <w:jc w:val="center"/>
        <w:rPr>
          <w:rFonts w:cs="Arial" w:hAnsi="Century Gothic" w:ascii="Century Gothic"/>
          <w:b/>
        </w:rPr>
      </w:pPr>
      <w:r w:rsidRPr="00F07212">
        <w:rPr>
          <w:rFonts w:hAnsi="Century Gothic" w:ascii="Century Gothic"/>
          <w:b/>
        </w:rPr>
        <w:t>Braće Radić 1 42000 Varaždin</w:t>
      </w:r>
      <w:r>
        <w:rPr>
          <w:rFonts w:hAnsi="Century Gothic" w:ascii="Century Gothic"/>
          <w:b/>
        </w:rPr>
        <w:t xml:space="preserve">, </w:t>
      </w:r>
      <w:r w:rsidRPr="00F07212">
        <w:rPr>
          <w:rFonts w:hAnsi="Century Gothic" w:ascii="Century Gothic"/>
          <w:b/>
        </w:rPr>
        <w:t>OIB: 69163092319  (ranije OIB:32383575430)</w:t>
      </w:r>
    </w:p>
    <w:p w:rsidRDefault="00DD06DC" w:rsidP="00DD06DC" w:rsidR="00DD06DC">
      <w:pPr>
        <w:jc w:val="center"/>
        <w:rPr>
          <w:rFonts w:cs="Arial" w:hAnsi="Century Gothic" w:ascii="Century Gothic"/>
          <w:b/>
        </w:rPr>
      </w:pPr>
      <w:r>
        <w:rPr>
          <w:rFonts w:cs="Arial" w:hAnsi="Century Gothic" w:ascii="Century Gothic"/>
          <w:b/>
        </w:rPr>
        <w:t>Stečajni upravitelj : Berislav Maksimović</w:t>
      </w:r>
    </w:p>
    <w:p w:rsidRDefault="00DD06DC" w:rsidP="00DD06DC" w:rsidR="00DD06DC" w:rsidRPr="00C348AA">
      <w:pPr>
        <w:jc w:val="center"/>
        <w:rPr>
          <w:rFonts w:hAnsi="Century Gothic" w:ascii="Century Gothic"/>
          <w:b/>
        </w:rPr>
      </w:pPr>
      <w:r>
        <w:rPr>
          <w:rFonts w:cs="Arial" w:hAnsi="Century Gothic" w:ascii="Century Gothic"/>
          <w:b/>
        </w:rPr>
        <w:t>Poslovni</w:t>
      </w:r>
      <w:r w:rsidRPr="00F07212">
        <w:rPr>
          <w:rFonts w:cs="Arial" w:hAnsi="Century Gothic" w:ascii="Century Gothic"/>
          <w:b/>
        </w:rPr>
        <w:t xml:space="preserve"> broj 48 St–</w:t>
      </w:r>
      <w:r w:rsidRPr="00F07212">
        <w:rPr>
          <w:rFonts w:hAnsi="Century Gothic" w:ascii="Century Gothic"/>
          <w:b/>
        </w:rPr>
        <w:t>2814/2018</w:t>
      </w:r>
    </w:p>
    <w:p w:rsidRDefault="00DD06DC" w:rsidP="00DD06DC" w:rsidR="00DD06DC">
      <w:pPr>
        <w:ind w:right="-284"/>
        <w:rPr>
          <w:rFonts w:hAnsi="Century Gothic" w:ascii="Century Gothic"/>
          <w:b/>
          <w:sz w:val="28"/>
          <w:szCs w:val="28"/>
        </w:rPr>
      </w:pPr>
      <w:r>
        <w:rPr>
          <w:rFonts w:hAnsi="Century Gothic" w:ascii="Century Gothic"/>
          <w:b/>
          <w:sz w:val="28"/>
          <w:szCs w:val="28"/>
        </w:rPr>
        <w:t xml:space="preserve">__________________________________________________________________ </w:t>
      </w:r>
    </w:p>
    <w:p w:rsidRDefault="00DD06DC" w:rsidP="00DD06DC" w:rsidR="00DD06DC">
      <w:pPr>
        <w:ind w:right="-284"/>
        <w:rPr>
          <w:rFonts w:hAnsi="Century Gothic" w:ascii="Century Gothic"/>
          <w:b/>
          <w:sz w:val="28"/>
          <w:szCs w:val="28"/>
        </w:rPr>
      </w:pPr>
    </w:p>
    <w:p w:rsidRDefault="00DD06DC" w:rsidP="00DD06DC" w:rsidR="00DD06DC">
      <w:pPr>
        <w:jc w:val="center"/>
        <w:rPr>
          <w:rFonts w:hAnsi="Century Gothic" w:ascii="Century Gothic"/>
          <w:b/>
          <w:sz w:val="28"/>
          <w:szCs w:val="28"/>
        </w:rPr>
      </w:pPr>
      <w:r>
        <w:rPr>
          <w:rFonts w:hAnsi="Century Gothic" w:ascii="Century Gothic"/>
          <w:b/>
          <w:sz w:val="28"/>
          <w:szCs w:val="28"/>
        </w:rPr>
        <w:t>UPLAĆENE SUDSKE PRISTOJBE</w:t>
      </w:r>
    </w:p>
    <w:p w:rsidRDefault="00DD06DC" w:rsidP="00DD06DC" w:rsidR="00DD06DC">
      <w:pPr>
        <w:jc w:val="center"/>
        <w:rPr>
          <w:rFonts w:hAnsi="Century Gothic" w:ascii="Century Gothic"/>
          <w:b/>
          <w:sz w:val="28"/>
          <w:szCs w:val="28"/>
        </w:rPr>
      </w:pPr>
    </w:p>
    <w:tbl>
      <w:tblPr>
        <w:tblW w:type="dxa" w:w="936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971"/>
        <w:gridCol w:w="2408"/>
        <w:gridCol w:w="2272"/>
      </w:tblGrid>
      <w:tr w:rsidTr="00640BF3" w:rsidR="00DD06DC">
        <w:tc>
          <w:tcPr>
            <w:tcW w:type="dxa" w:w="709"/>
            <w:tcBorders>
              <w:top w:space="0" w:sz="4" w:color="auto" w:val="double"/>
              <w:left w:space="0" w:sz="4" w:color="auto" w:val="doub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DD06DC" w:rsidP="00640BF3" w:rsidR="00DD06DC">
            <w:pPr>
              <w:shd w:fill="F2F2F2" w:color="auto" w:val="clea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R.br</w:t>
            </w:r>
          </w:p>
        </w:tc>
        <w:tc>
          <w:tcPr>
            <w:tcW w:type="dxa" w:w="3971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DD06DC" w:rsidP="00640BF3" w:rsidR="00DD06DC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NAZIV I ADRESA DUŽNIKOVA VJEROVNIKA</w:t>
            </w:r>
          </w:p>
        </w:tc>
        <w:tc>
          <w:tcPr>
            <w:tcW w:type="dxa" w:w="2408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DD06DC" w:rsidP="00640BF3" w:rsidR="00DD06DC">
            <w:pPr>
              <w:shd w:fill="F2F2F2" w:color="auto" w:val="clea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 xml:space="preserve">UPLAĆENA SUDSKA PRISTOJBA </w:t>
            </w:r>
          </w:p>
        </w:tc>
        <w:tc>
          <w:tcPr>
            <w:tcW w:type="dxa" w:w="2272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double"/>
            </w:tcBorders>
            <w:shd w:fill="F2F2F2" w:color="auto" w:val="clear"/>
            <w:hideMark/>
          </w:tcPr>
          <w:p w:rsidRDefault="00DD06DC" w:rsidP="00640BF3" w:rsidR="00DD06DC">
            <w:pPr>
              <w:shd w:fill="F2F2F2" w:color="auto" w:val="clea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 xml:space="preserve">NAPOMENA </w:t>
            </w:r>
          </w:p>
        </w:tc>
      </w:tr>
      <w:tr w:rsidTr="00640BF3" w:rsidR="00DD06DC" w:rsidRPr="008E0C92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  <w:r w:rsidRPr="008E0C92">
              <w:rPr>
                <w:rFonts w:cs="Arial" w:hAnsi="Century Gothic" w:ascii="Century Gothic"/>
              </w:rPr>
              <w:t>1.</w:t>
            </w: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8E0C92">
            <w:pPr>
              <w:rPr>
                <w:rFonts w:hAnsi="Century Gothic" w:ascii="Century Gothic"/>
                <w:b/>
              </w:rPr>
            </w:pPr>
          </w:p>
          <w:p w:rsidRDefault="00DD06DC" w:rsidP="00640BF3" w:rsidR="00DD06DC" w:rsidRPr="008E0C92">
            <w:pPr>
              <w:rPr>
                <w:rFonts w:hAnsi="Century Gothic" w:ascii="Century Gothic"/>
              </w:rPr>
            </w:pPr>
            <w:r w:rsidRPr="008E0C92">
              <w:rPr>
                <w:rFonts w:cs="Arial" w:hAnsi="Century Gothic" w:ascii="Century Gothic"/>
              </w:rPr>
              <w:t>GRAD ZAGREB OIB:</w:t>
            </w:r>
            <w:r w:rsidRPr="008E0C92">
              <w:rPr>
                <w:rFonts w:hAnsi="Century Gothic" w:ascii="Century Gothic"/>
              </w:rPr>
              <w:t xml:space="preserve">61817894937  Trg Stjepana Radić1 1, ZAGREB </w:t>
            </w:r>
          </w:p>
          <w:p w:rsidRDefault="00DD06DC" w:rsidP="00640BF3" w:rsidR="00DD06DC" w:rsidRPr="008E0C92">
            <w:pPr>
              <w:rPr>
                <w:rFonts w:cs="Arial" w:hAnsi="Century Gothic" w:ascii="Century Gothic"/>
              </w:rPr>
            </w:pP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8E0C92">
            <w:pPr>
              <w:rPr>
                <w:rFonts w:hAnsi="Century Gothic" w:ascii="Century Gothic"/>
              </w:rPr>
            </w:pPr>
          </w:p>
          <w:p w:rsidRDefault="00DD06DC" w:rsidP="00640BF3" w:rsidR="00DD06DC" w:rsidRPr="005641D2">
            <w:pPr>
              <w:jc w:val="center"/>
              <w:rPr>
                <w:rFonts w:eastAsia="Calibri" w:hAnsi="Century Gothic" w:ascii="Century Gothic"/>
              </w:rPr>
            </w:pPr>
            <w:r w:rsidRPr="005641D2">
              <w:rPr>
                <w:rFonts w:eastAsia="Calibri" w:hAnsi="Century Gothic" w:ascii="Century Gothic"/>
              </w:rPr>
              <w:t>0,00</w:t>
            </w:r>
          </w:p>
          <w:p w:rsidRDefault="00DD06DC" w:rsidP="00640BF3" w:rsidR="00DD06DC" w:rsidRPr="008E0C92">
            <w:pPr>
              <w:rPr>
                <w:rFonts w:cs="Arial" w:hAnsi="Century Gothic" w:ascii="Century Gothic"/>
              </w:rPr>
            </w:pPr>
          </w:p>
        </w:tc>
        <w:tc>
          <w:tcPr>
            <w:tcW w:type="dxa" w:w="2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</w:tcPr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>
            <w:pPr>
              <w:jc w:val="center"/>
              <w:rPr>
                <w:rFonts w:eastAsia="Calibri" w:hAnsi="Century Gothic" w:ascii="Century Gothic"/>
                <w:b/>
              </w:rPr>
            </w:pP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</w:tc>
      </w:tr>
      <w:tr w:rsidTr="00640BF3" w:rsidR="00DD06DC" w:rsidRPr="008E0C92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  <w:r w:rsidRPr="008E0C92">
              <w:rPr>
                <w:rFonts w:cs="Arial" w:hAnsi="Century Gothic" w:ascii="Century Gothic"/>
              </w:rPr>
              <w:t>2.</w:t>
            </w: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8E0C92">
            <w:pPr>
              <w:rPr>
                <w:rFonts w:hAnsi="Century Gothic" w:ascii="Century Gothic"/>
                <w:b/>
              </w:rPr>
            </w:pPr>
          </w:p>
          <w:p w:rsidRDefault="00DD06DC" w:rsidP="00640BF3" w:rsidR="00DD06DC" w:rsidRPr="008E0C92">
            <w:pPr>
              <w:rPr>
                <w:rFonts w:hAnsi="Century Gothic" w:ascii="Century Gothic"/>
              </w:rPr>
            </w:pPr>
            <w:r w:rsidRPr="008E0C92">
              <w:rPr>
                <w:rFonts w:hAnsi="Century Gothic" w:ascii="Century Gothic"/>
              </w:rPr>
              <w:t xml:space="preserve">HEP  ELEKTRA d.o.o Zagreb </w:t>
            </w:r>
          </w:p>
          <w:p w:rsidRDefault="00DD06DC" w:rsidP="00640BF3" w:rsidR="00DD06DC" w:rsidRPr="008E0C92">
            <w:pPr>
              <w:rPr>
                <w:rFonts w:hAnsi="Century Gothic" w:ascii="Century Gothic"/>
              </w:rPr>
            </w:pPr>
            <w:r w:rsidRPr="008E0C92">
              <w:rPr>
                <w:rFonts w:hAnsi="Century Gothic" w:ascii="Century Gothic"/>
              </w:rPr>
              <w:t xml:space="preserve">Ulica grada Vukovara Zagreb </w:t>
            </w:r>
          </w:p>
          <w:p w:rsidRDefault="00DD06DC" w:rsidP="00640BF3" w:rsidR="00DD06DC" w:rsidRPr="008E0C92">
            <w:pPr>
              <w:rPr>
                <w:rFonts w:hAnsi="Century Gothic" w:ascii="Century Gothic"/>
              </w:rPr>
            </w:pPr>
            <w:r w:rsidRPr="008E0C92">
              <w:rPr>
                <w:rFonts w:hAnsi="Century Gothic" w:ascii="Century Gothic"/>
              </w:rPr>
              <w:t>OIB:</w:t>
            </w:r>
            <w:r w:rsidRPr="008E0C92">
              <w:rPr>
                <w:rFonts w:cs="Arial" w:hAnsi="Century Gothic" w:ascii="Century Gothic"/>
              </w:rPr>
              <w:t xml:space="preserve"> 43965974818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8E0C92">
            <w:pPr>
              <w:rPr>
                <w:rFonts w:eastAsia="Calibri" w:hAnsi="Century Gothic" w:ascii="Century Gothic"/>
              </w:rPr>
            </w:pPr>
          </w:p>
          <w:p w:rsidRDefault="00DD06DC" w:rsidP="00640BF3" w:rsidR="00DD06DC">
            <w:pPr>
              <w:jc w:val="center"/>
              <w:rPr>
                <w:rFonts w:hAnsi="Century Gothic" w:ascii="Century Gothic"/>
                <w:b/>
              </w:rPr>
            </w:pP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260,15 </w:t>
            </w:r>
          </w:p>
        </w:tc>
        <w:tc>
          <w:tcPr>
            <w:tcW w:type="dxa" w:w="2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</w:tcPr>
          <w:p w:rsidRDefault="00DD06DC" w:rsidP="00640BF3" w:rsidR="00DD06DC" w:rsidRPr="008E0C92">
            <w:pPr>
              <w:jc w:val="center"/>
              <w:rPr>
                <w:rFonts w:hAnsi="Century Gothic" w:ascii="Century Gothic"/>
              </w:rPr>
            </w:pPr>
          </w:p>
          <w:p w:rsidRDefault="00DD06DC" w:rsidP="00640BF3" w:rsidR="00DD06DC" w:rsidRPr="008E0C92">
            <w:pPr>
              <w:jc w:val="center"/>
              <w:rPr>
                <w:rFonts w:hAnsi="Century Gothic" w:ascii="Century Gothic"/>
                <w:b/>
              </w:rPr>
            </w:pPr>
          </w:p>
          <w:p w:rsidRDefault="00DD06DC" w:rsidP="00640BF3" w:rsidR="00DD06DC">
            <w:pPr>
              <w:jc w:val="center"/>
              <w:rPr>
                <w:rFonts w:cs="Arial" w:hAnsi="Century Gothic" w:ascii="Century Gothic"/>
                <w:b/>
              </w:rPr>
            </w:pP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  <w:b/>
              </w:rPr>
            </w:pPr>
          </w:p>
        </w:tc>
      </w:tr>
      <w:tr w:rsidTr="00640BF3" w:rsidR="00DD06DC" w:rsidRPr="008E0C92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  <w:r w:rsidRPr="008E0C92">
              <w:rPr>
                <w:rFonts w:cs="Arial" w:hAnsi="Century Gothic" w:ascii="Century Gothic"/>
              </w:rPr>
              <w:t>3</w:t>
            </w: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8E0C92">
            <w:pPr>
              <w:rPr>
                <w:rFonts w:cs="Arial" w:hAnsi="Century Gothic" w:ascii="Century Gothic"/>
              </w:rPr>
            </w:pPr>
          </w:p>
          <w:p w:rsidRDefault="00DD06DC" w:rsidP="00640BF3" w:rsidR="00DD06DC" w:rsidRPr="008E0C92">
            <w:pPr>
              <w:rPr>
                <w:rFonts w:hAnsi="Century Gothic" w:ascii="Century Gothic"/>
              </w:rPr>
            </w:pPr>
            <w:r w:rsidRPr="008E0C92">
              <w:rPr>
                <w:rFonts w:cs="Arial" w:hAnsi="Century Gothic" w:ascii="Century Gothic"/>
              </w:rPr>
              <w:lastRenderedPageBreak/>
              <w:t>HRVATSKE VODE OIB:</w:t>
            </w:r>
            <w:r w:rsidRPr="008E0C92">
              <w:rPr>
                <w:rFonts w:hAnsi="Century Gothic" w:ascii="Century Gothic"/>
              </w:rPr>
              <w:t>28921383001 Ulica grada Vukovara 220 Zagreb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8E0C92">
            <w:pPr>
              <w:rPr>
                <w:rFonts w:hAnsi="Century Gothic" w:ascii="Century Gothic"/>
              </w:rPr>
            </w:pPr>
          </w:p>
          <w:p w:rsidRDefault="00DD06DC" w:rsidP="00640BF3" w:rsidR="00DD06DC" w:rsidRPr="005641D2">
            <w:pPr>
              <w:jc w:val="center"/>
              <w:rPr>
                <w:rFonts w:hAnsi="Century Gothic" w:ascii="Century Gothic"/>
              </w:rPr>
            </w:pPr>
            <w:r w:rsidRPr="005641D2">
              <w:rPr>
                <w:rFonts w:hAnsi="Century Gothic" w:ascii="Century Gothic"/>
              </w:rPr>
              <w:lastRenderedPageBreak/>
              <w:t>0,00</w:t>
            </w:r>
          </w:p>
          <w:p w:rsidRDefault="00DD06DC" w:rsidP="00640BF3" w:rsidR="00DD06DC">
            <w:pPr>
              <w:jc w:val="center"/>
              <w:rPr>
                <w:rFonts w:hAnsi="Century Gothic" w:ascii="Century Gothic"/>
                <w:b/>
              </w:rPr>
            </w:pPr>
          </w:p>
          <w:p w:rsidRDefault="00DD06DC" w:rsidP="00640BF3" w:rsidR="00DD06DC" w:rsidRPr="008E0C92">
            <w:pPr>
              <w:jc w:val="center"/>
              <w:rPr>
                <w:rFonts w:hAnsi="Century Gothic" w:ascii="Century Gothic"/>
              </w:rPr>
            </w:pPr>
          </w:p>
        </w:tc>
        <w:tc>
          <w:tcPr>
            <w:tcW w:type="dxa" w:w="2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</w:tcPr>
          <w:p w:rsidRDefault="00DD06DC" w:rsidP="00640BF3" w:rsidR="00DD06DC" w:rsidRPr="008E0C92">
            <w:pPr>
              <w:rPr>
                <w:rFonts w:hAnsi="Century Gothic" w:ascii="Century Gothic"/>
              </w:rPr>
            </w:pPr>
          </w:p>
          <w:p w:rsidRDefault="00DD06DC" w:rsidP="00640BF3" w:rsidR="00DD06DC" w:rsidRPr="008E0C92">
            <w:pPr>
              <w:jc w:val="center"/>
              <w:rPr>
                <w:rFonts w:hAnsi="Century Gothic" w:ascii="Century Gothic"/>
                <w:b/>
              </w:rPr>
            </w:pPr>
          </w:p>
          <w:p w:rsidRDefault="00DD06DC" w:rsidP="00640BF3" w:rsidR="00DD06DC">
            <w:pPr>
              <w:jc w:val="center"/>
              <w:rPr>
                <w:rFonts w:cs="Arial" w:hAnsi="Century Gothic" w:ascii="Century Gothic"/>
                <w:b/>
              </w:rPr>
            </w:pP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  <w:b/>
              </w:rPr>
            </w:pPr>
          </w:p>
        </w:tc>
      </w:tr>
      <w:tr w:rsidTr="00640BF3" w:rsidR="00DD06DC" w:rsidRPr="008E0C92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4.</w:t>
            </w: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8E0C92">
            <w:pPr>
              <w:rPr>
                <w:rFonts w:hAnsi="Century Gothic" w:ascii="Century Gothic"/>
              </w:rPr>
            </w:pPr>
            <w:r w:rsidRPr="008E0C92">
              <w:rPr>
                <w:rFonts w:hAnsi="Century Gothic" w:ascii="Century Gothic"/>
              </w:rPr>
              <w:t xml:space="preserve">RH MINISTARSTVO FINANCIJA </w:t>
            </w:r>
          </w:p>
          <w:p w:rsidRDefault="00DD06DC" w:rsidP="00640BF3" w:rsidR="00DD06DC" w:rsidRPr="008E0C92">
            <w:pPr>
              <w:rPr>
                <w:rFonts w:hAnsi="Century Gothic" w:ascii="Century Gothic"/>
                <w:b/>
              </w:rPr>
            </w:pPr>
            <w:r w:rsidRPr="008E0C92">
              <w:rPr>
                <w:rFonts w:hAnsi="Century Gothic" w:ascii="Century Gothic"/>
              </w:rPr>
              <w:t>POREZNA UPRAVA Područni ured Zagreb,</w:t>
            </w:r>
            <w:r w:rsidRPr="008E0C92">
              <w:rPr>
                <w:rFonts w:hAnsi="Century Gothic" w:ascii="Century Gothic"/>
                <w:b/>
              </w:rPr>
              <w:t xml:space="preserve"> </w:t>
            </w:r>
            <w:r w:rsidRPr="008E0C92">
              <w:rPr>
                <w:rFonts w:hAnsi="Century Gothic" w:ascii="Century Gothic"/>
              </w:rPr>
              <w:t>OIB:18683136487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8E0C92">
            <w:pPr>
              <w:rPr>
                <w:rFonts w:eastAsia="Calibri" w:hAnsi="Century Gothic" w:ascii="Century Gothic"/>
              </w:rPr>
            </w:pP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eastAsia="Calibri" w:hAnsi="Century Gothic" w:ascii="Century Gothic"/>
              </w:rPr>
              <w:t>_______</w:t>
            </w:r>
          </w:p>
        </w:tc>
        <w:tc>
          <w:tcPr>
            <w:tcW w:type="dxa" w:w="2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</w:tcPr>
          <w:p w:rsidRDefault="00DD06DC" w:rsidP="00640BF3" w:rsidR="00DD06DC" w:rsidRPr="008E0C92">
            <w:pPr>
              <w:jc w:val="center"/>
              <w:rPr>
                <w:rFonts w:eastAsia="Calibri" w:hAnsi="Century Gothic" w:ascii="Century Gothic"/>
                <w:b/>
              </w:rPr>
            </w:pPr>
          </w:p>
          <w:p w:rsidRDefault="00DD06DC" w:rsidP="00640BF3" w:rsidR="00DD06DC" w:rsidRPr="008E0C92">
            <w:pPr>
              <w:jc w:val="center"/>
              <w:rPr>
                <w:rFonts w:eastAsia="Calibri" w:hAnsi="Century Gothic" w:ascii="Century Gothic"/>
                <w:b/>
              </w:rPr>
            </w:pPr>
          </w:p>
          <w:p w:rsidRDefault="00DD06DC" w:rsidP="00640BF3" w:rsidR="00DD06DC" w:rsidRPr="005641D2">
            <w:pPr>
              <w:jc w:val="center"/>
              <w:rPr>
                <w:rFonts w:eastAsia="Calibri" w:hAnsi="Century Gothic" w:ascii="Century Gothic"/>
              </w:rPr>
            </w:pPr>
            <w:r w:rsidRPr="005641D2">
              <w:rPr>
                <w:rFonts w:eastAsia="Calibri" w:hAnsi="Century Gothic" w:ascii="Century Gothic"/>
              </w:rPr>
              <w:t>OSLOBOĐENA</w:t>
            </w:r>
          </w:p>
          <w:p w:rsidRDefault="00DD06DC" w:rsidP="00640BF3" w:rsidR="00DD06DC" w:rsidRPr="008E0C92">
            <w:pPr>
              <w:jc w:val="center"/>
              <w:rPr>
                <w:rFonts w:eastAsia="Calibri" w:hAnsi="Century Gothic" w:ascii="Century Gothic"/>
                <w:b/>
              </w:rPr>
            </w:pP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</w:tc>
      </w:tr>
      <w:tr w:rsidTr="00640BF3" w:rsidR="00DD06DC" w:rsidRPr="008E0C92"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double"/>
              <w:right w:space="0" w:sz="4" w:color="auto" w:val="single"/>
            </w:tcBorders>
          </w:tcPr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hideMark/>
          </w:tcPr>
          <w:p w:rsidRDefault="00DD06DC" w:rsidP="00640BF3" w:rsidR="00DD06DC" w:rsidRPr="008E0C92">
            <w:pPr>
              <w:rPr>
                <w:rFonts w:cs="Arial" w:hAnsi="Century Gothic" w:ascii="Century Gothic"/>
                <w:b/>
              </w:rPr>
            </w:pPr>
            <w:r w:rsidRPr="008E0C92">
              <w:rPr>
                <w:rFonts w:cs="Arial" w:hAnsi="Century Gothic" w:ascii="Century Gothic"/>
                <w:b/>
              </w:rPr>
              <w:t xml:space="preserve">UKUPAN IZNOS DUŽNIKOVIH VJEROVNIKA 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</w:tcPr>
          <w:p w:rsidRDefault="00DD06DC" w:rsidP="00640BF3" w:rsidR="00DD06DC" w:rsidRPr="008E0C92">
            <w:pPr>
              <w:jc w:val="center"/>
              <w:rPr>
                <w:rFonts w:eastAsia="Calibri" w:hAnsi="Century Gothic" w:ascii="Century Gothic"/>
                <w:b/>
              </w:rPr>
            </w:pP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  <w:b/>
              </w:rPr>
            </w:pPr>
          </w:p>
        </w:tc>
        <w:tc>
          <w:tcPr>
            <w:tcW w:type="dxa" w:w="2272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double"/>
            </w:tcBorders>
          </w:tcPr>
          <w:p w:rsidRDefault="00DD06DC" w:rsidP="00640BF3" w:rsidR="00DD06DC" w:rsidRPr="008E0C92">
            <w:pPr>
              <w:tabs>
                <w:tab w:pos="1026" w:val="center"/>
                <w:tab w:pos="2052" w:val="right"/>
              </w:tabs>
              <w:jc w:val="center"/>
              <w:rPr>
                <w:rFonts w:eastAsia="Calibri" w:hAnsi="Century Gothic" w:ascii="Century Gothic"/>
                <w:b/>
              </w:rPr>
            </w:pPr>
          </w:p>
          <w:p w:rsidRDefault="00DD06DC" w:rsidP="00640BF3" w:rsidR="00DD06DC" w:rsidRPr="008E0C92">
            <w:pPr>
              <w:tabs>
                <w:tab w:pos="1026" w:val="center"/>
                <w:tab w:pos="2052" w:val="right"/>
              </w:tabs>
              <w:jc w:val="center"/>
              <w:rPr>
                <w:rFonts w:cs="Arial" w:hAnsi="Century Gothic" w:ascii="Century Gothic"/>
                <w:b/>
              </w:rPr>
            </w:pPr>
          </w:p>
        </w:tc>
      </w:tr>
    </w:tbl>
    <w:p w:rsidRDefault="00DD06DC" w:rsidP="00DD06DC" w:rsidR="00DD06DC">
      <w:pPr>
        <w:jc w:val="center"/>
        <w:rPr>
          <w:rFonts w:hAnsi="Century Gothic" w:ascii="Century Gothic"/>
          <w:b/>
          <w:sz w:val="28"/>
          <w:szCs w:val="28"/>
        </w:rPr>
      </w:pPr>
    </w:p>
    <w:p w:rsidRDefault="00DD06DC" w:rsidP="00DD06DC" w:rsidR="00DD06DC" w:rsidRPr="006D4EB8">
      <w:pPr>
        <w:jc w:val="center"/>
        <w:rPr>
          <w:rFonts w:hAnsi="Century Gothic" w:ascii="Century Gothic"/>
          <w:b/>
          <w:sz w:val="28"/>
          <w:szCs w:val="28"/>
        </w:rPr>
      </w:pPr>
    </w:p>
    <w:p w:rsidRDefault="00DD06DC" w:rsidP="00DD06DC" w:rsidR="00DD06DC" w:rsidRPr="00E94DD9">
      <w:pPr>
        <w:rPr>
          <w:rFonts w:cs="Arial" w:hAnsi="Century Gothic" w:ascii="Century Gothic"/>
        </w:rPr>
      </w:pPr>
      <w:r>
        <w:rPr>
          <w:rFonts w:cs="Arial" w:hAnsi="Century Gothic" w:ascii="Century Gothic"/>
        </w:rPr>
        <w:t>U Hrašćici , 18.03</w:t>
      </w:r>
      <w:r w:rsidRPr="00E94DD9">
        <w:rPr>
          <w:rFonts w:cs="Arial" w:hAnsi="Century Gothic" w:ascii="Century Gothic"/>
        </w:rPr>
        <w:t>.201</w:t>
      </w:r>
      <w:r>
        <w:rPr>
          <w:rFonts w:cs="Arial" w:hAnsi="Century Gothic" w:ascii="Century Gothic"/>
        </w:rPr>
        <w:t>9</w:t>
      </w:r>
      <w:r w:rsidRPr="00E94DD9">
        <w:rPr>
          <w:rFonts w:cs="Arial" w:hAnsi="Century Gothic" w:ascii="Century Gothic"/>
        </w:rPr>
        <w:t xml:space="preserve">.g.  </w:t>
      </w:r>
    </w:p>
    <w:p w:rsidRDefault="00DD06DC" w:rsidP="00DD06DC" w:rsidR="00DD06DC">
      <w:pPr>
        <w:jc w:val="center"/>
        <w:rPr>
          <w:rFonts w:hAnsi="Book Antiqua" w:ascii="Book Antiqua"/>
        </w:rPr>
      </w:pPr>
    </w:p>
    <w:p w:rsidRDefault="00DD06DC" w:rsidP="00DD06DC" w:rsidR="00DD06DC">
      <w:pPr>
        <w:jc w:val="center"/>
        <w:rPr>
          <w:rFonts w:hAnsi="Book Antiqua" w:ascii="Book Antiqua"/>
        </w:rPr>
      </w:pPr>
    </w:p>
    <w:p w:rsidRDefault="00DD06DC" w:rsidP="00DD06DC" w:rsidR="00DD06DC">
      <w:pPr>
        <w:jc w:val="center"/>
        <w:rPr>
          <w:rFonts w:hAnsi="Book Antiqua" w:ascii="Book Antiqua"/>
        </w:rPr>
      </w:pPr>
    </w:p>
    <w:p w:rsidRDefault="00DD06DC" w:rsidP="00DD06DC" w:rsidR="00DD06DC">
      <w:pPr>
        <w:jc w:val="center"/>
        <w:rPr>
          <w:rFonts w:hAnsi="Century Gothic" w:ascii="Century Gothic"/>
        </w:rPr>
      </w:pP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 w:rsidRPr="00E94DD9">
        <w:rPr>
          <w:rFonts w:hAnsi="Century Gothic" w:ascii="Century Gothic"/>
        </w:rPr>
        <w:t>Stečajni upravitelj :</w:t>
      </w:r>
    </w:p>
    <w:p w:rsidRDefault="00DD06DC" w:rsidP="00DD06DC" w:rsidR="00DD06DC">
      <w:pPr>
        <w:jc w:val="center"/>
        <w:rPr>
          <w:rFonts w:hAnsi="Century Gothic" w:ascii="Century Gothic"/>
        </w:rPr>
      </w:pPr>
    </w:p>
    <w:p w:rsidRDefault="00DD06DC" w:rsidP="00DD06DC" w:rsidR="00DD06DC" w:rsidRPr="00E94DD9">
      <w:pPr>
        <w:jc w:val="center"/>
        <w:rPr>
          <w:rFonts w:hAnsi="Century Gothic" w:ascii="Century Gothic"/>
        </w:rPr>
      </w:pPr>
      <w:r>
        <w:rPr>
          <w:rFonts w:hAnsi="Century Gothic" w:ascii="Century Gothic"/>
        </w:rPr>
        <w:t xml:space="preserve">                                                       Berislav Maksimović </w:t>
      </w:r>
      <w:r w:rsidRPr="00E94DD9">
        <w:rPr>
          <w:rFonts w:hAnsi="Century Gothic" w:ascii="Century Gothic"/>
        </w:rPr>
        <w:t xml:space="preserve"> </w:t>
      </w:r>
    </w:p>
    <w:p w:rsidRDefault="00DD06DC" w:rsidP="00DD06DC" w:rsidR="00DD06DC">
      <w:pPr>
        <w:jc w:val="both"/>
        <w:rPr>
          <w:rFonts w:hAnsi="Book Antiqua" w:ascii="Book Antiqua"/>
        </w:rPr>
      </w:pPr>
    </w:p>
    <w:p w:rsidRDefault="00DD06DC" w:rsidP="00DD06DC" w:rsidR="00DD06DC">
      <w:pPr>
        <w:jc w:val="both"/>
        <w:rPr>
          <w:rFonts w:hAnsi="Book Antiqua" w:ascii="Book Antiqua"/>
        </w:rPr>
      </w:pPr>
    </w:p>
    <w:p w:rsidRDefault="00DD06DC" w:rsidP="00DD06DC" w:rsidR="00DD06DC">
      <w:pPr>
        <w:jc w:val="both"/>
        <w:rPr>
          <w:rFonts w:hAnsi="Book Antiqua" w:ascii="Book Antiqua"/>
        </w:rPr>
      </w:pPr>
    </w:p>
    <w:p w:rsidRDefault="00DD06DC" w:rsidP="00DD06DC" w:rsidR="00DD06DC">
      <w:pPr>
        <w:jc w:val="both"/>
        <w:rPr>
          <w:rFonts w:hAnsi="Book Antiqua" w:ascii="Book Antiqua"/>
        </w:rPr>
      </w:pPr>
    </w:p>
    <w:p w:rsidRDefault="00DD06DC" w:rsidP="00DD06DC" w:rsidR="00DD06DC">
      <w:pPr>
        <w:jc w:val="both"/>
        <w:rPr>
          <w:rFonts w:hAnsi="Book Antiqua" w:ascii="Book Antiqua"/>
        </w:rPr>
      </w:pPr>
    </w:p>
    <w:p w:rsidRDefault="00DD06DC" w:rsidP="00DD06DC" w:rsidR="00DD06DC" w:rsidRPr="00475E4C">
      <w:pPr>
        <w:jc w:val="both"/>
        <w:rPr>
          <w:rFonts w:hAnsi="Book Antiqua" w:ascii="Book Antiqua"/>
        </w:rPr>
      </w:pPr>
    </w:p>
    <w:p w:rsidRDefault="00DD06DC" w:rsidP="00DD06DC" w:rsidR="00DD06DC">
      <w:pPr>
        <w:jc w:val="center"/>
        <w:rPr>
          <w:rFonts w:hAnsi="Century Gothic" w:ascii="Century Gothic"/>
          <w:b/>
        </w:rPr>
      </w:pPr>
      <w:r w:rsidRPr="00F07212">
        <w:rPr>
          <w:rFonts w:cs="Arial" w:hAnsi="Century Gothic" w:ascii="Century Gothic"/>
          <w:b/>
        </w:rPr>
        <w:t>STEČAJNA MASA IZA RUBERG  d.o.o. u stečaju</w:t>
      </w:r>
      <w:r w:rsidRPr="00F07212">
        <w:rPr>
          <w:rFonts w:hAnsi="Century Gothic" w:ascii="Century Gothic"/>
          <w:b/>
        </w:rPr>
        <w:t xml:space="preserve"> Hrašćica </w:t>
      </w:r>
    </w:p>
    <w:p w:rsidRDefault="00DD06DC" w:rsidP="00DD06DC" w:rsidR="00DD06DC">
      <w:pPr>
        <w:jc w:val="center"/>
        <w:rPr>
          <w:rFonts w:cs="Arial" w:hAnsi="Century Gothic" w:ascii="Century Gothic"/>
          <w:b/>
        </w:rPr>
      </w:pPr>
      <w:r w:rsidRPr="00F07212">
        <w:rPr>
          <w:rFonts w:hAnsi="Century Gothic" w:ascii="Century Gothic"/>
          <w:b/>
        </w:rPr>
        <w:t>Braće Radić 1 42000 Varaždin</w:t>
      </w:r>
      <w:r>
        <w:rPr>
          <w:rFonts w:hAnsi="Century Gothic" w:ascii="Century Gothic"/>
          <w:b/>
        </w:rPr>
        <w:t xml:space="preserve">, </w:t>
      </w:r>
      <w:r w:rsidRPr="00F07212">
        <w:rPr>
          <w:rFonts w:hAnsi="Century Gothic" w:ascii="Century Gothic"/>
          <w:b/>
        </w:rPr>
        <w:t>OIB: 69163092319  (ranije OIB:32383575430)</w:t>
      </w:r>
    </w:p>
    <w:p w:rsidRDefault="00DD06DC" w:rsidP="00DD06DC" w:rsidR="00DD06DC">
      <w:pPr>
        <w:jc w:val="center"/>
        <w:rPr>
          <w:rFonts w:cs="Arial" w:hAnsi="Century Gothic" w:ascii="Century Gothic"/>
          <w:b/>
        </w:rPr>
      </w:pPr>
      <w:r>
        <w:rPr>
          <w:rFonts w:cs="Arial" w:hAnsi="Century Gothic" w:ascii="Century Gothic"/>
          <w:b/>
        </w:rPr>
        <w:t>Stečajni upravitelj : Berislav Maksimović</w:t>
      </w:r>
    </w:p>
    <w:p w:rsidRDefault="00DD06DC" w:rsidP="00DD06DC" w:rsidR="00DD06DC" w:rsidRPr="00F07212">
      <w:pPr>
        <w:jc w:val="center"/>
        <w:rPr>
          <w:rFonts w:hAnsi="Century Gothic" w:ascii="Century Gothic"/>
          <w:b/>
        </w:rPr>
      </w:pPr>
      <w:r>
        <w:rPr>
          <w:rFonts w:cs="Arial" w:hAnsi="Century Gothic" w:ascii="Century Gothic"/>
          <w:b/>
        </w:rPr>
        <w:t>Poslovni</w:t>
      </w:r>
      <w:r w:rsidRPr="00F07212">
        <w:rPr>
          <w:rFonts w:cs="Arial" w:hAnsi="Century Gothic" w:ascii="Century Gothic"/>
          <w:b/>
        </w:rPr>
        <w:t xml:space="preserve"> broj 48 St–</w:t>
      </w:r>
      <w:r w:rsidRPr="00F07212">
        <w:rPr>
          <w:rFonts w:hAnsi="Century Gothic" w:ascii="Century Gothic"/>
          <w:b/>
        </w:rPr>
        <w:t>2814/2018</w:t>
      </w:r>
    </w:p>
    <w:p w:rsidRDefault="00DD06DC" w:rsidP="00DD06DC" w:rsidR="00DD06DC" w:rsidRPr="00BF34DE">
      <w:pPr>
        <w:pBdr>
          <w:bottom w:space="1" w:sz="12" w:color="auto" w:val="single"/>
        </w:pBdr>
        <w:jc w:val="center"/>
        <w:rPr>
          <w:rFonts w:cs="Arial" w:hAnsi="Book Antiqua" w:ascii="Book Antiqua"/>
          <w:b/>
        </w:rPr>
      </w:pPr>
    </w:p>
    <w:p w:rsidRDefault="00DD06DC" w:rsidP="00DD06DC" w:rsidR="00DD06DC" w:rsidRPr="006A1765">
      <w:pPr>
        <w:jc w:val="center"/>
        <w:rPr>
          <w:rFonts w:cs="Arial" w:hAnsi="Century Gothic" w:ascii="Century Gothic"/>
          <w:b/>
        </w:rPr>
      </w:pPr>
      <w:r w:rsidRPr="006A1765">
        <w:rPr>
          <w:rFonts w:cs="Arial" w:hAnsi="Century Gothic" w:ascii="Century Gothic"/>
          <w:b/>
        </w:rPr>
        <w:t>PREGLED IMOVINE I OBVEZA (čl. 223 SZ)</w:t>
      </w:r>
      <w:r>
        <w:rPr>
          <w:rFonts w:cs="Arial" w:hAnsi="Century Gothic" w:ascii="Century Gothic"/>
          <w:b/>
        </w:rPr>
        <w:t xml:space="preserve"> u kunama </w:t>
      </w:r>
    </w:p>
    <w:p w:rsidRDefault="00DD06DC" w:rsidP="00DD06DC" w:rsidR="00DD06DC" w:rsidRPr="006A1765">
      <w:pPr>
        <w:rPr>
          <w:rFonts w:cs="Arial" w:hAnsi="Century Gothic" w:ascii="Century Gothic"/>
          <w:b/>
        </w:rPr>
      </w:pPr>
      <w:r w:rsidRPr="006A1765">
        <w:rPr>
          <w:rFonts w:cs="Arial" w:hAnsi="Century Gothic" w:ascii="Century Gothic"/>
          <w:b/>
        </w:rPr>
        <w:t>Imovina</w:t>
      </w:r>
    </w:p>
    <w:tbl>
      <w:tblPr>
        <w:tblW w:type="dxa" w:w="949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968"/>
        <w:gridCol w:w="2551"/>
        <w:gridCol w:w="2267"/>
      </w:tblGrid>
      <w:tr w:rsidTr="00640BF3" w:rsidR="00DD06DC" w:rsidRPr="006A1765">
        <w:tc>
          <w:tcPr>
            <w:tcW w:type="dxa" w:w="709"/>
            <w:tcBorders>
              <w:top w:space="0" w:sz="4" w:color="auto" w:val="double"/>
              <w:left w:space="0" w:sz="4" w:color="auto" w:val="doub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DD06DC" w:rsidP="00640BF3" w:rsidR="00DD06DC" w:rsidRPr="006A1765">
            <w:pPr>
              <w:shd w:fill="F2F2F2" w:color="auto" w:val="clear"/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>R.br</w:t>
            </w:r>
          </w:p>
        </w:tc>
        <w:tc>
          <w:tcPr>
            <w:tcW w:type="dxa" w:w="3968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DD06DC" w:rsidP="00640BF3" w:rsidR="00DD06DC" w:rsidRPr="006A1765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>Opis imovine</w:t>
            </w:r>
          </w:p>
        </w:tc>
        <w:tc>
          <w:tcPr>
            <w:tcW w:type="dxa" w:w="2551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DD06DC" w:rsidP="00640BF3" w:rsidR="00DD06DC" w:rsidRPr="006A1765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>Knjigovodstvena</w:t>
            </w:r>
          </w:p>
          <w:p w:rsidRDefault="00DD06DC" w:rsidP="00640BF3" w:rsidR="00DD06DC" w:rsidRPr="006A1765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vrijednost na dan 31.12.2015</w:t>
            </w:r>
            <w:r w:rsidRPr="006A1765">
              <w:rPr>
                <w:rFonts w:cs="Arial" w:hAnsi="Century Gothic" w:ascii="Century Gothic"/>
                <w:b/>
              </w:rPr>
              <w:t>.</w:t>
            </w:r>
          </w:p>
        </w:tc>
        <w:tc>
          <w:tcPr>
            <w:tcW w:type="dxa" w:w="2267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double"/>
            </w:tcBorders>
            <w:shd w:fill="F2F2F2" w:color="auto" w:val="clear"/>
            <w:hideMark/>
          </w:tcPr>
          <w:p w:rsidRDefault="00DD06DC" w:rsidP="00640BF3" w:rsidR="00DD06DC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 xml:space="preserve">Vrijednost u  procijenjenoj stečajnoj masi </w:t>
            </w:r>
          </w:p>
          <w:p w:rsidRDefault="00DD06DC" w:rsidP="00640BF3" w:rsidR="00DD06DC" w:rsidRPr="006A1765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na dan 07.12.2018.</w:t>
            </w:r>
            <w:r w:rsidRPr="006A1765">
              <w:rPr>
                <w:rFonts w:cs="Arial" w:hAnsi="Century Gothic" w:ascii="Century Gothic"/>
                <w:b/>
              </w:rPr>
              <w:t xml:space="preserve"> </w:t>
            </w:r>
          </w:p>
        </w:tc>
      </w:tr>
      <w:tr w:rsidTr="00640BF3" w:rsidR="00DD06DC" w:rsidRPr="006A1765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DD06DC" w:rsidP="00640BF3" w:rsidR="00DD06DC" w:rsidRPr="006A1765">
            <w:pPr>
              <w:ind w:left="360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1</w:t>
            </w:r>
          </w:p>
        </w:tc>
        <w:tc>
          <w:tcPr>
            <w:tcW w:type="dxa" w:w="3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D06DC" w:rsidP="00640BF3" w:rsidR="00DD06DC" w:rsidRPr="006A1765">
            <w:pPr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                        </w:t>
            </w:r>
            <w:r>
              <w:rPr>
                <w:rFonts w:cs="Arial" w:hAnsi="Century Gothic" w:ascii="Century Gothic"/>
              </w:rPr>
              <w:t xml:space="preserve">                      Građevinski objekt i oprema 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D06DC" w:rsidP="00640BF3" w:rsidR="00DD06DC">
            <w:pPr>
              <w:jc w:val="right"/>
              <w:rPr>
                <w:rFonts w:cs="Arial" w:hAnsi="Century Gothic" w:ascii="Century Gothic"/>
              </w:rPr>
            </w:pPr>
          </w:p>
          <w:p w:rsidRDefault="00DD06DC" w:rsidP="00640BF3" w:rsidR="00DD06DC" w:rsidRPr="006A1765">
            <w:pPr>
              <w:jc w:val="right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294.176,25</w:t>
            </w:r>
            <w:r w:rsidRPr="006A1765">
              <w:rPr>
                <w:rFonts w:cs="Arial" w:hAnsi="Century Gothic" w:ascii="Century Gothic"/>
              </w:rPr>
              <w:t xml:space="preserve">      </w:t>
            </w:r>
            <w:r>
              <w:rPr>
                <w:rFonts w:cs="Arial" w:hAnsi="Century Gothic" w:ascii="Century Gothic"/>
              </w:rPr>
              <w:t xml:space="preserve">                       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DD06DC" w:rsidP="00640BF3" w:rsidR="00DD06DC">
            <w:pPr>
              <w:jc w:val="right"/>
              <w:rPr>
                <w:rFonts w:cs="Arial" w:hAnsi="Century Gothic" w:ascii="Century Gothic"/>
              </w:rPr>
            </w:pPr>
          </w:p>
          <w:p w:rsidRDefault="00DD06DC" w:rsidP="00640BF3" w:rsidR="00DD06DC" w:rsidRPr="006A1765">
            <w:pPr>
              <w:jc w:val="right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152.674,00</w:t>
            </w:r>
            <w:r w:rsidRPr="006A1765">
              <w:rPr>
                <w:rFonts w:cs="Arial" w:hAnsi="Century Gothic" w:ascii="Century Gothic"/>
              </w:rPr>
              <w:t xml:space="preserve">            </w:t>
            </w:r>
            <w:r>
              <w:rPr>
                <w:rFonts w:cs="Arial" w:hAnsi="Century Gothic" w:ascii="Century Gothic"/>
              </w:rPr>
              <w:t xml:space="preserve">                       </w:t>
            </w:r>
          </w:p>
        </w:tc>
      </w:tr>
      <w:tr w:rsidTr="00640BF3" w:rsidR="00DD06DC" w:rsidRPr="006A1765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DD06DC" w:rsidP="00640BF3" w:rsidR="00DD06DC" w:rsidRPr="006A1765">
            <w:pPr>
              <w:ind w:left="360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</w:t>
            </w:r>
            <w:r>
              <w:rPr>
                <w:rFonts w:cs="Arial" w:hAnsi="Century Gothic" w:ascii="Century Gothic"/>
              </w:rPr>
              <w:t>2</w:t>
            </w:r>
          </w:p>
        </w:tc>
        <w:tc>
          <w:tcPr>
            <w:tcW w:type="dxa" w:w="3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D06DC" w:rsidP="00640BF3" w:rsidR="00DD06DC" w:rsidRPr="006A1765">
            <w:pPr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                                               Potraživanja od kupaca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D06DC" w:rsidP="00640BF3" w:rsidR="00DD06DC">
            <w:pPr>
              <w:jc w:val="right"/>
              <w:rPr>
                <w:rFonts w:cs="Arial" w:hAnsi="Century Gothic" w:ascii="Century Gothic"/>
              </w:rPr>
            </w:pPr>
          </w:p>
          <w:p w:rsidRDefault="00DD06DC" w:rsidP="00640BF3" w:rsidR="00DD06DC" w:rsidRPr="006A1765">
            <w:pPr>
              <w:jc w:val="right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23.380,00</w:t>
            </w:r>
            <w:r w:rsidRPr="006A1765">
              <w:rPr>
                <w:rFonts w:cs="Arial" w:hAnsi="Century Gothic" w:ascii="Century Gothic"/>
              </w:rPr>
              <w:t xml:space="preserve">         </w:t>
            </w:r>
            <w:r>
              <w:rPr>
                <w:rFonts w:cs="Arial" w:hAnsi="Century Gothic" w:ascii="Century Gothic"/>
              </w:rPr>
              <w:t xml:space="preserve">                      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DD06DC" w:rsidP="00640BF3" w:rsidR="00DD06DC" w:rsidRPr="006A1765">
            <w:pPr>
              <w:jc w:val="right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   </w:t>
            </w:r>
            <w:r>
              <w:rPr>
                <w:rFonts w:cs="Arial" w:hAnsi="Century Gothic" w:ascii="Century Gothic"/>
              </w:rPr>
              <w:t xml:space="preserve">                       0,00</w:t>
            </w:r>
          </w:p>
        </w:tc>
      </w:tr>
      <w:tr w:rsidTr="00640BF3" w:rsidR="00DD06DC" w:rsidRPr="006A1765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DD06DC" w:rsidP="00640BF3" w:rsidR="00DD06DC" w:rsidRPr="006A1765">
            <w:pPr>
              <w:ind w:left="360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3</w:t>
            </w:r>
          </w:p>
        </w:tc>
        <w:tc>
          <w:tcPr>
            <w:tcW w:type="dxa" w:w="3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D06DC" w:rsidP="00640BF3" w:rsidR="00DD06DC">
            <w:pPr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</w:t>
            </w:r>
          </w:p>
          <w:p w:rsidRDefault="00DD06DC" w:rsidP="00640BF3" w:rsidR="00DD06DC" w:rsidRPr="006A1765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Potraživanja od države </w:t>
            </w:r>
            <w:r w:rsidRPr="006A1765">
              <w:rPr>
                <w:rFonts w:cs="Arial" w:hAnsi="Century Gothic" w:ascii="Century Gothic"/>
              </w:rPr>
              <w:t xml:space="preserve">                                            </w:t>
            </w:r>
            <w:r>
              <w:rPr>
                <w:rFonts w:cs="Arial" w:hAnsi="Century Gothic" w:ascii="Century Gothic"/>
              </w:rPr>
              <w:t xml:space="preserve">  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D06DC" w:rsidP="00640BF3" w:rsidR="00DD06DC">
            <w:pPr>
              <w:jc w:val="right"/>
              <w:rPr>
                <w:rFonts w:hAnsi="Book Antiqua" w:ascii="Book Antiqua"/>
              </w:rPr>
            </w:pPr>
          </w:p>
          <w:p w:rsidRDefault="00DD06DC" w:rsidP="00640BF3" w:rsidR="00DD06DC" w:rsidRPr="00ED210A">
            <w:pPr>
              <w:jc w:val="right"/>
              <w:rPr>
                <w:rFonts w:cs="Arial" w:hAnsi="Century Gothic" w:ascii="Century Gothic"/>
              </w:rPr>
            </w:pPr>
            <w:r w:rsidRPr="00ED210A">
              <w:rPr>
                <w:rFonts w:hAnsi="Book Antiqua" w:ascii="Book Antiqua"/>
              </w:rPr>
              <w:t xml:space="preserve">3.045,00 </w:t>
            </w:r>
            <w:r w:rsidRPr="00ED210A">
              <w:rPr>
                <w:rFonts w:cs="Arial" w:hAnsi="Century Gothic" w:ascii="Century Gothic"/>
              </w:rPr>
              <w:t xml:space="preserve">                               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DD06DC" w:rsidP="00640BF3" w:rsidR="00DD06DC" w:rsidRPr="006A1765">
            <w:pPr>
              <w:jc w:val="right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                       0,00</w:t>
            </w:r>
          </w:p>
        </w:tc>
      </w:tr>
      <w:tr w:rsidTr="00640BF3" w:rsidR="00DD06DC" w:rsidRPr="006A1765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DD06DC" w:rsidP="00640BF3" w:rsidR="00DD06DC" w:rsidRPr="006A1765">
            <w:pPr>
              <w:ind w:left="360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4   </w:t>
            </w:r>
          </w:p>
        </w:tc>
        <w:tc>
          <w:tcPr>
            <w:tcW w:type="dxa" w:w="3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D06DC" w:rsidP="00640BF3" w:rsidR="00DD06DC">
            <w:pPr>
              <w:rPr>
                <w:rFonts w:cs="Arial" w:hAnsi="Century Gothic" w:ascii="Century Gothic"/>
              </w:rPr>
            </w:pPr>
          </w:p>
          <w:p w:rsidRDefault="00DD06DC" w:rsidP="00640BF3" w:rsidR="00DD06DC" w:rsidRPr="006A1765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Novac na računu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D06DC" w:rsidP="00640BF3" w:rsidR="00DD06DC">
            <w:pPr>
              <w:jc w:val="right"/>
              <w:rPr>
                <w:rFonts w:cs="Arial" w:hAnsi="Century Gothic" w:ascii="Century Gothic"/>
              </w:rPr>
            </w:pPr>
          </w:p>
          <w:p w:rsidRDefault="00DD06DC" w:rsidP="00640BF3" w:rsidR="00DD06DC" w:rsidRPr="006A1765">
            <w:pPr>
              <w:jc w:val="right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0,00</w:t>
            </w:r>
            <w:r w:rsidRPr="006A1765">
              <w:rPr>
                <w:rFonts w:cs="Arial" w:hAnsi="Century Gothic" w:ascii="Century Gothic"/>
              </w:rPr>
              <w:t xml:space="preserve">    </w:t>
            </w:r>
            <w:r>
              <w:rPr>
                <w:rFonts w:cs="Arial" w:hAnsi="Century Gothic" w:ascii="Century Gothic"/>
              </w:rPr>
              <w:t xml:space="preserve">                    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DD06DC" w:rsidP="00640BF3" w:rsidR="00DD06DC" w:rsidRPr="006A1765">
            <w:pPr>
              <w:jc w:val="right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                     0,00</w:t>
            </w:r>
          </w:p>
        </w:tc>
      </w:tr>
      <w:tr w:rsidTr="00640BF3" w:rsidR="00DD06DC" w:rsidRPr="006A1765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>
            <w:pPr>
              <w:ind w:left="360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5</w:t>
            </w:r>
          </w:p>
        </w:tc>
        <w:tc>
          <w:tcPr>
            <w:tcW w:type="dxa" w:w="3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Zalihe trgovačke robe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>
            <w:pPr>
              <w:jc w:val="right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0,00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</w:tcPr>
          <w:p w:rsidRDefault="00DD06DC" w:rsidP="00640BF3" w:rsidR="00DD06DC" w:rsidRPr="006A1765">
            <w:pPr>
              <w:jc w:val="right"/>
              <w:rPr>
                <w:rFonts w:cs="Arial" w:hAnsi="Century Gothic" w:ascii="Century Gothic"/>
              </w:rPr>
            </w:pPr>
          </w:p>
        </w:tc>
      </w:tr>
      <w:tr w:rsidTr="00640BF3" w:rsidR="00DD06DC" w:rsidRPr="006A1765"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double"/>
              <w:right w:space="0" w:sz="4" w:color="auto" w:val="single"/>
            </w:tcBorders>
            <w:shd w:fill="F2F2F2" w:color="auto" w:val="clear"/>
          </w:tcPr>
          <w:p w:rsidRDefault="00DD06DC" w:rsidP="00640BF3" w:rsidR="00DD06DC" w:rsidRPr="006A1765">
            <w:pPr>
              <w:jc w:val="center"/>
              <w:rPr>
                <w:rFonts w:cs="Arial" w:hAnsi="Century Gothic" w:ascii="Century Gothic"/>
                <w:b/>
              </w:rPr>
            </w:pPr>
          </w:p>
          <w:p w:rsidRDefault="00DD06DC" w:rsidP="00640BF3" w:rsidR="00DD06DC" w:rsidRPr="006A1765">
            <w:pPr>
              <w:jc w:val="center"/>
              <w:rPr>
                <w:rFonts w:cs="Arial" w:hAnsi="Century Gothic" w:ascii="Century Gothic"/>
                <w:b/>
              </w:rPr>
            </w:pPr>
          </w:p>
        </w:tc>
        <w:tc>
          <w:tcPr>
            <w:tcW w:type="dxa" w:w="3968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shd w:fill="F2F2F2" w:color="auto" w:val="clear"/>
          </w:tcPr>
          <w:p w:rsidRDefault="00DD06DC" w:rsidP="00640BF3" w:rsidR="00DD06DC" w:rsidRPr="006A1765">
            <w:pPr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Ukupno (r.br.1+2+3+4+5</w:t>
            </w:r>
            <w:r w:rsidRPr="006A1765">
              <w:rPr>
                <w:rFonts w:cs="Arial" w:hAnsi="Century Gothic" w:ascii="Century Gothic"/>
                <w:b/>
              </w:rPr>
              <w:t>)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shd w:fill="F2F2F2" w:color="auto" w:val="clear"/>
            <w:hideMark/>
          </w:tcPr>
          <w:p w:rsidRDefault="00DD06DC" w:rsidP="00640BF3" w:rsidR="00DD06DC">
            <w:pPr>
              <w:jc w:val="right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 xml:space="preserve">945.469,00                 </w:t>
            </w:r>
          </w:p>
          <w:p w:rsidRDefault="00DD06DC" w:rsidP="00640BF3" w:rsidR="00DD06DC" w:rsidRPr="006A1765">
            <w:pPr>
              <w:jc w:val="right"/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 xml:space="preserve">                   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double"/>
            </w:tcBorders>
            <w:shd w:fill="F2F2F2" w:color="auto" w:val="clear"/>
            <w:hideMark/>
          </w:tcPr>
          <w:p w:rsidRDefault="00DD06DC" w:rsidP="00640BF3" w:rsidR="00DD06DC" w:rsidRPr="006A1765">
            <w:pPr>
              <w:tabs>
                <w:tab w:pos="1026" w:val="center"/>
                <w:tab w:pos="2052" w:val="right"/>
              </w:tabs>
              <w:jc w:val="right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152.674,00</w:t>
            </w:r>
            <w:r w:rsidRPr="006A1765">
              <w:rPr>
                <w:rFonts w:cs="Arial" w:hAnsi="Century Gothic" w:ascii="Century Gothic"/>
                <w:b/>
              </w:rPr>
              <w:t xml:space="preserve">          </w:t>
            </w:r>
            <w:r>
              <w:rPr>
                <w:rFonts w:cs="Arial" w:hAnsi="Century Gothic" w:ascii="Century Gothic"/>
                <w:b/>
              </w:rPr>
              <w:t xml:space="preserve">                   </w:t>
            </w:r>
          </w:p>
        </w:tc>
      </w:tr>
    </w:tbl>
    <w:p w:rsidRDefault="00DD06DC" w:rsidP="00DD06DC" w:rsidR="00DD06DC" w:rsidRPr="006A1765">
      <w:pPr>
        <w:rPr>
          <w:rFonts w:cs="Arial" w:hAnsi="Century Gothic" w:ascii="Century Gothic"/>
          <w:b/>
        </w:rPr>
      </w:pPr>
    </w:p>
    <w:p w:rsidRDefault="00DD06DC" w:rsidP="00DD06DC" w:rsidR="00DD06DC" w:rsidRPr="006A1765">
      <w:pPr>
        <w:rPr>
          <w:rFonts w:cs="Arial" w:hAnsi="Century Gothic" w:ascii="Century Gothic"/>
          <w:b/>
        </w:rPr>
      </w:pPr>
      <w:r w:rsidRPr="006A1765">
        <w:rPr>
          <w:rFonts w:cs="Arial" w:hAnsi="Century Gothic" w:ascii="Century Gothic"/>
          <w:b/>
        </w:rPr>
        <w:t>Obveze</w:t>
      </w:r>
    </w:p>
    <w:tbl>
      <w:tblPr>
        <w:tblW w:type="dxa" w:w="949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51"/>
        <w:gridCol w:w="3826"/>
        <w:gridCol w:w="2551"/>
        <w:gridCol w:w="2267"/>
      </w:tblGrid>
      <w:tr w:rsidTr="00640BF3" w:rsidR="00DD06DC" w:rsidRPr="006A1765">
        <w:tc>
          <w:tcPr>
            <w:tcW w:type="dxa" w:w="851"/>
            <w:tcBorders>
              <w:top w:space="0" w:sz="4" w:color="auto" w:val="double"/>
              <w:left w:space="0" w:sz="4" w:color="auto" w:val="doub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DD06DC" w:rsidP="00640BF3" w:rsidR="00DD06DC" w:rsidRPr="006A1765">
            <w:pPr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>R. br.</w:t>
            </w:r>
          </w:p>
        </w:tc>
        <w:tc>
          <w:tcPr>
            <w:tcW w:type="dxa" w:w="3826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DD06DC" w:rsidP="00640BF3" w:rsidR="00DD06DC" w:rsidRPr="006A1765">
            <w:pPr>
              <w:jc w:val="center"/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>Osnov tražbine</w:t>
            </w:r>
          </w:p>
        </w:tc>
        <w:tc>
          <w:tcPr>
            <w:tcW w:type="dxa" w:w="2551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DD06DC" w:rsidP="00640BF3" w:rsidR="00DD06DC" w:rsidRPr="006A1765">
            <w:pPr>
              <w:jc w:val="center"/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>Knjigovodstvena</w:t>
            </w:r>
          </w:p>
          <w:p w:rsidRDefault="00DD06DC" w:rsidP="00640BF3" w:rsidR="00DD06DC" w:rsidRPr="006A1765">
            <w:pPr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vrijednost na dan 31.12.2015</w:t>
            </w:r>
            <w:r w:rsidRPr="006A1765">
              <w:rPr>
                <w:rFonts w:cs="Arial" w:hAnsi="Century Gothic" w:ascii="Century Gothic"/>
                <w:b/>
              </w:rPr>
              <w:t>.</w:t>
            </w:r>
          </w:p>
        </w:tc>
        <w:tc>
          <w:tcPr>
            <w:tcW w:type="dxa" w:w="2267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double"/>
            </w:tcBorders>
            <w:shd w:fill="F2F2F2" w:color="auto" w:val="clear"/>
            <w:hideMark/>
          </w:tcPr>
          <w:p w:rsidRDefault="00DD06DC" w:rsidP="00640BF3" w:rsidR="00DD06DC" w:rsidRPr="006A1765">
            <w:pPr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 xml:space="preserve"> </w:t>
            </w:r>
          </w:p>
        </w:tc>
      </w:tr>
      <w:tr w:rsidTr="00640BF3" w:rsidR="00DD06DC" w:rsidRPr="006A1765">
        <w:tc>
          <w:tcPr>
            <w:tcW w:type="dxa" w:w="851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6A1765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1</w:t>
            </w:r>
          </w:p>
        </w:tc>
        <w:tc>
          <w:tcPr>
            <w:tcW w:type="dxa" w:w="38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5555D3">
            <w:pPr>
              <w:rPr>
                <w:rFonts w:cs="Arial" w:hAnsi="Century Gothic" w:ascii="Century Gothic"/>
              </w:rPr>
            </w:pPr>
            <w:r>
              <w:rPr>
                <w:rFonts w:hAnsi="Century Gothic" w:ascii="Century Gothic"/>
              </w:rPr>
              <w:t>O</w:t>
            </w:r>
            <w:r w:rsidRPr="005555D3">
              <w:rPr>
                <w:rFonts w:hAnsi="Century Gothic" w:ascii="Century Gothic"/>
              </w:rPr>
              <w:t>bveze za zajmove, depozite i slično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5555D3">
            <w:pPr>
              <w:jc w:val="center"/>
              <w:rPr>
                <w:rFonts w:cs="Arial" w:hAnsi="Century Gothic" w:ascii="Century Gothic"/>
              </w:rPr>
            </w:pPr>
            <w:r w:rsidRPr="005555D3">
              <w:rPr>
                <w:rFonts w:hAnsi="Century Gothic" w:ascii="Century Gothic"/>
              </w:rPr>
              <w:t>98.237,00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</w:tcPr>
          <w:p w:rsidRDefault="00DD06DC" w:rsidP="00640BF3" w:rsidR="00DD06DC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0,00</w:t>
            </w:r>
          </w:p>
        </w:tc>
      </w:tr>
      <w:tr w:rsidTr="00640BF3" w:rsidR="00DD06DC" w:rsidRPr="006A1765">
        <w:tc>
          <w:tcPr>
            <w:tcW w:type="dxa" w:w="851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6A1765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2.</w:t>
            </w:r>
          </w:p>
        </w:tc>
        <w:tc>
          <w:tcPr>
            <w:tcW w:type="dxa" w:w="38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5555D3">
            <w:pPr>
              <w:rPr>
                <w:rFonts w:cs="Arial" w:hAnsi="Century Gothic" w:ascii="Century Gothic"/>
              </w:rPr>
            </w:pPr>
            <w:r>
              <w:rPr>
                <w:rFonts w:hAnsi="Century Gothic" w:ascii="Century Gothic"/>
              </w:rPr>
              <w:t>O</w:t>
            </w:r>
            <w:r w:rsidRPr="005555D3">
              <w:rPr>
                <w:rFonts w:hAnsi="Century Gothic" w:ascii="Century Gothic"/>
              </w:rPr>
              <w:t>bveze prema bankama i drugim financijskim institucijama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5555D3">
            <w:pPr>
              <w:jc w:val="center"/>
              <w:rPr>
                <w:rFonts w:hAnsi="Century Gothic" w:ascii="Century Gothic"/>
              </w:rPr>
            </w:pPr>
            <w:r w:rsidRPr="005555D3">
              <w:rPr>
                <w:rFonts w:hAnsi="Century Gothic" w:ascii="Century Gothic"/>
              </w:rPr>
              <w:t>263.521,00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</w:tcPr>
          <w:p w:rsidRDefault="00DD06DC" w:rsidP="00640BF3" w:rsidR="00DD06DC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0,00</w:t>
            </w:r>
          </w:p>
        </w:tc>
      </w:tr>
      <w:tr w:rsidTr="00640BF3" w:rsidR="00DD06DC" w:rsidRPr="006A1765">
        <w:tc>
          <w:tcPr>
            <w:tcW w:type="dxa" w:w="851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3.</w:t>
            </w:r>
          </w:p>
          <w:p w:rsidRDefault="00DD06DC" w:rsidP="00640BF3" w:rsidR="00DD06DC" w:rsidRPr="006A1765">
            <w:pPr>
              <w:rPr>
                <w:rFonts w:cs="Arial" w:hAnsi="Century Gothic" w:ascii="Century Gothic"/>
              </w:rPr>
            </w:pPr>
          </w:p>
        </w:tc>
        <w:tc>
          <w:tcPr>
            <w:tcW w:type="dxa" w:w="38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D06DC" w:rsidP="00640BF3" w:rsidR="00DD06DC" w:rsidRPr="006A1765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Obveze za predujmove</w:t>
            </w:r>
            <w:r w:rsidRPr="006A1765">
              <w:rPr>
                <w:rFonts w:cs="Arial" w:hAnsi="Century Gothic" w:ascii="Century Gothic"/>
              </w:rPr>
              <w:t xml:space="preserve">                                   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D06DC" w:rsidP="00640BF3" w:rsidR="00DD06DC" w:rsidRPr="001B1468">
            <w:pPr>
              <w:jc w:val="center"/>
              <w:rPr>
                <w:rFonts w:cs="Arial" w:hAnsi="Century Gothic" w:ascii="Century Gothic"/>
              </w:rPr>
            </w:pPr>
            <w:r w:rsidRPr="001B1468">
              <w:rPr>
                <w:rFonts w:hAnsi="Century Gothic" w:ascii="Century Gothic"/>
              </w:rPr>
              <w:t xml:space="preserve">2.120,00 </w:t>
            </w:r>
            <w:r w:rsidRPr="001B1468">
              <w:rPr>
                <w:rFonts w:cs="Arial" w:hAnsi="Century Gothic" w:ascii="Century Gothic"/>
              </w:rPr>
              <w:t xml:space="preserve">                                           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DD06DC" w:rsidP="00640BF3" w:rsidR="00DD06DC" w:rsidRPr="006A1765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0,00</w:t>
            </w:r>
          </w:p>
        </w:tc>
      </w:tr>
      <w:tr w:rsidTr="00640BF3" w:rsidR="00DD06DC" w:rsidRPr="006A1765">
        <w:trPr>
          <w:trHeight w:val="70"/>
        </w:trPr>
        <w:tc>
          <w:tcPr>
            <w:tcW w:type="dxa" w:w="851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DD06DC" w:rsidP="00640BF3" w:rsidR="00DD06DC" w:rsidRPr="006A1765">
            <w:pPr>
              <w:jc w:val="center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</w:t>
            </w:r>
            <w:r>
              <w:rPr>
                <w:rFonts w:cs="Arial" w:hAnsi="Century Gothic" w:ascii="Century Gothic"/>
              </w:rPr>
              <w:t>4</w:t>
            </w:r>
            <w:r w:rsidRPr="006A1765">
              <w:rPr>
                <w:rFonts w:cs="Arial" w:hAnsi="Century Gothic" w:ascii="Century Gothic"/>
              </w:rPr>
              <w:t xml:space="preserve">                     </w:t>
            </w:r>
          </w:p>
        </w:tc>
        <w:tc>
          <w:tcPr>
            <w:tcW w:type="dxa" w:w="38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D06DC" w:rsidP="00640BF3" w:rsidR="00DD06DC" w:rsidRPr="006A1765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Obveze za poreze i doprinose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D06DC" w:rsidP="00640BF3" w:rsidR="00DD06DC" w:rsidRPr="001B1468">
            <w:pPr>
              <w:jc w:val="center"/>
              <w:rPr>
                <w:rFonts w:cs="Arial" w:hAnsi="Century Gothic" w:ascii="Century Gothic"/>
              </w:rPr>
            </w:pPr>
            <w:r w:rsidRPr="001B1468">
              <w:rPr>
                <w:rFonts w:hAnsi="Century Gothic" w:ascii="Century Gothic"/>
              </w:rPr>
              <w:t>5.705,00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DD06DC" w:rsidP="00640BF3" w:rsidR="00DD06DC" w:rsidRPr="006A1765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7.101,00</w:t>
            </w:r>
          </w:p>
          <w:p w:rsidRDefault="00DD06DC" w:rsidP="00640BF3" w:rsidR="00DD06DC" w:rsidRPr="006A1765">
            <w:pPr>
              <w:jc w:val="right"/>
              <w:rPr>
                <w:rFonts w:cs="Arial" w:hAnsi="Century Gothic" w:ascii="Century Gothic"/>
              </w:rPr>
            </w:pPr>
          </w:p>
        </w:tc>
      </w:tr>
      <w:tr w:rsidTr="00640BF3" w:rsidR="00DD06DC" w:rsidRPr="006A1765">
        <w:trPr>
          <w:trHeight w:val="70"/>
        </w:trPr>
        <w:tc>
          <w:tcPr>
            <w:tcW w:type="dxa" w:w="851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6A1765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5.</w:t>
            </w:r>
          </w:p>
        </w:tc>
        <w:tc>
          <w:tcPr>
            <w:tcW w:type="dxa" w:w="38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Ostale kratkoročne obveze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D1007F">
            <w:pPr>
              <w:jc w:val="center"/>
              <w:rPr>
                <w:rFonts w:hAnsi="Century Gothic" w:ascii="Century Gothic"/>
              </w:rPr>
            </w:pPr>
            <w:r w:rsidRPr="00D1007F">
              <w:rPr>
                <w:rFonts w:hAnsi="Century Gothic" w:ascii="Century Gothic"/>
              </w:rPr>
              <w:t>8.384,00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</w:tcPr>
          <w:p w:rsidRDefault="00DD06DC" w:rsidP="00640BF3" w:rsidR="00DD06DC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14.690,43     </w:t>
            </w:r>
          </w:p>
        </w:tc>
      </w:tr>
      <w:tr w:rsidTr="00640BF3" w:rsidR="00DD06DC" w:rsidRPr="006A1765">
        <w:trPr>
          <w:trHeight w:val="70"/>
        </w:trPr>
        <w:tc>
          <w:tcPr>
            <w:tcW w:type="dxa" w:w="851"/>
            <w:tcBorders>
              <w:top w:space="0" w:sz="4" w:color="auto" w:val="single"/>
              <w:left w:space="0" w:sz="4" w:color="auto" w:val="double"/>
              <w:bottom w:space="0" w:sz="4" w:color="auto" w:val="double"/>
              <w:right w:space="0" w:sz="4" w:color="auto" w:val="single"/>
            </w:tcBorders>
            <w:shd w:fill="F2F2F2" w:color="auto" w:val="clear"/>
            <w:hideMark/>
          </w:tcPr>
          <w:p w:rsidRDefault="00DD06DC" w:rsidP="00640BF3" w:rsidR="00DD06DC" w:rsidRPr="006A1765">
            <w:pPr>
              <w:jc w:val="center"/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 xml:space="preserve">  </w:t>
            </w:r>
          </w:p>
          <w:p w:rsidRDefault="00DD06DC" w:rsidP="00640BF3" w:rsidR="00DD06DC" w:rsidRPr="006A1765">
            <w:pPr>
              <w:jc w:val="center"/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 xml:space="preserve"> </w:t>
            </w:r>
          </w:p>
        </w:tc>
        <w:tc>
          <w:tcPr>
            <w:tcW w:type="dxa" w:w="3826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shd w:fill="F2F2F2" w:color="auto" w:val="clear"/>
          </w:tcPr>
          <w:p w:rsidRDefault="00DD06DC" w:rsidP="00640BF3" w:rsidR="00DD06DC" w:rsidRPr="006A1765">
            <w:pPr>
              <w:rPr>
                <w:rFonts w:cs="Arial" w:hAnsi="Century Gothic" w:ascii="Century Gothic"/>
                <w:b/>
              </w:rPr>
            </w:pPr>
          </w:p>
          <w:p w:rsidRDefault="00DD06DC" w:rsidP="00640BF3" w:rsidR="00DD06DC" w:rsidRPr="006A1765">
            <w:pPr>
              <w:jc w:val="center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  <w:b/>
              </w:rPr>
              <w:t>Ukupno (r.br. 1+2</w:t>
            </w:r>
            <w:r>
              <w:rPr>
                <w:rFonts w:cs="Arial" w:hAnsi="Century Gothic" w:ascii="Century Gothic"/>
                <w:b/>
              </w:rPr>
              <w:t>+3+4+5-6)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shd w:fill="F2F2F2" w:color="auto" w:val="clear"/>
            <w:hideMark/>
          </w:tcPr>
          <w:p w:rsidRDefault="00DD06DC" w:rsidP="00640BF3" w:rsidR="00DD06DC">
            <w:pPr>
              <w:jc w:val="center"/>
              <w:rPr>
                <w:rFonts w:cs="Arial" w:hAnsi="Century Gothic" w:ascii="Century Gothic"/>
                <w:b/>
              </w:rPr>
            </w:pPr>
          </w:p>
          <w:p w:rsidRDefault="00DD06DC" w:rsidP="00640BF3" w:rsidR="00DD06DC">
            <w:pPr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 xml:space="preserve">377.967,00         </w:t>
            </w:r>
          </w:p>
          <w:p w:rsidRDefault="00DD06DC" w:rsidP="00640BF3" w:rsidR="00DD06DC" w:rsidRPr="006A1765">
            <w:pPr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 xml:space="preserve">        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double"/>
            </w:tcBorders>
            <w:shd w:fill="F2F2F2" w:color="auto" w:val="clear"/>
            <w:hideMark/>
          </w:tcPr>
          <w:p w:rsidRDefault="00DD06DC" w:rsidP="00640BF3" w:rsidR="00DD06DC">
            <w:pPr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 xml:space="preserve">       </w:t>
            </w:r>
          </w:p>
          <w:p w:rsidRDefault="00DD06DC" w:rsidP="00640BF3" w:rsidR="00DD06DC" w:rsidRPr="006A1765">
            <w:pPr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21.791,43</w:t>
            </w:r>
          </w:p>
          <w:p w:rsidRDefault="00DD06DC" w:rsidP="00640BF3" w:rsidR="00DD06DC" w:rsidRPr="006A1765">
            <w:pPr>
              <w:jc w:val="center"/>
              <w:rPr>
                <w:rFonts w:cs="Arial" w:hAnsi="Century Gothic" w:ascii="Century Gothic"/>
                <w:b/>
              </w:rPr>
            </w:pPr>
          </w:p>
        </w:tc>
      </w:tr>
    </w:tbl>
    <w:p w:rsidRDefault="00DD06DC" w:rsidP="00DD06DC" w:rsidR="00DD06DC">
      <w:pPr>
        <w:pBdr>
          <w:bottom w:space="1" w:sz="12" w:color="auto" w:val="single"/>
        </w:pBdr>
        <w:spacing w:lineRule="auto" w:line="288"/>
        <w:jc w:val="both"/>
        <w:rPr>
          <w:rFonts w:cs="Arial" w:hAnsi="Century Gothic" w:ascii="Century Gothic"/>
          <w:b/>
          <w:sz w:val="28"/>
          <w:szCs w:val="28"/>
        </w:rPr>
      </w:pPr>
    </w:p>
    <w:p w:rsidRDefault="00DD06DC" w:rsidP="00DD06DC" w:rsidR="00DD06DC">
      <w:pPr>
        <w:rPr>
          <w:rFonts w:cs="Arial" w:hAnsi="Century Gothic" w:ascii="Century Gothic"/>
        </w:rPr>
      </w:pPr>
      <w:r>
        <w:rPr>
          <w:rFonts w:cs="Arial" w:hAnsi="Century Gothic" w:ascii="Century Gothic"/>
        </w:rPr>
        <w:t xml:space="preserve">U Hrašćici, 18.03.2019.g. </w:t>
      </w:r>
    </w:p>
    <w:p w:rsidRDefault="00DD06DC" w:rsidP="00DD06DC" w:rsidR="00DD06DC">
      <w:pPr>
        <w:rPr>
          <w:rFonts w:cs="Arial" w:hAnsi="Century Gothic" w:ascii="Century Gothic"/>
        </w:rPr>
      </w:pP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  <w:t xml:space="preserve">Stečajni upravitelj: </w:t>
      </w:r>
    </w:p>
    <w:p w:rsidRDefault="00DD06DC" w:rsidP="00DD06DC" w:rsidR="00DD06DC" w:rsidRPr="006A1765">
      <w:pPr>
        <w:ind w:firstLine="708" w:left="4956"/>
        <w:rPr>
          <w:rFonts w:cs="Arial" w:hAnsi="Century Gothic" w:ascii="Century Gothic"/>
        </w:rPr>
      </w:pPr>
      <w:r>
        <w:rPr>
          <w:rFonts w:cs="Arial" w:hAnsi="Century Gothic" w:ascii="Century Gothic"/>
        </w:rPr>
        <w:t>Berislav Maksimović</w:t>
      </w:r>
    </w:p>
    <w:p w:rsidRDefault="00DD06DC" w:rsidP="00DD06DC" w:rsidR="00DD06DC" w:rsidRPr="008E0C92">
      <w:pPr>
        <w:jc w:val="center"/>
        <w:rPr>
          <w:rFonts w:hAnsi="Century Gothic" w:ascii="Century Gothic"/>
          <w:b/>
          <w:sz w:val="28"/>
          <w:szCs w:val="28"/>
        </w:rPr>
      </w:pPr>
      <w:r w:rsidRPr="008E0C92">
        <w:rPr>
          <w:rFonts w:cs="Arial" w:hAnsi="Century Gothic" w:ascii="Century Gothic"/>
          <w:b/>
          <w:sz w:val="28"/>
          <w:szCs w:val="28"/>
        </w:rPr>
        <w:lastRenderedPageBreak/>
        <w:t>STEČAJNA MASA IZA RUBERG  d.o.o. u stečaju</w:t>
      </w:r>
      <w:r w:rsidRPr="008E0C92">
        <w:rPr>
          <w:rFonts w:hAnsi="Century Gothic" w:ascii="Century Gothic"/>
          <w:b/>
          <w:sz w:val="28"/>
          <w:szCs w:val="28"/>
        </w:rPr>
        <w:t xml:space="preserve"> Hrašćica </w:t>
      </w:r>
    </w:p>
    <w:p w:rsidRDefault="00DD06DC" w:rsidP="00DD06DC" w:rsidR="00DD06DC" w:rsidRPr="008E0C92">
      <w:pPr>
        <w:jc w:val="center"/>
        <w:rPr>
          <w:rFonts w:cs="Arial" w:hAnsi="Century Gothic" w:ascii="Century Gothic"/>
          <w:b/>
          <w:sz w:val="28"/>
          <w:szCs w:val="28"/>
        </w:rPr>
      </w:pPr>
      <w:r w:rsidRPr="008E0C92">
        <w:rPr>
          <w:rFonts w:hAnsi="Century Gothic" w:ascii="Century Gothic"/>
          <w:b/>
          <w:sz w:val="28"/>
          <w:szCs w:val="28"/>
        </w:rPr>
        <w:t>Braće Radić 1 42000 Varaždin, OIB: 69163092319  (ranije OIB:32383575430)</w:t>
      </w:r>
    </w:p>
    <w:p w:rsidRDefault="00DD06DC" w:rsidP="00DD06DC" w:rsidR="00DD06DC" w:rsidRPr="008E0C92">
      <w:pPr>
        <w:jc w:val="center"/>
        <w:rPr>
          <w:rFonts w:cs="Arial" w:hAnsi="Century Gothic" w:ascii="Century Gothic"/>
          <w:b/>
          <w:sz w:val="28"/>
          <w:szCs w:val="28"/>
        </w:rPr>
      </w:pPr>
      <w:r w:rsidRPr="008E0C92">
        <w:rPr>
          <w:rFonts w:cs="Arial" w:hAnsi="Century Gothic" w:ascii="Century Gothic"/>
          <w:b/>
          <w:sz w:val="28"/>
          <w:szCs w:val="28"/>
        </w:rPr>
        <w:t>Stečajni upravitelj : Berislav Maksimović</w:t>
      </w:r>
    </w:p>
    <w:p w:rsidRDefault="00DD06DC" w:rsidP="00DD06DC" w:rsidR="00DD06DC" w:rsidRPr="008E0C92">
      <w:pPr>
        <w:jc w:val="center"/>
        <w:rPr>
          <w:rFonts w:hAnsi="Century Gothic" w:ascii="Century Gothic"/>
          <w:b/>
          <w:sz w:val="28"/>
          <w:szCs w:val="28"/>
        </w:rPr>
      </w:pPr>
      <w:r w:rsidRPr="008E0C92">
        <w:rPr>
          <w:rFonts w:cs="Arial" w:hAnsi="Century Gothic" w:ascii="Century Gothic"/>
          <w:b/>
          <w:sz w:val="28"/>
          <w:szCs w:val="28"/>
        </w:rPr>
        <w:t>Poslovni broj 48 St–</w:t>
      </w:r>
      <w:r w:rsidRPr="008E0C92">
        <w:rPr>
          <w:rFonts w:hAnsi="Century Gothic" w:ascii="Century Gothic"/>
          <w:b/>
          <w:sz w:val="28"/>
          <w:szCs w:val="28"/>
        </w:rPr>
        <w:t>2814/2018</w:t>
      </w:r>
    </w:p>
    <w:p w:rsidRDefault="00DD06DC" w:rsidP="00DD06DC" w:rsidR="00DD06DC">
      <w:pPr>
        <w:rPr>
          <w:rFonts w:hAnsi="Century Gothic" w:ascii="Century Gothic"/>
          <w:b/>
          <w:sz w:val="28"/>
          <w:szCs w:val="28"/>
        </w:rPr>
      </w:pPr>
    </w:p>
    <w:p w:rsidRDefault="00DD06DC" w:rsidP="00DD06DC" w:rsidR="00DD06DC">
      <w:pPr>
        <w:jc w:val="center"/>
        <w:rPr>
          <w:rFonts w:hAnsi="Century Gothic" w:ascii="Century Gothic"/>
          <w:b/>
          <w:sz w:val="28"/>
          <w:szCs w:val="28"/>
        </w:rPr>
      </w:pPr>
      <w:r>
        <w:rPr>
          <w:rFonts w:hAnsi="Century Gothic" w:ascii="Century Gothic"/>
          <w:b/>
          <w:sz w:val="28"/>
          <w:szCs w:val="28"/>
        </w:rPr>
        <w:t xml:space="preserve">TABLICA UKUPNO PRIJAVLJENIH PRIZNATIH TRAŽBINA S POSTOTKOM </w:t>
      </w:r>
    </w:p>
    <w:p w:rsidRDefault="00DD06DC" w:rsidP="00DD06DC" w:rsidR="00DD06DC" w:rsidRPr="003E3A38">
      <w:pPr>
        <w:jc w:val="both"/>
        <w:rPr>
          <w:rFonts w:hAnsi="Book Antiqua" w:ascii="Book Antiqua"/>
          <w:b/>
        </w:rPr>
      </w:pPr>
    </w:p>
    <w:p w:rsidRDefault="00DD06DC" w:rsidP="00DD06DC" w:rsidR="00DD06DC">
      <w:pPr>
        <w:jc w:val="both"/>
        <w:rPr>
          <w:rFonts w:hAnsi="Book Antiqua" w:ascii="Book Antiqua"/>
          <w:b/>
        </w:rPr>
      </w:pPr>
    </w:p>
    <w:tbl>
      <w:tblPr>
        <w:tblW w:type="dxa" w:w="936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971"/>
        <w:gridCol w:w="2408"/>
        <w:gridCol w:w="2272"/>
      </w:tblGrid>
      <w:tr w:rsidTr="00640BF3" w:rsidR="00DD06DC">
        <w:tc>
          <w:tcPr>
            <w:tcW w:type="dxa" w:w="709"/>
            <w:tcBorders>
              <w:top w:space="0" w:sz="4" w:color="auto" w:val="double"/>
              <w:left w:space="0" w:sz="4" w:color="auto" w:val="doub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DD06DC" w:rsidP="00640BF3" w:rsidR="00DD06DC">
            <w:pPr>
              <w:shd w:fill="F2F2F2" w:color="auto" w:val="clea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R.br</w:t>
            </w:r>
          </w:p>
        </w:tc>
        <w:tc>
          <w:tcPr>
            <w:tcW w:type="dxa" w:w="3971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DD06DC" w:rsidP="00640BF3" w:rsidR="00DD06DC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NAZIV I ADRESA VJEROVNIKA</w:t>
            </w:r>
          </w:p>
        </w:tc>
        <w:tc>
          <w:tcPr>
            <w:tcW w:type="dxa" w:w="2408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DD06DC" w:rsidP="00640BF3" w:rsidR="00DD06DC">
            <w:pPr>
              <w:shd w:fill="F2F2F2" w:color="auto" w:val="clea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 xml:space="preserve">IZNOS PRIZNATE TRAŽBINE </w:t>
            </w:r>
          </w:p>
        </w:tc>
        <w:tc>
          <w:tcPr>
            <w:tcW w:type="dxa" w:w="2272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double"/>
            </w:tcBorders>
            <w:shd w:fill="F2F2F2" w:color="auto" w:val="clear"/>
            <w:hideMark/>
          </w:tcPr>
          <w:p w:rsidRDefault="00DD06DC" w:rsidP="00640BF3" w:rsidR="00DD06DC">
            <w:pPr>
              <w:shd w:fill="F2F2F2" w:color="auto" w:val="clea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POSTOTAK %</w:t>
            </w:r>
          </w:p>
        </w:tc>
      </w:tr>
      <w:tr w:rsidTr="00640BF3" w:rsidR="00DD06DC" w:rsidRPr="008E0C92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  <w:r w:rsidRPr="008E0C92">
              <w:rPr>
                <w:rFonts w:cs="Arial" w:hAnsi="Century Gothic" w:ascii="Century Gothic"/>
              </w:rPr>
              <w:t>1.</w:t>
            </w: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8E0C92">
            <w:pPr>
              <w:rPr>
                <w:rFonts w:hAnsi="Century Gothic" w:ascii="Century Gothic"/>
                <w:b/>
              </w:rPr>
            </w:pPr>
          </w:p>
          <w:p w:rsidRDefault="00DD06DC" w:rsidP="00640BF3" w:rsidR="00DD06DC" w:rsidRPr="008E0C92">
            <w:pPr>
              <w:rPr>
                <w:rFonts w:hAnsi="Century Gothic" w:ascii="Century Gothic"/>
              </w:rPr>
            </w:pPr>
            <w:r w:rsidRPr="008E0C92">
              <w:rPr>
                <w:rFonts w:cs="Arial" w:hAnsi="Century Gothic" w:ascii="Century Gothic"/>
              </w:rPr>
              <w:t>GRAD ZAGREB OIB:</w:t>
            </w:r>
            <w:r w:rsidRPr="008E0C92">
              <w:rPr>
                <w:rFonts w:hAnsi="Century Gothic" w:ascii="Century Gothic"/>
              </w:rPr>
              <w:t xml:space="preserve">61817894937  Trg Stjepana Radić1 1, ZAGREB </w:t>
            </w:r>
          </w:p>
          <w:p w:rsidRDefault="00DD06DC" w:rsidP="00640BF3" w:rsidR="00DD06DC" w:rsidRPr="008E0C92">
            <w:pPr>
              <w:rPr>
                <w:rFonts w:cs="Arial" w:hAnsi="Century Gothic" w:ascii="Century Gothic"/>
              </w:rPr>
            </w:pP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8E0C92">
            <w:pPr>
              <w:rPr>
                <w:rFonts w:hAnsi="Century Gothic" w:ascii="Century Gothic"/>
              </w:rPr>
            </w:pPr>
          </w:p>
          <w:p w:rsidRDefault="00DD06DC" w:rsidP="00640BF3" w:rsidR="00DD06DC" w:rsidRPr="008E0C92">
            <w:pPr>
              <w:jc w:val="center"/>
              <w:rPr>
                <w:rFonts w:eastAsia="Calibri" w:hAnsi="Century Gothic" w:ascii="Century Gothic"/>
                <w:b/>
              </w:rPr>
            </w:pPr>
            <w:r w:rsidRPr="008E0C92">
              <w:rPr>
                <w:rFonts w:eastAsia="Calibri" w:hAnsi="Century Gothic" w:ascii="Century Gothic"/>
                <w:b/>
              </w:rPr>
              <w:t>882,60</w:t>
            </w:r>
          </w:p>
          <w:p w:rsidRDefault="00DD06DC" w:rsidP="00640BF3" w:rsidR="00DD06DC" w:rsidRPr="008E0C92">
            <w:pPr>
              <w:rPr>
                <w:rFonts w:cs="Arial" w:hAnsi="Century Gothic" w:ascii="Century Gothic"/>
              </w:rPr>
            </w:pPr>
          </w:p>
        </w:tc>
        <w:tc>
          <w:tcPr>
            <w:tcW w:type="dxa" w:w="2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</w:tcPr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 w:rsidRPr="008E0C92">
            <w:pPr>
              <w:jc w:val="center"/>
              <w:rPr>
                <w:rFonts w:eastAsia="Calibri" w:hAnsi="Century Gothic" w:ascii="Century Gothic"/>
                <w:b/>
              </w:rPr>
            </w:pPr>
            <w:r w:rsidRPr="008E0C92">
              <w:rPr>
                <w:rFonts w:eastAsia="Calibri" w:hAnsi="Century Gothic" w:ascii="Century Gothic"/>
                <w:b/>
              </w:rPr>
              <w:t>4,05</w:t>
            </w: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</w:tc>
      </w:tr>
      <w:tr w:rsidTr="00640BF3" w:rsidR="00DD06DC" w:rsidRPr="008E0C92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  <w:r w:rsidRPr="008E0C92">
              <w:rPr>
                <w:rFonts w:cs="Arial" w:hAnsi="Century Gothic" w:ascii="Century Gothic"/>
              </w:rPr>
              <w:t>2.</w:t>
            </w: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8E0C92">
            <w:pPr>
              <w:rPr>
                <w:rFonts w:hAnsi="Century Gothic" w:ascii="Century Gothic"/>
                <w:b/>
              </w:rPr>
            </w:pPr>
          </w:p>
          <w:p w:rsidRDefault="00DD06DC" w:rsidP="00640BF3" w:rsidR="00DD06DC" w:rsidRPr="008E0C92">
            <w:pPr>
              <w:rPr>
                <w:rFonts w:hAnsi="Century Gothic" w:ascii="Century Gothic"/>
              </w:rPr>
            </w:pPr>
            <w:r w:rsidRPr="008E0C92">
              <w:rPr>
                <w:rFonts w:hAnsi="Century Gothic" w:ascii="Century Gothic"/>
              </w:rPr>
              <w:t xml:space="preserve">HEP  ELEKTRA d.o.o Zagreb </w:t>
            </w:r>
          </w:p>
          <w:p w:rsidRDefault="00DD06DC" w:rsidP="00640BF3" w:rsidR="00DD06DC" w:rsidRPr="008E0C92">
            <w:pPr>
              <w:rPr>
                <w:rFonts w:hAnsi="Century Gothic" w:ascii="Century Gothic"/>
              </w:rPr>
            </w:pPr>
            <w:r w:rsidRPr="008E0C92">
              <w:rPr>
                <w:rFonts w:hAnsi="Century Gothic" w:ascii="Century Gothic"/>
              </w:rPr>
              <w:t xml:space="preserve">Ulica grada Vukovara Zagreb </w:t>
            </w:r>
          </w:p>
          <w:p w:rsidRDefault="00DD06DC" w:rsidP="00640BF3" w:rsidR="00DD06DC" w:rsidRPr="008E0C92">
            <w:pPr>
              <w:rPr>
                <w:rFonts w:hAnsi="Century Gothic" w:ascii="Century Gothic"/>
              </w:rPr>
            </w:pPr>
            <w:r w:rsidRPr="008E0C92">
              <w:rPr>
                <w:rFonts w:hAnsi="Century Gothic" w:ascii="Century Gothic"/>
              </w:rPr>
              <w:t>OIB:</w:t>
            </w:r>
            <w:r w:rsidRPr="008E0C92">
              <w:rPr>
                <w:rFonts w:cs="Arial" w:hAnsi="Century Gothic" w:ascii="Century Gothic"/>
              </w:rPr>
              <w:t xml:space="preserve"> 43965974818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8E0C92">
            <w:pPr>
              <w:rPr>
                <w:rFonts w:eastAsia="Calibri" w:hAnsi="Century Gothic" w:ascii="Century Gothic"/>
              </w:rPr>
            </w:pP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  <w:r w:rsidRPr="008E0C92">
              <w:rPr>
                <w:rFonts w:hAnsi="Century Gothic" w:ascii="Century Gothic"/>
                <w:b/>
              </w:rPr>
              <w:t>13.007,21</w:t>
            </w:r>
          </w:p>
        </w:tc>
        <w:tc>
          <w:tcPr>
            <w:tcW w:type="dxa" w:w="2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</w:tcPr>
          <w:p w:rsidRDefault="00DD06DC" w:rsidP="00640BF3" w:rsidR="00DD06DC" w:rsidRPr="008E0C92">
            <w:pPr>
              <w:jc w:val="center"/>
              <w:rPr>
                <w:rFonts w:hAnsi="Century Gothic" w:ascii="Century Gothic"/>
              </w:rPr>
            </w:pPr>
          </w:p>
          <w:p w:rsidRDefault="00DD06DC" w:rsidP="00640BF3" w:rsidR="00DD06DC" w:rsidRPr="008E0C92">
            <w:pPr>
              <w:jc w:val="center"/>
              <w:rPr>
                <w:rFonts w:hAnsi="Century Gothic" w:ascii="Century Gothic"/>
                <w:b/>
              </w:rPr>
            </w:pP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  <w:b/>
              </w:rPr>
            </w:pPr>
            <w:r w:rsidRPr="008E0C92">
              <w:rPr>
                <w:rFonts w:cs="Arial" w:hAnsi="Century Gothic" w:ascii="Century Gothic"/>
                <w:b/>
              </w:rPr>
              <w:t>59.69</w:t>
            </w:r>
          </w:p>
        </w:tc>
      </w:tr>
      <w:tr w:rsidTr="00640BF3" w:rsidR="00DD06DC" w:rsidRPr="008E0C92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  <w:r w:rsidRPr="008E0C92">
              <w:rPr>
                <w:rFonts w:cs="Arial" w:hAnsi="Century Gothic" w:ascii="Century Gothic"/>
              </w:rPr>
              <w:t>3</w:t>
            </w: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8E0C92">
            <w:pPr>
              <w:rPr>
                <w:rFonts w:cs="Arial" w:hAnsi="Century Gothic" w:ascii="Century Gothic"/>
              </w:rPr>
            </w:pPr>
          </w:p>
          <w:p w:rsidRDefault="00DD06DC" w:rsidP="00640BF3" w:rsidR="00DD06DC" w:rsidRPr="008E0C92">
            <w:pPr>
              <w:rPr>
                <w:rFonts w:hAnsi="Century Gothic" w:ascii="Century Gothic"/>
              </w:rPr>
            </w:pPr>
            <w:r w:rsidRPr="008E0C92">
              <w:rPr>
                <w:rFonts w:cs="Arial" w:hAnsi="Century Gothic" w:ascii="Century Gothic"/>
              </w:rPr>
              <w:t>HRVATSKE VODE OIB:</w:t>
            </w:r>
            <w:r w:rsidRPr="008E0C92">
              <w:rPr>
                <w:rFonts w:hAnsi="Century Gothic" w:ascii="Century Gothic"/>
              </w:rPr>
              <w:t>28921383001 Ulica grada Vukovara 220 Zagreb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8E0C92">
            <w:pPr>
              <w:rPr>
                <w:rFonts w:hAnsi="Century Gothic" w:ascii="Century Gothic"/>
              </w:rPr>
            </w:pPr>
          </w:p>
          <w:p w:rsidRDefault="00DD06DC" w:rsidP="00640BF3" w:rsidR="00DD06DC" w:rsidRPr="008E0C92">
            <w:pPr>
              <w:jc w:val="center"/>
              <w:rPr>
                <w:rFonts w:hAnsi="Century Gothic" w:ascii="Century Gothic"/>
                <w:b/>
              </w:rPr>
            </w:pPr>
          </w:p>
          <w:p w:rsidRDefault="00DD06DC" w:rsidP="00640BF3" w:rsidR="00DD06DC" w:rsidRPr="008E0C92">
            <w:pPr>
              <w:jc w:val="center"/>
              <w:rPr>
                <w:rFonts w:hAnsi="Century Gothic" w:ascii="Century Gothic"/>
              </w:rPr>
            </w:pPr>
            <w:r w:rsidRPr="008E0C92">
              <w:rPr>
                <w:rFonts w:hAnsi="Century Gothic" w:ascii="Century Gothic"/>
                <w:b/>
              </w:rPr>
              <w:t>800,62</w:t>
            </w:r>
          </w:p>
        </w:tc>
        <w:tc>
          <w:tcPr>
            <w:tcW w:type="dxa" w:w="2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</w:tcPr>
          <w:p w:rsidRDefault="00DD06DC" w:rsidP="00640BF3" w:rsidR="00DD06DC" w:rsidRPr="008E0C92">
            <w:pPr>
              <w:rPr>
                <w:rFonts w:hAnsi="Century Gothic" w:ascii="Century Gothic"/>
              </w:rPr>
            </w:pPr>
          </w:p>
          <w:p w:rsidRDefault="00DD06DC" w:rsidP="00640BF3" w:rsidR="00DD06DC" w:rsidRPr="008E0C92">
            <w:pPr>
              <w:jc w:val="center"/>
              <w:rPr>
                <w:rFonts w:hAnsi="Century Gothic" w:ascii="Century Gothic"/>
                <w:b/>
              </w:rPr>
            </w:pP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  <w:b/>
              </w:rPr>
            </w:pPr>
            <w:r w:rsidRPr="008E0C92">
              <w:rPr>
                <w:rFonts w:cs="Arial" w:hAnsi="Century Gothic" w:ascii="Century Gothic"/>
                <w:b/>
              </w:rPr>
              <w:t>3,67</w:t>
            </w:r>
          </w:p>
        </w:tc>
      </w:tr>
      <w:tr w:rsidTr="00640BF3" w:rsidR="00DD06DC" w:rsidRPr="008E0C92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4.</w:t>
            </w: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8E0C92">
            <w:pPr>
              <w:rPr>
                <w:rFonts w:hAnsi="Century Gothic" w:ascii="Century Gothic"/>
              </w:rPr>
            </w:pPr>
            <w:r w:rsidRPr="008E0C92">
              <w:rPr>
                <w:rFonts w:hAnsi="Century Gothic" w:ascii="Century Gothic"/>
              </w:rPr>
              <w:t xml:space="preserve">RH MINISTARSTVO FINANCIJA </w:t>
            </w:r>
          </w:p>
          <w:p w:rsidRDefault="00DD06DC" w:rsidP="00640BF3" w:rsidR="00DD06DC" w:rsidRPr="008E0C92">
            <w:pPr>
              <w:rPr>
                <w:rFonts w:hAnsi="Century Gothic" w:ascii="Century Gothic"/>
                <w:b/>
              </w:rPr>
            </w:pPr>
            <w:r w:rsidRPr="008E0C92">
              <w:rPr>
                <w:rFonts w:hAnsi="Century Gothic" w:ascii="Century Gothic"/>
              </w:rPr>
              <w:t>POREZNA UPRAVA Područni ured Zagreb,</w:t>
            </w:r>
            <w:r w:rsidRPr="008E0C92">
              <w:rPr>
                <w:rFonts w:hAnsi="Century Gothic" w:ascii="Century Gothic"/>
                <w:b/>
              </w:rPr>
              <w:t xml:space="preserve"> </w:t>
            </w:r>
            <w:r w:rsidRPr="008E0C92">
              <w:rPr>
                <w:rFonts w:hAnsi="Century Gothic" w:ascii="Century Gothic"/>
              </w:rPr>
              <w:t>OIB:18683136487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6DC" w:rsidP="00640BF3" w:rsidR="00DD06DC" w:rsidRPr="008E0C92">
            <w:pPr>
              <w:rPr>
                <w:rFonts w:eastAsia="Calibri" w:hAnsi="Century Gothic" w:ascii="Century Gothic"/>
              </w:rPr>
            </w:pPr>
          </w:p>
          <w:p w:rsidRDefault="00DD06DC" w:rsidP="00640BF3" w:rsidR="00DD06DC" w:rsidRPr="008E0C92">
            <w:pPr>
              <w:rPr>
                <w:rFonts w:eastAsia="Calibri" w:hAnsi="Century Gothic" w:ascii="Century Gothic"/>
              </w:rPr>
            </w:pP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  <w:r w:rsidRPr="008E0C92">
              <w:rPr>
                <w:rFonts w:eastAsia="Calibri" w:hAnsi="Century Gothic" w:ascii="Century Gothic"/>
                <w:b/>
              </w:rPr>
              <w:t>7.101,00</w:t>
            </w:r>
          </w:p>
        </w:tc>
        <w:tc>
          <w:tcPr>
            <w:tcW w:type="dxa" w:w="2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</w:tcPr>
          <w:p w:rsidRDefault="00DD06DC" w:rsidP="00640BF3" w:rsidR="00DD06DC" w:rsidRPr="008E0C92">
            <w:pPr>
              <w:jc w:val="center"/>
              <w:rPr>
                <w:rFonts w:eastAsia="Calibri" w:hAnsi="Century Gothic" w:ascii="Century Gothic"/>
                <w:b/>
              </w:rPr>
            </w:pPr>
          </w:p>
          <w:p w:rsidRDefault="00DD06DC" w:rsidP="00640BF3" w:rsidR="00DD06DC" w:rsidRPr="008E0C92">
            <w:pPr>
              <w:jc w:val="center"/>
              <w:rPr>
                <w:rFonts w:eastAsia="Calibri" w:hAnsi="Century Gothic" w:ascii="Century Gothic"/>
                <w:b/>
              </w:rPr>
            </w:pPr>
          </w:p>
          <w:p w:rsidRDefault="00DD06DC" w:rsidP="00640BF3" w:rsidR="00DD06DC" w:rsidRPr="008E0C92">
            <w:pPr>
              <w:jc w:val="center"/>
              <w:rPr>
                <w:rFonts w:eastAsia="Calibri" w:hAnsi="Century Gothic" w:ascii="Century Gothic"/>
                <w:b/>
              </w:rPr>
            </w:pPr>
            <w:r w:rsidRPr="008E0C92">
              <w:rPr>
                <w:rFonts w:eastAsia="Calibri" w:hAnsi="Century Gothic" w:ascii="Century Gothic"/>
                <w:b/>
              </w:rPr>
              <w:t>32,59</w:t>
            </w:r>
          </w:p>
          <w:p w:rsidRDefault="00DD06DC" w:rsidP="00640BF3" w:rsidR="00DD06DC" w:rsidRPr="008E0C92">
            <w:pPr>
              <w:jc w:val="center"/>
              <w:rPr>
                <w:rFonts w:eastAsia="Calibri" w:hAnsi="Century Gothic" w:ascii="Century Gothic"/>
                <w:b/>
              </w:rPr>
            </w:pP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</w:tc>
      </w:tr>
      <w:tr w:rsidTr="00640BF3" w:rsidR="00DD06DC" w:rsidRPr="008E0C92"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double"/>
              <w:right w:space="0" w:sz="4" w:color="auto" w:val="single"/>
            </w:tcBorders>
          </w:tcPr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</w:rPr>
            </w:pP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hideMark/>
          </w:tcPr>
          <w:p w:rsidRDefault="00DD06DC" w:rsidP="00640BF3" w:rsidR="00DD06DC" w:rsidRPr="008E0C92">
            <w:pPr>
              <w:rPr>
                <w:rFonts w:cs="Arial" w:hAnsi="Century Gothic" w:ascii="Century Gothic"/>
                <w:b/>
              </w:rPr>
            </w:pPr>
            <w:r w:rsidRPr="008E0C92">
              <w:rPr>
                <w:rFonts w:cs="Arial" w:hAnsi="Century Gothic" w:ascii="Century Gothic"/>
                <w:b/>
              </w:rPr>
              <w:t xml:space="preserve">UKUPAN IZNOS DUŽNIKOVIH VJEROVNIKA 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</w:tcPr>
          <w:p w:rsidRDefault="00DD06DC" w:rsidP="00640BF3" w:rsidR="00DD06DC" w:rsidRPr="008E0C92">
            <w:pPr>
              <w:jc w:val="center"/>
              <w:rPr>
                <w:rFonts w:eastAsia="Calibri" w:hAnsi="Century Gothic" w:ascii="Century Gothic"/>
                <w:b/>
              </w:rPr>
            </w:pPr>
          </w:p>
          <w:p w:rsidRDefault="00DD06DC" w:rsidP="00640BF3" w:rsidR="00DD06DC" w:rsidRPr="008E0C92">
            <w:pPr>
              <w:jc w:val="center"/>
              <w:rPr>
                <w:rFonts w:cs="Arial" w:hAnsi="Century Gothic" w:ascii="Century Gothic"/>
                <w:b/>
              </w:rPr>
            </w:pPr>
            <w:r w:rsidRPr="008E0C92">
              <w:rPr>
                <w:rFonts w:eastAsia="Calibri" w:hAnsi="Century Gothic" w:ascii="Century Gothic"/>
                <w:b/>
              </w:rPr>
              <w:t>21.791,43</w:t>
            </w:r>
          </w:p>
        </w:tc>
        <w:tc>
          <w:tcPr>
            <w:tcW w:type="dxa" w:w="2272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double"/>
            </w:tcBorders>
          </w:tcPr>
          <w:p w:rsidRDefault="00DD06DC" w:rsidP="00640BF3" w:rsidR="00DD06DC" w:rsidRPr="008E0C92">
            <w:pPr>
              <w:tabs>
                <w:tab w:pos="1026" w:val="center"/>
                <w:tab w:pos="2052" w:val="right"/>
              </w:tabs>
              <w:jc w:val="center"/>
              <w:rPr>
                <w:rFonts w:eastAsia="Calibri" w:hAnsi="Century Gothic" w:ascii="Century Gothic"/>
                <w:b/>
              </w:rPr>
            </w:pPr>
          </w:p>
          <w:p w:rsidRDefault="00DD06DC" w:rsidP="00640BF3" w:rsidR="00DD06DC" w:rsidRPr="008E0C92">
            <w:pPr>
              <w:tabs>
                <w:tab w:pos="1026" w:val="center"/>
                <w:tab w:pos="2052" w:val="right"/>
              </w:tabs>
              <w:jc w:val="center"/>
              <w:rPr>
                <w:rFonts w:eastAsia="Calibri" w:hAnsi="Century Gothic" w:ascii="Century Gothic"/>
                <w:b/>
              </w:rPr>
            </w:pPr>
            <w:r w:rsidRPr="008E0C92">
              <w:rPr>
                <w:rFonts w:cs="Arial" w:hAnsi="Century Gothic" w:ascii="Century Gothic"/>
                <w:b/>
              </w:rPr>
              <w:t>100%</w:t>
            </w:r>
          </w:p>
          <w:p w:rsidRDefault="00DD06DC" w:rsidP="00640BF3" w:rsidR="00DD06DC" w:rsidRPr="008E0C92">
            <w:pPr>
              <w:tabs>
                <w:tab w:pos="1026" w:val="center"/>
                <w:tab w:pos="2052" w:val="right"/>
              </w:tabs>
              <w:jc w:val="center"/>
              <w:rPr>
                <w:rFonts w:cs="Arial" w:hAnsi="Century Gothic" w:ascii="Century Gothic"/>
                <w:b/>
              </w:rPr>
            </w:pPr>
          </w:p>
        </w:tc>
      </w:tr>
    </w:tbl>
    <w:p w:rsidRDefault="00DD06DC" w:rsidP="00DD06DC" w:rsidR="00DD06DC" w:rsidRPr="008E0C92">
      <w:pPr>
        <w:jc w:val="both"/>
        <w:rPr>
          <w:rFonts w:hAnsi="Century Gothic" w:ascii="Century Gothic"/>
        </w:rPr>
      </w:pPr>
    </w:p>
    <w:p w:rsidRDefault="00DD06DC" w:rsidP="00DD06DC" w:rsidR="00DD06DC">
      <w:pPr>
        <w:jc w:val="both"/>
        <w:rPr>
          <w:rFonts w:hAnsi="Book Antiqua" w:ascii="Book Antiqua"/>
        </w:rPr>
      </w:pPr>
    </w:p>
    <w:p w:rsidRDefault="00DD06DC" w:rsidP="00DD06DC" w:rsidR="00DD06DC" w:rsidRPr="008E0C92">
      <w:pPr>
        <w:jc w:val="both"/>
        <w:rPr>
          <w:rFonts w:cs="Arial" w:hAnsi="Century Gothic" w:ascii="Century Gothic"/>
        </w:rPr>
      </w:pPr>
      <w:r>
        <w:rPr>
          <w:rFonts w:cs="Arial" w:hAnsi="Century Gothic" w:ascii="Century Gothic"/>
        </w:rPr>
        <w:t>U Hrašćici, 18.03.2019.godine.</w:t>
      </w:r>
    </w:p>
    <w:p w:rsidRDefault="00DD06DC" w:rsidP="00DD06DC" w:rsidR="00DD06DC">
      <w:pPr>
        <w:jc w:val="both"/>
        <w:rPr>
          <w:rFonts w:hAnsi="Book Antiqua" w:ascii="Book Antiqua"/>
        </w:rPr>
      </w:pPr>
    </w:p>
    <w:p w:rsidRDefault="00DD06DC" w:rsidP="00DD06DC" w:rsidR="00DD06DC" w:rsidRPr="00F92B4F">
      <w:pPr>
        <w:spacing w:lineRule="auto" w:line="288"/>
        <w:jc w:val="both"/>
        <w:rPr>
          <w:rFonts w:cs="Arial" w:hAnsi="Century Gothic" w:ascii="Century Gothic"/>
        </w:rPr>
      </w:pP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  <w:t xml:space="preserve">Stečajni upravitelj                                                                                                </w:t>
      </w:r>
    </w:p>
    <w:p w:rsidRDefault="00DD06DC" w:rsidP="00DD06DC" w:rsidR="00DD06DC">
      <w:pPr>
        <w:jc w:val="both"/>
        <w:rPr>
          <w:rFonts w:hAnsi="Book Antiqua" w:ascii="Book Antiqua"/>
        </w:rPr>
      </w:pPr>
      <w:r>
        <w:rPr>
          <w:rFonts w:cs="Arial" w:hAnsi="Century Gothic" w:ascii="Century Gothic"/>
        </w:rPr>
        <w:t xml:space="preserve">                                                                                                Berislav Maksimović</w:t>
      </w:r>
    </w:p>
    <w:p w:rsidRDefault="00DD06DC" w:rsidP="00DD06DC" w:rsidR="00DD06DC">
      <w:pPr>
        <w:jc w:val="both"/>
        <w:rPr>
          <w:rFonts w:hAnsi="Book Antiqua" w:ascii="Book Antiqua"/>
        </w:rPr>
      </w:pPr>
    </w:p>
    <w:p w:rsidRDefault="00DD06DC" w:rsidP="00DD06DC" w:rsidR="00DD06DC">
      <w:pPr>
        <w:jc w:val="both"/>
        <w:rPr>
          <w:rFonts w:hAnsi="Book Antiqua" w:ascii="Book Antiqua"/>
        </w:rPr>
      </w:pPr>
    </w:p>
    <w:p w:rsidRDefault="00DD06DC" w:rsidP="00DD06DC" w:rsidR="00DD06DC" w:rsidRPr="00475E4C">
      <w:pPr>
        <w:jc w:val="both"/>
        <w:rPr>
          <w:rFonts w:hAnsi="Book Antiqua" w:ascii="Book Antiqua"/>
        </w:rPr>
      </w:pPr>
    </w:p>
    <w:p w:rsidRDefault="00DD06DC" w:rsidP="00DD06DC" w:rsidR="00DD06DC" w:rsidRPr="003E3A38">
      <w:pPr>
        <w:jc w:val="both"/>
        <w:rPr>
          <w:rFonts w:hAnsi="Book Antiqua" w:ascii="Book Antiqua"/>
          <w:b/>
        </w:rPr>
      </w:pPr>
    </w:p>
    <w:p w:rsidRDefault="00DD06DC" w:rsidP="00DD06DC" w:rsidR="00DD06DC">
      <w:pPr>
        <w:jc w:val="both"/>
        <w:rPr>
          <w:rFonts w:hAnsi="Book Antiqua" w:ascii="Book Antiqua"/>
          <w:b/>
        </w:rPr>
      </w:pPr>
    </w:p>
    <w:p w:rsidRDefault="00DD06DC" w:rsidP="00DD06DC" w:rsidR="00DD06DC">
      <w:pPr>
        <w:jc w:val="both"/>
        <w:rPr>
          <w:rFonts w:hAnsi="Book Antiqua" w:ascii="Book Antiqua"/>
        </w:rPr>
      </w:pPr>
    </w:p>
    <w:p w:rsidRDefault="00DD06DC" w:rsidP="00DD06DC" w:rsidR="00DD06DC">
      <w:pPr>
        <w:jc w:val="both"/>
        <w:rPr>
          <w:rFonts w:hAnsi="Book Antiqua" w:ascii="Book Antiqua"/>
        </w:rPr>
      </w:pPr>
    </w:p>
    <w:p w:rsidRDefault="00DD06DC" w:rsidP="00DD06DC" w:rsidR="00DD06DC">
      <w:pPr>
        <w:jc w:val="both"/>
        <w:rPr>
          <w:rFonts w:hAnsi="Book Antiqua" w:ascii="Book Antiqua"/>
        </w:rPr>
      </w:pPr>
    </w:p>
    <w:p w:rsidRDefault="00DD06DC" w:rsidP="00DD06DC" w:rsidR="00DD06DC">
      <w:pPr>
        <w:jc w:val="both"/>
        <w:rPr>
          <w:rFonts w:hAnsi="Book Antiqua" w:ascii="Book Antiqua"/>
        </w:rPr>
      </w:pPr>
    </w:p>
    <w:p w:rsidRDefault="00DD06DC" w:rsidP="00DD06DC" w:rsidR="00DD06DC">
      <w:pPr>
        <w:jc w:val="both"/>
        <w:rPr>
          <w:rFonts w:hAnsi="Book Antiqua" w:ascii="Book Antiqua"/>
        </w:rPr>
      </w:pPr>
    </w:p>
    <w:p w:rsidRDefault="00DD06DC" w:rsidP="00DD06DC" w:rsidR="00DD06DC">
      <w:pPr>
        <w:jc w:val="both"/>
        <w:rPr>
          <w:rFonts w:hAnsi="Book Antiqua" w:ascii="Book Antiqua"/>
        </w:rPr>
      </w:pPr>
    </w:p>
    <w:p w:rsidRDefault="00DD06DC" w:rsidP="00DD06DC" w:rsidR="00DD06DC">
      <w:pPr>
        <w:jc w:val="both"/>
        <w:rPr>
          <w:rFonts w:hAnsi="Book Antiqua" w:ascii="Book Antiqua"/>
        </w:rPr>
      </w:pPr>
    </w:p>
    <w:p w:rsidRDefault="00DD06DC" w:rsidP="00DD06DC" w:rsidR="00DD06DC">
      <w:pPr>
        <w:jc w:val="both"/>
        <w:rPr>
          <w:rFonts w:hAnsi="Book Antiqua" w:ascii="Book Antiqua"/>
        </w:rPr>
      </w:pPr>
    </w:p>
    <w:p w:rsidRDefault="00DD06DC" w:rsidP="00DD06DC" w:rsidR="00DD06DC" w:rsidRPr="00475E4C">
      <w:pPr>
        <w:jc w:val="both"/>
        <w:rPr>
          <w:rFonts w:hAnsi="Book Antiqua" w:ascii="Book Antiqua"/>
        </w:rPr>
      </w:pPr>
    </w:p>
    <w:p w:rsidRDefault="00DD06DC" w:rsidP="00DD06DC" w:rsidR="00DD06DC" w:rsidRPr="00475E4C">
      <w:pPr>
        <w:jc w:val="both"/>
        <w:rPr>
          <w:rFonts w:hAnsi="Book Antiqua" w:ascii="Book Antiqua"/>
        </w:rPr>
      </w:pPr>
    </w:p>
    <w:p w:rsidRDefault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660D2" w:rsidR="005660D2">
      <w:pPr>
        <w:rPr>
          <w:rFonts w:cs="Times New Roman" w:hAnsi="Times New Roman" w:ascii="Times New Roman"/>
          <w:sz w:val="20"/>
          <w:szCs w:val="20"/>
        </w:rPr>
      </w:pPr>
    </w:p>
    <w:p w:rsidRDefault="005660D2" w:rsidR="005660D2">
      <w:pPr>
        <w:rPr>
          <w:rFonts w:cs="Times New Roman" w:hAnsi="Times New Roman" w:ascii="Times New Roman"/>
          <w:sz w:val="20"/>
          <w:szCs w:val="20"/>
        </w:rPr>
      </w:pPr>
    </w:p>
    <w:p w:rsidRDefault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660D2" w:rsidR="005660D2">
      <w:pPr>
        <w:rPr>
          <w:rFonts w:cs="Times New Roman" w:hAnsi="Times New Roman" w:ascii="Times New Roman"/>
          <w:sz w:val="20"/>
          <w:szCs w:val="20"/>
        </w:rPr>
      </w:pPr>
    </w:p>
    <w:p w:rsidRDefault="005660D2" w:rsidR="005660D2">
      <w:pPr>
        <w:rPr>
          <w:rFonts w:cs="Times New Roman" w:hAnsi="Times New Roman" w:ascii="Times New Roman"/>
          <w:sz w:val="20"/>
          <w:szCs w:val="20"/>
        </w:rPr>
      </w:pPr>
    </w:p>
    <w:sectPr w:rsidSect="00A049F2" w:rsidR="005660D2">
      <w:footerReference w:type="default" r:id="rId9"/>
      <w:pgSz w:orient="landscape" w:h="11906" w:w="16838"/>
      <w:pgMar w:gutter="0" w:footer="708" w:header="708" w:left="720" w:bottom="720" w:right="720" w:top="72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1E37" w:rsidP="000A0852" w:rsidR="007C1E37">
      <w:pPr>
        <w:spacing w:lineRule="auto" w:line="240" w:after="0"/>
      </w:pPr>
      <w:r>
        <w:separator/>
      </w:r>
    </w:p>
  </w:endnote>
  <w:endnote w:id="0" w:type="continuationSeparator">
    <w:p w:rsidRDefault="007C1E37" w:rsidP="000A0852" w:rsidR="007C1E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2F9" w:rsidP="006522F9" w:rsidR="006522F9" w:rsidRPr="006522F9">
    <w:pPr>
      <w:pStyle w:val="Podnoje"/>
      <w:jc w:val="right"/>
      <w:rPr>
        <w:rFonts w:cs="Times New Roman" w:hAnsi="Times New Roman" w:ascii="Times New Roman"/>
      </w:rPr>
    </w:pPr>
    <w:r w:rsidRPr="006522F9">
      <w:rPr>
        <w:rFonts w:cs="Times New Roman" w:hAnsi="Times New Roman" w:ascii="Times New Roman"/>
      </w:rPr>
      <w:t>Stečajni upravitelj : Berislav Maksimović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1E37" w:rsidP="000A0852" w:rsidR="007C1E37">
      <w:pPr>
        <w:spacing w:lineRule="auto" w:line="240" w:after="0"/>
      </w:pPr>
      <w:r>
        <w:separator/>
      </w:r>
    </w:p>
  </w:footnote>
  <w:footnote w:id="0" w:type="continuationSeparator">
    <w:p w:rsidRDefault="007C1E37" w:rsidP="000A0852" w:rsidR="007C1E37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1CA8"/>
    <w:rsid w:val="00034B4B"/>
    <w:rsid w:val="000A0852"/>
    <w:rsid w:val="000A5351"/>
    <w:rsid w:val="000B759D"/>
    <w:rsid w:val="000E3FEB"/>
    <w:rsid w:val="00100D76"/>
    <w:rsid w:val="00135747"/>
    <w:rsid w:val="001B5B42"/>
    <w:rsid w:val="001C61EB"/>
    <w:rsid w:val="001F6779"/>
    <w:rsid w:val="00242B0B"/>
    <w:rsid w:val="002567D5"/>
    <w:rsid w:val="00263B71"/>
    <w:rsid w:val="00275AB6"/>
    <w:rsid w:val="00367B4A"/>
    <w:rsid w:val="003B5EBA"/>
    <w:rsid w:val="00494474"/>
    <w:rsid w:val="0050071A"/>
    <w:rsid w:val="00513A42"/>
    <w:rsid w:val="005660D2"/>
    <w:rsid w:val="005A694D"/>
    <w:rsid w:val="005C02D4"/>
    <w:rsid w:val="005F2901"/>
    <w:rsid w:val="0060238B"/>
    <w:rsid w:val="00616729"/>
    <w:rsid w:val="006522F9"/>
    <w:rsid w:val="00671AB9"/>
    <w:rsid w:val="006854C9"/>
    <w:rsid w:val="006A3AC4"/>
    <w:rsid w:val="006C62F2"/>
    <w:rsid w:val="006D1CA8"/>
    <w:rsid w:val="007500FB"/>
    <w:rsid w:val="00783F08"/>
    <w:rsid w:val="007C1E37"/>
    <w:rsid w:val="008228F6"/>
    <w:rsid w:val="008431B2"/>
    <w:rsid w:val="008A42D1"/>
    <w:rsid w:val="008E4BAB"/>
    <w:rsid w:val="009204AC"/>
    <w:rsid w:val="009B4DA1"/>
    <w:rsid w:val="009D7FFE"/>
    <w:rsid w:val="009E2331"/>
    <w:rsid w:val="009F1B6A"/>
    <w:rsid w:val="00A049F2"/>
    <w:rsid w:val="00A13CD1"/>
    <w:rsid w:val="00A179C1"/>
    <w:rsid w:val="00A21074"/>
    <w:rsid w:val="00A42DAF"/>
    <w:rsid w:val="00A85F69"/>
    <w:rsid w:val="00AB0424"/>
    <w:rsid w:val="00C4163C"/>
    <w:rsid w:val="00C71855"/>
    <w:rsid w:val="00D00697"/>
    <w:rsid w:val="00D959B6"/>
    <w:rsid w:val="00DD06DC"/>
    <w:rsid w:val="00E01F70"/>
    <w:rsid w:val="00E67E2B"/>
    <w:rsid w:val="00EA25D3"/>
    <w:rsid w:val="00EB487D"/>
    <w:rsid w:val="00F55848"/>
    <w:rsid w:val="00F86C0C"/>
    <w:rsid w:val="00F8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6D1CA8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0A085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0852"/>
  </w:style>
  <w:style w:styleId="Podnoje" w:type="paragraph">
    <w:name w:val="footer"/>
    <w:basedOn w:val="Normal"/>
    <w:link w:val="PodnojeChar"/>
    <w:uiPriority w:val="99"/>
    <w:unhideWhenUsed/>
    <w:rsid w:val="000A085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0852"/>
  </w:style>
  <w:style w:customStyle="true" w:styleId="GridTableLight" w:type="table">
    <w:name w:val="Grid Table Light"/>
    <w:basedOn w:val="Obinatablica"/>
    <w:uiPriority w:val="40"/>
    <w:rsid w:val="000A0852"/>
    <w:pPr>
      <w:spacing w:lineRule="auto" w:line="240" w:after="0"/>
    </w:pPr>
    <w:tblPr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  <w:style w:customStyle="true" w:styleId="PlainTable1" w:type="table">
    <w:name w:val="Plain Table 1"/>
    <w:basedOn w:val="Obinatablica"/>
    <w:uiPriority w:val="41"/>
    <w:rsid w:val="000A0852"/>
    <w:pPr>
      <w:spacing w:lineRule="auto" w:line="240" w:after="0"/>
    </w:pPr>
    <w:tblPr>
      <w:tblStyleRowBandSize w:val="1"/>
      <w:tblStyleColBandSize w:val="1"/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4" w:themeShade="BF" w:themeColor="background1" w:color="BFBF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Shade="F2" w:themeFill="background1" w:fill="F2F2F2" w:color="auto" w:val="clear"/>
      </w:tcPr>
    </w:tblStylePr>
    <w:tblStylePr w:type="band1Horz">
      <w:tblPr/>
      <w:tcPr>
        <w:shd w:themeFillShade="F2" w:themeFill="background1" w:fill="F2F2F2" w:color="auto" w:val="clear"/>
      </w:tcPr>
    </w:tblStylePr>
  </w:style>
  <w:style w:customStyle="true" w:styleId="PlainTable2" w:type="table">
    <w:name w:val="Plain Table 2"/>
    <w:basedOn w:val="Obinatablica"/>
    <w:uiPriority w:val="42"/>
    <w:rsid w:val="000A0852"/>
    <w:pPr>
      <w:spacing w:lineRule="auto" w:line="240" w:after="0"/>
    </w:pPr>
    <w:tblPr>
      <w:tblStyleRowBandSize w:val="1"/>
      <w:tblStyleColBandSize w:val="1"/>
      <w:tblBorders>
        <w:top w:space="0" w:sz="4" w:themeTint="80" w:themeColor="text1" w:color="7F7F7F" w:val="single"/>
        <w:bottom w:space="0" w:sz="4" w:themeTint="80" w:themeColor="text1" w:color="7F7F7F" w:val="single"/>
      </w:tblBorders>
    </w:tblPr>
    <w:tblStylePr w:type="firstRow">
      <w:rPr>
        <w:b/>
        <w:bCs/>
      </w:rPr>
      <w:tblPr/>
      <w:tcPr>
        <w:tcBorders>
          <w:bottom w:space="0" w:sz="4" w:themeTint="80" w:themeColor="text1" w:color="7F7F7F" w:val="single"/>
        </w:tcBorders>
      </w:tcPr>
    </w:tblStylePr>
    <w:tblStylePr w:type="lastRow">
      <w:rPr>
        <w:b/>
        <w:bCs/>
      </w:rPr>
      <w:tblPr/>
      <w:tcPr>
        <w:tcBorders>
          <w:top w:space="0" w:sz="4" w:themeTint="80" w:themeColor="text1" w:color="7F7F7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space="0" w:sz="4" w:themeTint="80" w:themeColor="text1" w:color="7F7F7F" w:val="single"/>
          <w:right w:space="0" w:sz="4" w:themeTint="80" w:themeColor="text1" w:color="7F7F7F" w:val="single"/>
        </w:tcBorders>
      </w:tcPr>
    </w:tblStylePr>
    <w:tblStylePr w:type="band2Vert">
      <w:tblPr/>
      <w:tcPr>
        <w:tcBorders>
          <w:left w:space="0" w:sz="4" w:themeTint="80" w:themeColor="text1" w:color="7F7F7F" w:val="single"/>
          <w:right w:space="0" w:sz="4" w:themeTint="80" w:themeColor="text1" w:color="7F7F7F" w:val="single"/>
        </w:tcBorders>
      </w:tcPr>
    </w:tblStylePr>
    <w:tblStylePr w:type="band1Horz">
      <w:tblPr/>
      <w:tcPr>
        <w:tcBorders>
          <w:top w:space="0" w:sz="4" w:themeTint="80" w:themeColor="text1" w:color="7F7F7F" w:val="single"/>
          <w:bottom w:space="0" w:sz="4" w:themeTint="80" w:themeColor="text1" w:color="7F7F7F" w:val="single"/>
        </w:tcBorders>
      </w:tcPr>
    </w:tblStylePr>
  </w:style>
  <w:style w:styleId="Bezproreda" w:type="paragraph">
    <w:name w:val="No Spacing"/>
    <w:uiPriority w:val="1"/>
    <w:qFormat/>
    <w:rsid w:val="005F2901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F29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290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42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2D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2D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2D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2D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6D1CA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0A085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0852"/>
  </w:style>
  <w:style w:styleId="Podnoje" w:type="paragraph">
    <w:name w:val="footer"/>
    <w:basedOn w:val="Normal"/>
    <w:link w:val="PodnojeChar"/>
    <w:uiPriority w:val="99"/>
    <w:unhideWhenUsed/>
    <w:rsid w:val="000A085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0852"/>
  </w:style>
  <w:style w:customStyle="1" w:styleId="GridTableLight" w:type="table">
    <w:name w:val="Grid Table Light"/>
    <w:basedOn w:val="Obinatablica"/>
    <w:uiPriority w:val="40"/>
    <w:rsid w:val="000A0852"/>
    <w:pPr>
      <w:spacing w:after="0" w:line="240" w:lineRule="auto"/>
    </w:p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PlainTable1" w:type="table">
    <w:name w:val="Plain Table 1"/>
    <w:basedOn w:val="Obinatablica"/>
    <w:uiPriority w:val="41"/>
    <w:rsid w:val="000A0852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PlainTable2" w:type="table">
    <w:name w:val="Plain Table 2"/>
    <w:basedOn w:val="Obinatablica"/>
    <w:uiPriority w:val="42"/>
    <w:rsid w:val="000A0852"/>
    <w:pPr>
      <w:spacing w:after="0" w:line="240" w:lineRule="auto"/>
    </w:pPr>
    <w:tblPr>
      <w:tblStyleRowBandSize w:val="1"/>
      <w:tblStyleColBandSize w:val="1"/>
      <w:tblBorders>
        <w:top w:color="7F7F7F" w:space="0" w:sz="4" w:themeColor="text1" w:themeTint="80" w:val="single"/>
        <w:bottom w:color="7F7F7F" w:space="0" w:sz="4" w:themeColor="text1" w:themeTint="80" w:val="single"/>
      </w:tblBorders>
    </w:tblPr>
    <w:tblStylePr w:type="firstRow">
      <w:rPr>
        <w:b/>
        <w:bCs/>
      </w:rPr>
      <w:tblPr/>
      <w:tcPr>
        <w:tcBorders>
          <w:bottom w:color="7F7F7F" w:space="0" w:sz="4" w:themeColor="text1" w:themeTint="80" w:val="single"/>
        </w:tcBorders>
      </w:tcPr>
    </w:tblStylePr>
    <w:tblStylePr w:type="lastRow">
      <w:rPr>
        <w:b/>
        <w:bCs/>
      </w:rPr>
      <w:tblPr/>
      <w:tcPr>
        <w:tcBorders>
          <w:top w:color="7F7F7F" w:space="0" w:sz="4" w:themeColor="text1" w:themeTint="8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color="7F7F7F" w:space="0" w:sz="4" w:themeColor="text1" w:themeTint="80" w:val="single"/>
          <w:right w:color="7F7F7F" w:space="0" w:sz="4" w:themeColor="text1" w:themeTint="80" w:val="single"/>
        </w:tcBorders>
      </w:tcPr>
    </w:tblStylePr>
    <w:tblStylePr w:type="band2Vert">
      <w:tblPr/>
      <w:tcPr>
        <w:tcBorders>
          <w:left w:color="7F7F7F" w:space="0" w:sz="4" w:themeColor="text1" w:themeTint="80" w:val="single"/>
          <w:right w:color="7F7F7F" w:space="0" w:sz="4" w:themeColor="text1" w:themeTint="80" w:val="single"/>
        </w:tcBorders>
      </w:tcPr>
    </w:tblStylePr>
    <w:tblStylePr w:type="band1Horz">
      <w:tblPr/>
      <w:tcPr>
        <w:tcBorders>
          <w:top w:color="7F7F7F" w:space="0" w:sz="4" w:themeColor="text1" w:themeTint="80" w:val="single"/>
          <w:bottom w:color="7F7F7F" w:space="0" w:sz="4" w:themeColor="text1" w:themeTint="80" w:val="single"/>
        </w:tcBorders>
      </w:tcPr>
    </w:tblStylePr>
  </w:style>
  <w:style w:styleId="Bezproreda" w:type="paragraph">
    <w:name w:val="No Spacing"/>
    <w:uiPriority w:val="1"/>
    <w:qFormat/>
    <w:rsid w:val="005F2901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F29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290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42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2D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2D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2D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2D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432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5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630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842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474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99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55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2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30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009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2674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1C4E5A-D17D-4F40-81C5-98300CC56C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16</properties:Pages>
  <properties:Words>1207</properties:Words>
  <properties:Characters>7756</properties:Characters>
  <properties:Lines>1056</properties:Lines>
  <properties:Paragraphs>310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2019-03-27T11:15:00Z</dcterms:created>
  <dc:creator>Vlatka Vukobratovic</dc:creator>
  <cp:lastModifiedBy>Vinka Mihalinčić</cp:lastModifiedBy>
  <cp:lastPrinted>2019-03-22T09:57:00Z</cp:lastPrinted>
  <dcterms:modified xmlns:xsi="http://www.w3.org/2001/XMLSchema-instance" xsi:type="dcterms:W3CDTF">2019-03-27T11:16:00Z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St-2814/2018-22 / Podnesak - Podnesak (RUBERG   DOO TABLICE I II VIŠI ISPLATNI RED U WOR  ZA OGLASNU.docx)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16</vt:i4>
  </prop:property>
</prop:Properties>
</file>