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cadc" w14:paraId="4fccadc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St-24/02-178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 xml:space="preserve">Trgovački sud u Zadru </w:t>
      </w:r>
      <w:r w:rsidR="006266E3">
        <w:t>(OIB: 39670464653)</w:t>
      </w:r>
      <w:r w:rsidR="006266E3" w:rsidRPr="009219F7">
        <w:t xml:space="preserve"> </w:t>
      </w:r>
      <w:r w:rsidRPr="009219F7">
        <w:t>p</w:t>
      </w:r>
      <w:r w:rsidR="006266E3">
        <w:t xml:space="preserve">o sucu ovog suda Ardeni Bajlo, </w:t>
      </w:r>
      <w:r w:rsidR="004616BF" w:rsidRPr="009219F7">
        <w:t xml:space="preserve">u stečajnom postupku nad </w:t>
      </w:r>
      <w:r w:rsidR="00DB3A07">
        <w:t xml:space="preserve">stečajnom masom </w:t>
      </w:r>
      <w:r w:rsidR="004616BF" w:rsidRPr="009219F7">
        <w:t>stečajn</w:t>
      </w:r>
      <w:r w:rsidR="00DB3A07">
        <w:t>og</w:t>
      </w:r>
      <w:r w:rsidR="004616BF" w:rsidRPr="009219F7">
        <w:t xml:space="preserve"> dužnik</w:t>
      </w:r>
      <w:r w:rsidR="00DB3A07">
        <w:t>a</w:t>
      </w:r>
      <w:r w:rsidR="004616BF" w:rsidRPr="009219F7">
        <w:t xml:space="preserve"> TRANSPORT – ZADAR d.d. </w:t>
      </w:r>
      <w:r w:rsidR="00DB3A07">
        <w:t xml:space="preserve">Zadar </w:t>
      </w:r>
      <w:r w:rsidR="004616BF" w:rsidRPr="009219F7">
        <w:t>u stečaju,</w:t>
      </w:r>
      <w:r w:rsidRPr="009219F7">
        <w:t xml:space="preserve"> zastupano</w:t>
      </w:r>
      <w:r w:rsidR="004616BF" w:rsidRPr="009219F7">
        <w:t>m</w:t>
      </w:r>
      <w:r w:rsidRPr="009219F7">
        <w:t xml:space="preserve"> po </w:t>
      </w:r>
      <w:r w:rsidR="004616BF" w:rsidRPr="009219F7">
        <w:t>stečajnom u</w:t>
      </w:r>
      <w:r w:rsidR="00156A8B" w:rsidRPr="009219F7">
        <w:t>pravitelju</w:t>
      </w:r>
      <w:r w:rsidR="00775EB9">
        <w:t xml:space="preserve"> stečajne mase</w:t>
      </w:r>
      <w:r w:rsidR="00156A8B" w:rsidRPr="009219F7">
        <w:t xml:space="preserve"> Frani Zvonimiru Negru</w:t>
      </w:r>
      <w:r w:rsidRPr="009219F7">
        <w:t xml:space="preserve">, dana </w:t>
      </w:r>
      <w:r w:rsidR="00775EB9">
        <w:t>29. prosinca 2015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266B71" w:rsidP="00DB3A07" w:rsidR="00156A8B">
      <w:pPr>
        <w:pStyle w:val="Tijeloteksta"/>
        <w:ind w:firstLine="708"/>
      </w:pPr>
      <w:r>
        <w:t xml:space="preserve">Rješenje ovog suda posl. br. 1 St-24/02 od 13. veljače 2009. godine dopunjuje se na način </w:t>
      </w:r>
      <w:r w:rsidR="00DB3A07">
        <w:t xml:space="preserve">da se dodaju točke </w:t>
      </w:r>
      <w:r w:rsidR="00775EB9">
        <w:t>V i VI koje glase:</w:t>
      </w:r>
    </w:p>
    <w:p w:rsidRDefault="00DB3A07" w:rsidP="004616BF" w:rsidR="00DB3A07" w:rsidRPr="009219F7">
      <w:pPr>
        <w:pStyle w:val="Tijeloteksta"/>
        <w:ind w:left="360"/>
      </w:pPr>
    </w:p>
    <w:p w:rsidRDefault="00775EB9" w:rsidP="00DB3A07" w:rsidR="00DB3A07">
      <w:pPr>
        <w:ind w:firstLine="708"/>
        <w:jc w:val="both"/>
      </w:pPr>
      <w:r w:rsidRPr="00775EB9">
        <w:t>V</w:t>
      </w:r>
      <w:r w:rsidR="00DB3A07">
        <w:t xml:space="preserve"> Stečajna masa stečajnog dužnika </w:t>
      </w:r>
      <w:r w:rsidR="00DB3A07" w:rsidRPr="009219F7">
        <w:t xml:space="preserve">TRANSPORT – ZADAR d.d. </w:t>
      </w:r>
      <w:r w:rsidR="00DB3A07">
        <w:t xml:space="preserve">Zadar </w:t>
      </w:r>
      <w:r w:rsidR="00DB3A07" w:rsidRPr="009219F7">
        <w:t>u stečaju</w:t>
      </w:r>
      <w:r w:rsidR="00DB3A07">
        <w:t xml:space="preserve"> upisat će se u sudski registar.</w:t>
      </w:r>
    </w:p>
    <w:p w:rsidRDefault="00DB3A07" w:rsidP="00DB3A07" w:rsidR="00DB3A07">
      <w:pPr>
        <w:ind w:firstLine="708"/>
        <w:jc w:val="both"/>
      </w:pPr>
    </w:p>
    <w:p w:rsidRDefault="00DB3A07" w:rsidP="00775EB9" w:rsidR="00DB3A07">
      <w:pPr>
        <w:ind w:firstLine="708"/>
        <w:jc w:val="both"/>
      </w:pPr>
      <w:r w:rsidRPr="00775EB9">
        <w:t>V</w:t>
      </w:r>
      <w:r w:rsidR="00775EB9" w:rsidRPr="00775EB9">
        <w:t>I</w:t>
      </w:r>
      <w:r>
        <w:t xml:space="preserve"> Stečajni upravitelj stečajne mase stečajnog dužnika </w:t>
      </w:r>
      <w:r w:rsidRPr="009219F7">
        <w:t xml:space="preserve">TRANSPORT – ZADAR d.d. </w:t>
      </w:r>
      <w:r>
        <w:t xml:space="preserve">Zadar </w:t>
      </w:r>
      <w:r w:rsidRPr="009219F7">
        <w:t>u stečaju</w:t>
      </w:r>
      <w:r>
        <w:t xml:space="preserve"> je Frane Zvonimir Negro</w:t>
      </w:r>
      <w:r w:rsidR="00775EB9">
        <w:t>,</w:t>
      </w:r>
      <w:r w:rsidR="00775EB9" w:rsidRPr="00775EB9">
        <w:t xml:space="preserve"> </w:t>
      </w:r>
      <w:r w:rsidR="00775EB9" w:rsidRPr="005F16A5">
        <w:t xml:space="preserve">Miroslava Krleže 3c, Zadar, datum rođenja: 02. siječnja 1941. godine, mjesto rođenja: Ražanac, broj osobne iskaznice: 100342475, izdana od strane: PU Zadarska, OIB: 59618330195, </w:t>
      </w:r>
      <w:r>
        <w:t xml:space="preserve">koji podatak će se upisati u sudski registar. </w:t>
      </w:r>
    </w:p>
    <w:p w:rsidRDefault="00156A8B" w:rsidP="00775EB9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266B71" w:rsidP="00775EB9" w:rsidR="00266B71">
      <w:pPr>
        <w:pStyle w:val="Tijeloteksta"/>
      </w:pPr>
    </w:p>
    <w:p w:rsidRDefault="00266B71" w:rsidP="00775EB9" w:rsidR="00266B71">
      <w:pPr>
        <w:pStyle w:val="Tijeloteksta"/>
        <w:ind w:firstLine="708"/>
      </w:pPr>
      <w:r>
        <w:t xml:space="preserve">Rješenjem ovog suda posl. br. 1 St-24/02 od 13. veljače 2009. zaključen </w:t>
      </w:r>
      <w:r w:rsidR="00775EB9">
        <w:t xml:space="preserve">je </w:t>
      </w:r>
      <w:r>
        <w:t xml:space="preserve">stečajni postupak nad stečajnim dužnikom </w:t>
      </w:r>
      <w:r w:rsidRPr="009219F7">
        <w:t xml:space="preserve">TRANSPORT – ZADAR d.d. </w:t>
      </w:r>
      <w:r>
        <w:t>Zadar u stečaju.</w:t>
      </w:r>
    </w:p>
    <w:p w:rsidRDefault="00775EB9" w:rsidP="00775EB9" w:rsidR="00775EB9">
      <w:pPr>
        <w:pStyle w:val="Tijeloteksta"/>
        <w:ind w:firstLine="709"/>
      </w:pPr>
      <w:r>
        <w:t>Podneskom od 20. listopada 2015. godine stečajni upravitelj stečajne mase stečajnog dužnika predložio je dopunu rješenja posl. br. 1 St-24/02 od 13. veljače 2009. radi upisa stečajne mase u sudski registar temeljem čl. 438. Stečajnog zakona (Narodne novine 71/15), pa je stoga odlučeno kao u izreci.</w:t>
      </w:r>
    </w:p>
    <w:p w:rsidRDefault="00156A8B" w:rsidP="00156A8B" w:rsidR="00156A8B" w:rsidRPr="009219F7">
      <w:pPr>
        <w:pStyle w:val="Tijeloteksta"/>
        <w:ind w:firstLine="348" w:left="360"/>
      </w:pPr>
      <w:r w:rsidRPr="009219F7">
        <w:t>Stoga je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775EB9">
        <w:t xml:space="preserve">29. prosinca </w:t>
      </w:r>
      <w:r w:rsidR="001A7E21">
        <w:t>2015</w:t>
      </w:r>
      <w:r w:rsidR="007A5740" w:rsidRPr="009219F7">
        <w:t xml:space="preserve">. 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4F3625">
      <w:r w:rsidRPr="004F3625">
        <w:t xml:space="preserve">POUKA O PRAVNOM LIJEKU: </w:t>
      </w:r>
    </w:p>
    <w:p w:rsidRDefault="004F3625" w:rsidP="004F3625" w:rsidR="004F3625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156A8B" w:rsidP="00156A8B" w:rsidR="00156A8B" w:rsidRPr="004F3625"/>
    <w:p w:rsidRDefault="007A5740" w:rsidP="007A5740" w:rsidR="007A5740" w:rsidRPr="009219F7">
      <w:pPr>
        <w:pStyle w:val="Tijeloteksta"/>
      </w:pP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4F3625" w:rsidP="004F3625" w:rsidR="004F3625" w:rsidRPr="009219F7">
      <w:pPr>
        <w:pStyle w:val="Tijeloteksta"/>
      </w:pPr>
      <w:r w:rsidRPr="009219F7">
        <w:t>-</w:t>
      </w:r>
      <w:r>
        <w:t xml:space="preserve"> stečajni upravitelj</w:t>
      </w:r>
    </w:p>
    <w:p w:rsidRDefault="004F3625" w:rsidP="004F3625" w:rsidR="004F3625">
      <w:pPr>
        <w:pStyle w:val="Tijeloteksta"/>
      </w:pPr>
      <w:r w:rsidRPr="009219F7">
        <w:t xml:space="preserve">- </w:t>
      </w:r>
      <w:r>
        <w:t>e-oglasna ploča</w:t>
      </w:r>
    </w:p>
    <w:p w:rsidRDefault="004F3625" w:rsidP="004F3625" w:rsidR="004F3625" w:rsidRPr="009219F7">
      <w:pPr>
        <w:pStyle w:val="Tijeloteksta"/>
      </w:pPr>
      <w:r>
        <w:t>- sudski registar</w:t>
      </w:r>
    </w:p>
    <w:p w:rsidRDefault="004F3625" w:rsidP="004F3625" w:rsidR="004F3625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R="00BE6C59" w:rsidRPr="009219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135196"/>
    <w:rsid w:val="00156A8B"/>
    <w:rsid w:val="001A7E21"/>
    <w:rsid w:val="00266B71"/>
    <w:rsid w:val="00365D1F"/>
    <w:rsid w:val="004616BF"/>
    <w:rsid w:val="004D663C"/>
    <w:rsid w:val="004F3625"/>
    <w:rsid w:val="006266E3"/>
    <w:rsid w:val="006D5987"/>
    <w:rsid w:val="00775EB9"/>
    <w:rsid w:val="007A5740"/>
    <w:rsid w:val="008E1367"/>
    <w:rsid w:val="00910D2D"/>
    <w:rsid w:val="009219F7"/>
    <w:rsid w:val="00A94666"/>
    <w:rsid w:val="00AB02AB"/>
    <w:rsid w:val="00BE6C59"/>
    <w:rsid w:val="00D13B38"/>
    <w:rsid w:val="00DB3A07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A574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75EB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0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A574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75EB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0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2001.</izvorni_sadrzaj>
    <derivirana_varijabla naziv="DomainObject.Predmet.DatumOsnivanja_1">21. prosinca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2009.</izvorni_sadrzaj>
    <derivirana_varijabla naziv="DomainObject.Predmet.DatumRjesavanja_1">9. travnja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St-24/2002</izvorni_sadrzaj>
    <derivirana_varijabla naziv="DomainObject.Predmet.OznakaBroj_1">St-24/2002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POSLAN U REF 1 DANA 24.12.2015.</izvorni_sadrzaj>
    <derivirana_varijabla naziv="DomainObject.Predmet.PrimjedbaSuca_1">POSLAN U REF 1 DANA 24.12.2015.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- ZADAR d.d., u stečaju</izvorni_sadrzaj>
    <derivirana_varijabla naziv="DomainObject.Predmet.ProtustrankaFormated_1">  TRANSPORT - ZADAR d.d., u stečaju</derivirana_varijabla>
  </DomainObject.Predmet.ProtustrankaFormated>
  <DomainObject.Predmet.ProtustrankaFormatedOIB>
    <izvorni_sadrzaj>  TRANSPORT - ZADAR d.d., u stečaju</izvorni_sadrzaj>
    <derivirana_varijabla naziv="DomainObject.Predmet.ProtustrankaFormatedOIB_1">  TRANSPORT - ZADAR d.d., u stečaju</derivirana_varijabla>
  </DomainObject.Predmet.ProtustrankaFormatedOIB>
  <DomainObject.Predmet.ProtustrankaFormatedWithAdress>
    <izvorni_sadrzaj> TRANSPORT - ZADAR d.d., u stečaju, Benkovačka Cesta bb, Zadar</izvorni_sadrzaj>
    <derivirana_varijabla naziv="DomainObject.Predmet.ProtustrankaFormatedWithAdress_1"> TRANSPORT - ZADAR d.d., u stečaju, Benkovačka Cesta bb, Zadar</derivirana_varijabla>
  </DomainObject.Predmet.ProtustrankaFormatedWithAdress>
  <DomainObject.Predmet.ProtustrankaFormatedWithAdressOIB>
    <izvorni_sadrzaj> TRANSPORT - ZADAR d.d., u stečaju, Benkovačka Cesta bb, Zadar</izvorni_sadrzaj>
    <derivirana_varijabla naziv="DomainObject.Predmet.ProtustrankaFormatedWithAdressOIB_1"> TRANSPORT - ZADAR d.d., u stečaju, Benkovačka Cesta bb, Zadar</derivirana_varijabla>
  </DomainObject.Predmet.ProtustrankaFormatedWithAdressOIB>
  <DomainObject.Predmet.ProtustrankaWithAdress>
    <izvorni_sadrzaj>TRANSPORT - ZADAR d.d., u stečaju Benkovačka Cesta bb, Zadar</izvorni_sadrzaj>
    <derivirana_varijabla naziv="DomainObject.Predmet.ProtustrankaWithAdress_1">TRANSPORT - ZADAR d.d., u stečaju Benkovačka Cesta bb, Zadar</derivirana_varijabla>
  </DomainObject.Predmet.ProtustrankaWithAdress>
  <DomainObject.Predmet.ProtustrankaWithAdressOIB>
    <izvorni_sadrzaj>TRANSPORT - ZADAR d.d., u stečaju, Benkovačka Cesta bb, Zadar</izvorni_sadrzaj>
    <derivirana_varijabla naziv="DomainObject.Predmet.ProtustrankaWithAdressOIB_1">TRANSPORT - ZADAR d.d., u stečaju, Benkovačka Cesta bb, Zadar</derivirana_varijabla>
  </DomainObject.Predmet.ProtustrankaWithAdressOIB>
  <DomainObject.Predmet.ProtustrankaNazivFormated>
    <izvorni_sadrzaj>TRANSPORT - ZADAR d.d., u stečaju</izvorni_sadrzaj>
    <derivirana_varijabla naziv="DomainObject.Predmet.ProtustrankaNazivFormated_1">TRANSPORT - ZADAR d.d., u stečaju</derivirana_varijabla>
  </DomainObject.Predmet.ProtustrankaNazivFormated>
  <DomainObject.Predmet.ProtustrankaNazivFormatedOIB>
    <izvorni_sadrzaj>TRANSPORT - ZADAR d.d., u stečaju</izvorni_sadrzaj>
    <derivirana_varijabla naziv="DomainObject.Predmet.ProtustrankaNazivFormatedOIB_1">TRANSPORT - ZADAR d.d.,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SMOKROVIĆ IDR. ZAPOSLENICI / - PETAR SMOKROVIĆ IDR. ZAPOSLENICI</izvorni_sadrzaj>
    <derivirana_varijabla naziv="DomainObject.Predmet.StrankaFormated_1">  PETAR SMOKROVIĆ IDR. ZAPOSLENICI / - PETAR SMOKROVIĆ IDR. ZAPOSLENICI</derivirana_varijabla>
  </DomainObject.Predmet.StrankaFormated>
  <DomainObject.Predmet.StrankaFormatedOIB>
    <izvorni_sadrzaj>  PETAR SMOKROVIĆ IDR. ZAPOSLENICI / - PETAR SMOKROVIĆ IDR. ZAPOSLENICI</izvorni_sadrzaj>
    <derivirana_varijabla naziv="DomainObject.Predmet.StrankaFormatedOIB_1">  PETAR SMOKROVIĆ IDR. ZAPOSLENICI / - PETAR SMOKROVIĆ IDR. ZAPOSLENICI</derivirana_varijabla>
  </DomainObject.Predmet.StrankaFormatedOIB>
  <DomainObject.Predmet.StrankaFormatedWithAdress>
    <izvorni_sadrzaj> PETAR SMOKROVIĆ IDR. ZAPOSLENICI / - PETAR SMOKROVIĆ IDR. ZAPOSLENICI, Zadar</izvorni_sadrzaj>
    <derivirana_varijabla naziv="DomainObject.Predmet.StrankaFormatedWithAdress_1"> PETAR SMOKROVIĆ IDR. ZAPOSLENICI / - PETAR SMOKROVIĆ IDR. ZAPOSLENICI, Zadar</derivirana_varijabla>
  </DomainObject.Predmet.StrankaFormatedWithAdress>
  <DomainObject.Predmet.StrankaFormatedWithAdressOIB>
    <izvorni_sadrzaj> PETAR SMOKROVIĆ IDR. ZAPOSLENICI / - PETAR SMOKROVIĆ IDR. ZAPOSLENICI, Zadar</izvorni_sadrzaj>
    <derivirana_varijabla naziv="DomainObject.Predmet.StrankaFormatedWithAdressOIB_1"> PETAR SMOKROVIĆ IDR. ZAPOSLENICI / - PETAR SMOKROVIĆ IDR. ZAPOSLENICI, Zadar</derivirana_varijabla>
  </DomainObject.Predmet.StrankaFormatedWithAdressOIB>
  <DomainObject.Predmet.StrankaWithAdress>
    <izvorni_sadrzaj>PETAR SMOKROVIĆ IDR. ZAPOSLENICI / - PETAR SMOKROVIĆ IDR. ZAPOSLENICI Zadar</izvorni_sadrzaj>
    <derivirana_varijabla naziv="DomainObject.Predmet.StrankaWithAdress_1">PETAR SMOKROVIĆ IDR. ZAPOSLENICI / - PETAR SMOKROVIĆ IDR. ZAPOSLENICI Zadar</derivirana_varijabla>
  </DomainObject.Predmet.StrankaWithAdress>
  <DomainObject.Predmet.StrankaWithAdressOIB>
    <izvorni_sadrzaj>PETAR SMOKROVIĆ IDR. ZAPOSLENICI / - PETAR SMOKROVIĆ IDR. ZAPOSLENICI, Zadar</izvorni_sadrzaj>
    <derivirana_varijabla naziv="DomainObject.Predmet.StrankaWithAdressOIB_1">PETAR SMOKROVIĆ IDR. ZAPOSLENICI / - PETAR SMOKROVIĆ IDR. ZAPOSLENICI, Zadar</derivirana_varijabla>
  </DomainObject.Predmet.StrankaWithAdressOIB>
  <DomainObject.Predmet.StrankaNazivFormated>
    <izvorni_sadrzaj>PETAR SMOKROVIĆ IDR. ZAPOSLENICI / - PETAR SMOKROVIĆ IDR. ZAPOSLENICI</izvorni_sadrzaj>
    <derivirana_varijabla naziv="DomainObject.Predmet.StrankaNazivFormated_1">PETAR SMOKROVIĆ IDR. ZAPOSLENICI / - PETAR SMOKROVIĆ IDR. ZAPOSLENICI</derivirana_varijabla>
  </DomainObject.Predmet.StrankaNazivFormated>
  <DomainObject.Predmet.StrankaNazivFormatedOIB>
    <izvorni_sadrzaj>PETAR SMOKROVIĆ IDR. ZAPOSLENICI / - PETAR SMOKROVIĆ IDR. ZAPOSLENICI</izvorni_sadrzaj>
    <derivirana_varijabla naziv="DomainObject.Predmet.StrankaNazivFormatedOIB_1">PETAR SMOKROVIĆ IDR. ZAPOSLENICI / - PETAR SMOKROVIĆ IDR. ZAPOSLENICI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PETAR SMOKROVIĆ IDR. ZAPOSLENICI / - PETAR SMOKROVIĆ IDR. ZAPOSLENICI</item>
    </izvorni_sadrzaj>
    <derivirana_varijabla naziv="DomainObject.Predmet.StrankaListFormated_1">
      <item>PETAR SMOKROVIĆ IDR. ZAPOSLENICI / - PETAR SMOKROVIĆ IDR. ZAPOSLENICI</item>
    </derivirana_varijabla>
  </DomainObject.Predmet.StrankaListFormated>
  <DomainObject.Predmet.StrankaListFormatedOIB>
    <izvorni_sadrzaj>
      <item>PETAR SMOKROVIĆ IDR. ZAPOSLENICI / - PETAR SMOKROVIĆ IDR. ZAPOSLENICI</item>
    </izvorni_sadrzaj>
    <derivirana_varijabla naziv="DomainObject.Predmet.StrankaListFormatedOIB_1">
      <item>PETAR SMOKROVIĆ IDR. ZAPOSLENICI / - PETAR SMOKROVIĆ IDR. ZAPOSLENICI</item>
    </derivirana_varijabla>
  </DomainObject.Predmet.StrankaListFormatedOIB>
  <DomainObject.Predmet.StrankaListFormatedWithAdress>
    <izvorni_sadrzaj>
      <item>PETAR SMOKROVIĆ IDR. ZAPOSLENICI / - PETAR SMOKROVIĆ IDR. ZAPOSLENICI, Zadar</item>
    </izvorni_sadrzaj>
    <derivirana_varijabla naziv="DomainObject.Predmet.StrankaListFormatedWithAdress_1">
      <item>PETAR SMOKROVIĆ IDR. ZAPOSLENICI / - PETAR SMOKROVIĆ IDR. ZAPOSLENICI, Zadar</item>
    </derivirana_varijabla>
  </DomainObject.Predmet.StrankaListFormatedWithAdress>
  <DomainObject.Predmet.StrankaListFormatedWithAdressOIB>
    <izvorni_sadrzaj>
      <item>PETAR SMOKROVIĆ IDR. ZAPOSLENICI / - PETAR SMOKROVIĆ IDR. ZAPOSLENICI, Zadar</item>
    </izvorni_sadrzaj>
    <derivirana_varijabla naziv="DomainObject.Predmet.StrankaListFormatedWithAdressOIB_1">
      <item>PETAR SMOKROVIĆ IDR. ZAPOSLENICI / - PETAR SMOKROVIĆ IDR. ZAPOSLENICI, Zadar</item>
    </derivirana_varijabla>
  </DomainObject.Predmet.StrankaListFormatedWithAdressOIB>
  <DomainObject.Predmet.StrankaListNazivFormated>
    <izvorni_sadrzaj>
      <item>PETAR SMOKROVIĆ IDR. ZAPOSLENICI / - PETAR SMOKROVIĆ IDR. ZAPOSLENICI</item>
    </izvorni_sadrzaj>
    <derivirana_varijabla naziv="DomainObject.Predmet.StrankaListNazivFormated_1">
      <item>PETAR SMOKROVIĆ IDR. ZAPOSLENICI / - PETAR SMOKROVIĆ IDR. ZAPOSLENICI</item>
    </derivirana_varijabla>
  </DomainObject.Predmet.StrankaListNazivFormated>
  <DomainObject.Predmet.StrankaListNazivFormatedOIB>
    <izvorni_sadrzaj>
      <item>PETAR SMOKROVIĆ IDR. ZAPOSLENICI / - PETAR SMOKROVIĆ IDR. ZAPOSLENICI</item>
    </izvorni_sadrzaj>
    <derivirana_varijabla naziv="DomainObject.Predmet.StrankaListNazivFormatedOIB_1">
      <item>PETAR SMOKROVIĆ IDR. ZAPOSLENICI / - PETAR SMOKROVIĆ IDR. ZAPOSLENICI</item>
    </derivirana_varijabla>
  </DomainObject.Predmet.StrankaListNazivFormatedOIB>
  <DomainObject.Predmet.ProtuStrankaListFormated>
    <izvorni_sadrzaj>
      <item>TRANSPORT - ZADAR d.d., u stečaju</item>
    </izvorni_sadrzaj>
    <derivirana_varijabla naziv="DomainObject.Predmet.ProtuStrankaListFormated_1">
      <item>TRANSPORT - ZADAR d.d., u stečaju</item>
    </derivirana_varijabla>
  </DomainObject.Predmet.ProtuStrankaListFormated>
  <DomainObject.Predmet.ProtuStrankaListFormatedOIB>
    <izvorni_sadrzaj>
      <item>TRANSPORT - ZADAR d.d., u stečaju</item>
    </izvorni_sadrzaj>
    <derivirana_varijabla naziv="DomainObject.Predmet.ProtuStrankaListFormatedOIB_1">
      <item>TRANSPORT - ZADAR d.d., u stečaju</item>
    </derivirana_varijabla>
  </DomainObject.Predmet.ProtuStrankaListFormatedOIB>
  <DomainObject.Predmet.ProtuStrankaListFormatedWithAdress>
    <izvorni_sadrzaj>
      <item>TRANSPORT - ZADAR d.d., u stečaju, Benkovačka Cesta bb, Zadar</item>
    </izvorni_sadrzaj>
    <derivirana_varijabla naziv="DomainObject.Predmet.ProtuStrankaListFormatedWithAdress_1">
      <item>TRANSPORT - ZADAR d.d., u stečaju, Benkovačka Cesta bb, Zadar</item>
    </derivirana_varijabla>
  </DomainObject.Predmet.ProtuStrankaListFormatedWithAdress>
  <DomainObject.Predmet.ProtuStrankaListFormatedWithAdressOIB>
    <izvorni_sadrzaj>
      <item>TRANSPORT - ZADAR d.d., u stečaju, Benkovačka Cesta bb, Zadar</item>
    </izvorni_sadrzaj>
    <derivirana_varijabla naziv="DomainObject.Predmet.ProtuStrankaListFormatedWithAdressOIB_1">
      <item>TRANSPORT - ZADAR d.d., u stečaju, Benkovačka Cesta bb, Zadar</item>
    </derivirana_varijabla>
  </DomainObject.Predmet.ProtuStrankaListFormatedWithAdressOIB>
  <DomainObject.Predmet.ProtuStrankaListNazivFormated>
    <izvorni_sadrzaj>
      <item>TRANSPORT - ZADAR d.d., u stečaju</item>
    </izvorni_sadrzaj>
    <derivirana_varijabla naziv="DomainObject.Predmet.ProtuStrankaListNazivFormated_1">
      <item>TRANSPORT - ZADAR d.d., u stečaju</item>
    </derivirana_varijabla>
  </DomainObject.Predmet.ProtuStrankaListNazivFormated>
  <DomainObject.Predmet.ProtuStrankaListNazivFormatedOIB>
    <izvorni_sadrzaj>
      <item>TRANSPORT - ZADAR d.d., u stečaju</item>
    </izvorni_sadrzaj>
    <derivirana_varijabla naziv="DomainObject.Predmet.ProtuStrankaListNazivFormatedOIB_1">
      <item>TRANSPORT - ZADAR d.d.,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SMOKROVIĆ IDR. ZAPOSLENICI / - PETAR SMOKROVIĆ IDR. ZAPOSLENICI</izvorni_sadrzaj>
    <derivirana_varijabla naziv="DomainObject.Predmet.StrankaIDrugi_1">PETAR SMOKROVIĆ IDR. ZAPOSLENICI / - PETAR SMOKROVIĆ IDR. ZAPOSLENICI</derivirana_varijabla>
  </DomainObject.Predmet.StrankaIDrugi>
  <DomainObject.Predmet.ProtustrankaIDrugi>
    <izvorni_sadrzaj>TRANSPORT - ZADAR d.d., u stečaju</izvorni_sadrzaj>
    <derivirana_varijabla naziv="DomainObject.Predmet.ProtustrankaIDrugi_1">TRANSPORT - ZADAR d.d., u stečaju</derivirana_varijabla>
  </DomainObject.Predmet.ProtustrankaIDrugi>
  <DomainObject.Predmet.StrankaIDrugiAdressOIB>
    <izvorni_sadrzaj>PETAR SMOKROVIĆ IDR. ZAPOSLENICI / - PETAR SMOKROVIĆ IDR. ZAPOSLENICI, Zadar</izvorni_sadrzaj>
    <derivirana_varijabla naziv="DomainObject.Predmet.StrankaIDrugiAdressOIB_1">PETAR SMOKROVIĆ IDR. ZAPOSLENICI / - PETAR SMOKROVIĆ IDR. ZAPOSLENICI, Zadar</derivirana_varijabla>
  </DomainObject.Predmet.StrankaIDrugiAdressOIB>
  <DomainObject.Predmet.ProtustrankaIDrugiAdressOIB>
    <izvorni_sadrzaj>TRANSPORT - ZADAR d.d., u stečaju, Benkovačka Cesta bb, Zadar</izvorni_sadrzaj>
    <derivirana_varijabla naziv="DomainObject.Predmet.ProtustrankaIDrugiAdressOIB_1">TRANSPORT - ZADAR d.d., u stečaju, Benkovačka Cesta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2001.</izvorni_sadrzaj>
    <derivirana_varijabla naziv="DomainObject.Predmet.OdlukaRjesenje.DatumDonosenjaOdluke_1">21. prosinca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St-24/2002-3</izvorni_sadrzaj>
    <derivirana_varijabla naziv="DomainObject.Predmet.OdlukaRjesenje.Oznaka_1">St-24/2002-3</derivirana_varijabla>
  </DomainObject.Predmet.OdlukaRjesenje.Oznaka>
  <DomainObject.Predmet.SudioniciListNaziv>
    <izvorni_sadrzaj>
      <item>PETAR SMOKROVIĆ IDR. ZAPOSLENICI / - PETAR SMOKROVIĆ IDR. ZAPOSLENICI</item>
      <item>TRANSPORT - ZADAR d.d., u stečaju</item>
    </izvorni_sadrzaj>
    <derivirana_varijabla naziv="DomainObject.Predmet.SudioniciListNaziv_1">
      <item>PETAR SMOKROVIĆ IDR. ZAPOSLENICI / - PETAR SMOKROVIĆ IDR. ZAPOSLENICI</item>
      <item>TRANSPORT - ZADAR d.d., u stečaju</item>
    </derivirana_varijabla>
  </DomainObject.Predmet.SudioniciListNaziv>
  <DomainObject.Predmet.SudioniciListAdressOIB>
    <izvorni_sadrzaj>
      <item>PETAR SMOKROVIĆ IDR. ZAPOSLENICI / - PETAR SMOKROVIĆ IDR. ZAPOSLENICI, Zadar</item>
      <item>TRANSPORT - ZADAR d.d., u stečaju, Benkovačka Cesta bb,Zadar</item>
    </izvorni_sadrzaj>
    <derivirana_varijabla naziv="DomainObject.Predmet.SudioniciListAdressOIB_1">
      <item>PETAR SMOKROVIĆ IDR. ZAPOSLENICI / - PETAR SMOKROVIĆ IDR. ZAPOSLENICI, Zadar</item>
      <item>TRANSPORT - ZADAR d.d., u stečaju, Benkovačka Cesta 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321</properties:Words>
  <properties:Characters>1502</properties:Characters>
  <properties:Lines>61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2015-10-23T11:37:00Z</dcterms:created>
  <dc:creator>Ardena Bajlo</dc:creator>
  <cp:lastModifiedBy>wsadmin</cp:lastModifiedBy>
  <cp:lastPrinted>2010-02-05T10:42:00Z</cp:lastPrinted>
  <dcterms:modified xmlns:xsi="http://www.w3.org/2001/XMLSchema-instance" xsi:type="dcterms:W3CDTF">2015-12-29T10:04:00Z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