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e8a25" w14:paraId="49e8a25" w:rsidRDefault="009C1DB7" w:rsidP="006D5295" w:rsidR="00934D58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5B25BB">
        <w:t>321/2017-7</w:t>
      </w:r>
    </w:p>
    <w:p w:rsidRDefault="009C1DB7" w:rsidP="00934D58" w:rsidR="009C1DB7" w:rsidRPr="00816C78"/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održanog u Trgovačkom sudu u Zadru,</w:t>
      </w:r>
      <w:r w:rsidR="00945BC3">
        <w:t xml:space="preserve"> Stalnoj službi u Šibeniku,</w:t>
      </w:r>
      <w:r w:rsidRPr="00816C78">
        <w:t xml:space="preserve"> dana </w:t>
      </w:r>
      <w:r w:rsidR="007A2207">
        <w:t>11. srpnja 2017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7A2207">
        <w:t>AUTO HERMES j.d.o.o., Šibenik, Nova V 5, OIB: 61247700831</w:t>
      </w:r>
      <w:r w:rsidR="002944C0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>Ardena Bajlo, stečajni sudac</w:t>
      </w:r>
    </w:p>
    <w:p w:rsidRDefault="007B361A" w:rsidP="006525A1" w:rsidR="006525A1" w:rsidRPr="00816C78">
      <w:pPr>
        <w:jc w:val="both"/>
      </w:pPr>
      <w:r>
        <w:t>Martina Kalmeta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7A2207">
        <w:t>09</w:t>
      </w:r>
      <w:r w:rsidR="00945BC3">
        <w:t>,</w:t>
      </w:r>
      <w:r w:rsidR="007A2207">
        <w:t>30</w:t>
      </w:r>
      <w:r w:rsidRPr="00816C78">
        <w:t xml:space="preserve"> 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9769C3">
      <w:pPr>
        <w:jc w:val="both"/>
      </w:pPr>
      <w:r w:rsidRPr="00816C78">
        <w:t>Za stečajnog dužnika:</w:t>
      </w:r>
      <w:r>
        <w:t xml:space="preserve"> </w:t>
      </w:r>
      <w:r w:rsidR="00D02A2B">
        <w:t>nitko, dostava uredna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9769C3" w:rsidP="009769C3" w:rsidR="009769C3">
      <w:pPr>
        <w:jc w:val="both"/>
      </w:pPr>
      <w:r w:rsidRPr="00816C78">
        <w:t>Za predlagatelja</w:t>
      </w:r>
      <w:r>
        <w:t>: nitko, dostava uredna</w:t>
      </w:r>
    </w:p>
    <w:p w:rsidRDefault="009769C3" w:rsidP="009769C3" w:rsidR="009769C3">
      <w:pPr>
        <w:jc w:val="both"/>
      </w:pPr>
    </w:p>
    <w:p w:rsidRDefault="00972652" w:rsidP="009769C3" w:rsidR="00972652">
      <w:pPr>
        <w:jc w:val="both"/>
      </w:pPr>
    </w:p>
    <w:p w:rsidRDefault="00D02A2B" w:rsidP="009769C3" w:rsidR="00D02A2B">
      <w:pPr>
        <w:jc w:val="both"/>
      </w:pPr>
      <w:r>
        <w:t>Sutkinja utvrđuje da nema uvjeta za održavanje današnjeg ročišta.</w:t>
      </w:r>
    </w:p>
    <w:p w:rsidRDefault="00D02A2B" w:rsidP="009769C3" w:rsidR="00D02A2B">
      <w:pPr>
        <w:jc w:val="both"/>
      </w:pPr>
    </w:p>
    <w:p w:rsidRDefault="00D02A2B" w:rsidP="007A2207" w:rsidR="007A2207">
      <w:pPr>
        <w:jc w:val="both"/>
      </w:pPr>
      <w:r>
        <w:t>Sutkinja donosi</w:t>
      </w:r>
    </w:p>
    <w:p w:rsidRDefault="007A2207" w:rsidP="007A2207" w:rsidR="007A2207">
      <w:pPr>
        <w:jc w:val="center"/>
      </w:pPr>
      <w:r>
        <w:t xml:space="preserve">r j e š e nj e </w:t>
      </w:r>
    </w:p>
    <w:p w:rsidRDefault="007A2207" w:rsidP="007A2207" w:rsidR="007A2207" w:rsidRPr="000124EC">
      <w:pPr>
        <w:jc w:val="both"/>
        <w:rPr>
          <w:b/>
        </w:rPr>
      </w:pPr>
    </w:p>
    <w:p w:rsidRDefault="00D02A2B" w:rsidP="007A2207" w:rsidR="007A2207">
      <w:pPr>
        <w:jc w:val="both"/>
      </w:pPr>
      <w:r>
        <w:t>Današnje ročište se odgađa, a sljedeće se zakazuje za dan</w:t>
      </w:r>
    </w:p>
    <w:p w:rsidRDefault="00D02A2B" w:rsidP="007A2207" w:rsidR="00D02A2B">
      <w:pPr>
        <w:jc w:val="both"/>
      </w:pPr>
    </w:p>
    <w:p w:rsidRDefault="00D02A2B" w:rsidP="00D02A2B" w:rsidR="00D02A2B" w:rsidRPr="007A3E16">
      <w:pPr>
        <w:jc w:val="center"/>
      </w:pPr>
      <w:r>
        <w:t>28. kolovoza 2017. u 9,30 sati kod Trgovačkog suda u Zadru, Stalna služba u Šibeniku, Stjepana Radića 81, sudnica 212.</w:t>
      </w:r>
    </w:p>
    <w:p w:rsidRDefault="007A2207" w:rsidP="007A2207" w:rsidR="007A2207">
      <w:pPr>
        <w:jc w:val="both"/>
      </w:pPr>
    </w:p>
    <w:p w:rsidRDefault="007A2207" w:rsidP="007A2207" w:rsidR="007A2207" w:rsidRPr="002C241F">
      <w:pPr>
        <w:jc w:val="both"/>
      </w:pPr>
      <w:r w:rsidRPr="002C241F">
        <w:t xml:space="preserve">Dovršeno u </w:t>
      </w:r>
      <w:r>
        <w:t>09,3</w:t>
      </w:r>
      <w:r w:rsidR="00D02A2B">
        <w:t>2</w:t>
      </w:r>
      <w:r>
        <w:t xml:space="preserve"> sati</w:t>
      </w:r>
    </w:p>
    <w:p w:rsidRDefault="007A2207" w:rsidP="007A2207" w:rsidR="007A2207">
      <w:pPr>
        <w:jc w:val="both"/>
      </w:pPr>
    </w:p>
    <w:p w:rsidRDefault="007A2207" w:rsidP="007A2207" w:rsidR="007A2207" w:rsidRPr="002C241F">
      <w:pPr>
        <w:ind w:firstLine="708"/>
        <w:jc w:val="both"/>
      </w:pPr>
    </w:p>
    <w:p w:rsidRDefault="007A2207" w:rsidP="007A2207" w:rsidR="007A2207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7A2207" w:rsidP="007A2207" w:rsidR="007A2207" w:rsidRPr="002C241F"/>
    <w:p w:rsidRDefault="007A2207" w:rsidP="007A2207" w:rsidR="007A2207" w:rsidRPr="002C241F"/>
    <w:p w:rsidRDefault="007A2207" w:rsidP="007A2207" w:rsidR="007A2207" w:rsidRPr="002C241F"/>
    <w:p w:rsidRDefault="007A2207" w:rsidP="007A2207" w:rsidR="007A2207" w:rsidRPr="002C241F"/>
    <w:p w:rsidRDefault="007A2207" w:rsidP="007A2207" w:rsidR="007A2207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7A2207" w:rsidP="007A2207" w:rsidR="007A2207" w:rsidRPr="002C241F"/>
    <w:p w:rsidRDefault="007A2207" w:rsidP="007A2207" w:rsidR="007A2207" w:rsidRPr="002C241F">
      <w:pPr>
        <w:jc w:val="both"/>
      </w:pPr>
    </w:p>
    <w:p w:rsidRDefault="007A2207" w:rsidP="007A2207" w:rsidR="007A2207" w:rsidRPr="002C241F">
      <w:pPr>
        <w:jc w:val="both"/>
      </w:pPr>
    </w:p>
    <w:p w:rsidRDefault="007A2207" w:rsidP="007A2207" w:rsidR="007A2207">
      <w:pPr>
        <w:jc w:val="both"/>
      </w:pPr>
    </w:p>
    <w:p w:rsidRDefault="007A2207" w:rsidP="007A2207" w:rsidR="007A2207">
      <w:pPr>
        <w:jc w:val="both"/>
      </w:pPr>
    </w:p>
    <w:p w:rsidRDefault="007A2207" w:rsidP="007A2207" w:rsidR="007A2207">
      <w:pPr>
        <w:jc w:val="both"/>
      </w:pPr>
    </w:p>
    <w:p w:rsidRDefault="007A2207" w:rsidP="007A2207" w:rsidR="007A2207" w:rsidRPr="002C241F">
      <w:pPr>
        <w:jc w:val="both"/>
      </w:pPr>
    </w:p>
    <w:p w:rsidRDefault="007A2207" w:rsidP="007A2207" w:rsidR="007A2207" w:rsidRPr="002C241F">
      <w:pPr>
        <w:jc w:val="both"/>
      </w:pPr>
    </w:p>
    <w:p w:rsidRDefault="002561F2" w:rsidP="007A2207" w:rsidR="002561F2" w:rsidRPr="002C241F">
      <w:pPr>
        <w:jc w:val="both"/>
      </w:pPr>
    </w:p>
    <w:sectPr w:rsidSect="00602BE0" w:rsidR="002561F2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2A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59A5" w:rsidR="001259A5" w:rsidRPr="006D5295">
    <w:pPr>
      <w:pStyle w:val="Zaglavlje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5B25BB">
      <w:t>321/2017-7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3912"/>
    <w:rsid w:val="0001700C"/>
    <w:rsid w:val="000219F5"/>
    <w:rsid w:val="0004160B"/>
    <w:rsid w:val="000451F4"/>
    <w:rsid w:val="00046BB1"/>
    <w:rsid w:val="00054365"/>
    <w:rsid w:val="0006551C"/>
    <w:rsid w:val="00071F97"/>
    <w:rsid w:val="000B4247"/>
    <w:rsid w:val="000C0BF3"/>
    <w:rsid w:val="000C7478"/>
    <w:rsid w:val="000E634C"/>
    <w:rsid w:val="000F1206"/>
    <w:rsid w:val="000F2B4D"/>
    <w:rsid w:val="0012176C"/>
    <w:rsid w:val="001259A5"/>
    <w:rsid w:val="001406A0"/>
    <w:rsid w:val="00144166"/>
    <w:rsid w:val="00146934"/>
    <w:rsid w:val="0015140C"/>
    <w:rsid w:val="00151FA4"/>
    <w:rsid w:val="001633D2"/>
    <w:rsid w:val="00177E2A"/>
    <w:rsid w:val="001921CB"/>
    <w:rsid w:val="0019373B"/>
    <w:rsid w:val="00197417"/>
    <w:rsid w:val="001A60E6"/>
    <w:rsid w:val="001C084E"/>
    <w:rsid w:val="001D3BFD"/>
    <w:rsid w:val="001D64ED"/>
    <w:rsid w:val="001E3FCE"/>
    <w:rsid w:val="001F79AB"/>
    <w:rsid w:val="00211A68"/>
    <w:rsid w:val="002123B6"/>
    <w:rsid w:val="00242C9A"/>
    <w:rsid w:val="00246714"/>
    <w:rsid w:val="00253BEE"/>
    <w:rsid w:val="002561F2"/>
    <w:rsid w:val="0028708A"/>
    <w:rsid w:val="002944C0"/>
    <w:rsid w:val="002974E4"/>
    <w:rsid w:val="002A0150"/>
    <w:rsid w:val="002A19F0"/>
    <w:rsid w:val="002A5A4E"/>
    <w:rsid w:val="002B4C20"/>
    <w:rsid w:val="002E16F1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A1F19"/>
    <w:rsid w:val="003C0B04"/>
    <w:rsid w:val="003C2701"/>
    <w:rsid w:val="003D7E7A"/>
    <w:rsid w:val="003F6389"/>
    <w:rsid w:val="0040725A"/>
    <w:rsid w:val="00413A80"/>
    <w:rsid w:val="0041694A"/>
    <w:rsid w:val="00417DC7"/>
    <w:rsid w:val="00422542"/>
    <w:rsid w:val="004353EF"/>
    <w:rsid w:val="004820D4"/>
    <w:rsid w:val="004D5D97"/>
    <w:rsid w:val="004E2232"/>
    <w:rsid w:val="004E3771"/>
    <w:rsid w:val="004F1F7C"/>
    <w:rsid w:val="004F7CC1"/>
    <w:rsid w:val="005014EC"/>
    <w:rsid w:val="0050552F"/>
    <w:rsid w:val="00520F31"/>
    <w:rsid w:val="0053278A"/>
    <w:rsid w:val="00557333"/>
    <w:rsid w:val="00573626"/>
    <w:rsid w:val="005829D8"/>
    <w:rsid w:val="005B25BB"/>
    <w:rsid w:val="005E3615"/>
    <w:rsid w:val="005E5F33"/>
    <w:rsid w:val="00602BE0"/>
    <w:rsid w:val="00603B04"/>
    <w:rsid w:val="006114E4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F1E65"/>
    <w:rsid w:val="007030AF"/>
    <w:rsid w:val="00710BB2"/>
    <w:rsid w:val="00714907"/>
    <w:rsid w:val="0072157D"/>
    <w:rsid w:val="00722F11"/>
    <w:rsid w:val="00735D59"/>
    <w:rsid w:val="00737DAE"/>
    <w:rsid w:val="0074301F"/>
    <w:rsid w:val="0075128E"/>
    <w:rsid w:val="00754017"/>
    <w:rsid w:val="0076055C"/>
    <w:rsid w:val="007674A4"/>
    <w:rsid w:val="00773882"/>
    <w:rsid w:val="00785377"/>
    <w:rsid w:val="0079521D"/>
    <w:rsid w:val="007A2207"/>
    <w:rsid w:val="007A3B60"/>
    <w:rsid w:val="007B361A"/>
    <w:rsid w:val="007B6C9E"/>
    <w:rsid w:val="007F080D"/>
    <w:rsid w:val="0081324D"/>
    <w:rsid w:val="00816C78"/>
    <w:rsid w:val="00843B07"/>
    <w:rsid w:val="00846EA2"/>
    <w:rsid w:val="00856DFD"/>
    <w:rsid w:val="00890A5B"/>
    <w:rsid w:val="0089180E"/>
    <w:rsid w:val="00892C55"/>
    <w:rsid w:val="008A632E"/>
    <w:rsid w:val="008A6A8E"/>
    <w:rsid w:val="008D5FBF"/>
    <w:rsid w:val="008D7932"/>
    <w:rsid w:val="008E45C0"/>
    <w:rsid w:val="008E6447"/>
    <w:rsid w:val="008E7E21"/>
    <w:rsid w:val="00920B72"/>
    <w:rsid w:val="00924001"/>
    <w:rsid w:val="00931AC5"/>
    <w:rsid w:val="00934D58"/>
    <w:rsid w:val="0094035A"/>
    <w:rsid w:val="00945BC3"/>
    <w:rsid w:val="00955DAD"/>
    <w:rsid w:val="00972652"/>
    <w:rsid w:val="009769C3"/>
    <w:rsid w:val="00977E6F"/>
    <w:rsid w:val="009A460F"/>
    <w:rsid w:val="009C1DB7"/>
    <w:rsid w:val="009C3880"/>
    <w:rsid w:val="009E55F7"/>
    <w:rsid w:val="009E755B"/>
    <w:rsid w:val="009F1B28"/>
    <w:rsid w:val="009F541D"/>
    <w:rsid w:val="00A03F94"/>
    <w:rsid w:val="00A25442"/>
    <w:rsid w:val="00A345E8"/>
    <w:rsid w:val="00A66CC4"/>
    <w:rsid w:val="00A722BE"/>
    <w:rsid w:val="00A7523A"/>
    <w:rsid w:val="00A771E7"/>
    <w:rsid w:val="00A803E9"/>
    <w:rsid w:val="00A8080D"/>
    <w:rsid w:val="00AA1A94"/>
    <w:rsid w:val="00AC31E0"/>
    <w:rsid w:val="00AC4EF6"/>
    <w:rsid w:val="00AD0053"/>
    <w:rsid w:val="00AD7C41"/>
    <w:rsid w:val="00AE066C"/>
    <w:rsid w:val="00AE1A99"/>
    <w:rsid w:val="00AE2F94"/>
    <w:rsid w:val="00B00C5F"/>
    <w:rsid w:val="00B023C1"/>
    <w:rsid w:val="00B234AB"/>
    <w:rsid w:val="00B248E1"/>
    <w:rsid w:val="00B335D8"/>
    <w:rsid w:val="00B434E3"/>
    <w:rsid w:val="00B529A2"/>
    <w:rsid w:val="00B55A3A"/>
    <w:rsid w:val="00B90740"/>
    <w:rsid w:val="00BB3EC4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90A36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A2B"/>
    <w:rsid w:val="00D0450A"/>
    <w:rsid w:val="00D12AFE"/>
    <w:rsid w:val="00D1714E"/>
    <w:rsid w:val="00D25694"/>
    <w:rsid w:val="00D368C8"/>
    <w:rsid w:val="00D47998"/>
    <w:rsid w:val="00D61BBE"/>
    <w:rsid w:val="00D7355B"/>
    <w:rsid w:val="00DA3F33"/>
    <w:rsid w:val="00DB4EBD"/>
    <w:rsid w:val="00DB62A4"/>
    <w:rsid w:val="00DC2EB9"/>
    <w:rsid w:val="00DD3629"/>
    <w:rsid w:val="00DF5A33"/>
    <w:rsid w:val="00DF6553"/>
    <w:rsid w:val="00E1081D"/>
    <w:rsid w:val="00E15C3B"/>
    <w:rsid w:val="00E25EE6"/>
    <w:rsid w:val="00E30638"/>
    <w:rsid w:val="00E60681"/>
    <w:rsid w:val="00E67F2E"/>
    <w:rsid w:val="00E81151"/>
    <w:rsid w:val="00EA6AC4"/>
    <w:rsid w:val="00EC65A5"/>
    <w:rsid w:val="00EE0084"/>
    <w:rsid w:val="00EE0CC0"/>
    <w:rsid w:val="00EE71D0"/>
    <w:rsid w:val="00F14939"/>
    <w:rsid w:val="00F20435"/>
    <w:rsid w:val="00F34C6C"/>
    <w:rsid w:val="00F43FDA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E5F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F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F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F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F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E5F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F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F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F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F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11. srpnja 2017.</izvorni_sadrzaj>
    <derivirana_varijabla naziv="DomainObject.PlaniraniZavrsetakDatum_1">11. srpnja 2017.</derivirana_varijabla>
  </DomainObject.PlaniraniZavrsetakDatum>
  <DomainObject.PlaniraniPocetakDatum>
    <izvorni_sadrzaj>11. srpnja 2017.</izvorni_sadrzaj>
    <derivirana_varijabla naziv="DomainObject.PlaniraniPocetakDatum_1">11. srpnja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srpnja 2017.</izvorni_sadrzaj>
    <derivirana_varijabla naziv="DomainObject.Zapisnik.DatumKreiranja_1">11. srpnja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St-321/2017-6</izvorni_sadrzaj>
    <derivirana_varijabla naziv="DomainObject.Zapisnik.Oznaka_1">St-321/2017-6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St-321/2017</izvorni_sadrzaj>
    <derivirana_varijabla naziv="DomainObject.Predmet.OznakaBroj_1">St-321/2017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HERMES j.d.o.o. za prodaju i najam vozila</izvorni_sadrzaj>
    <derivirana_varijabla naziv="DomainObject.Predmet.ProtustrankaFormated_1">  AUTO HERMES j.d.o.o. za prodaju i najam vozila</derivirana_varijabla>
  </DomainObject.Predmet.ProtustrankaFormated>
  <DomainObject.Predmet.ProtustrankaFormatedOIB>
    <izvorni_sadrzaj>  AUTO HERMES j.d.o.o. za prodaju i najam vozila, OIB 61247700831</izvorni_sadrzaj>
    <derivirana_varijabla naziv="DomainObject.Predmet.ProtustrankaFormatedOIB_1">  AUTO HERMES j.d.o.o. za prodaju i najam vozila, OIB 61247700831</derivirana_varijabla>
  </DomainObject.Predmet.ProtustrankaFormatedOIB>
  <DomainObject.Predmet.ProtustrankaFormatedWithAdress>
    <izvorni_sadrzaj> AUTO HERMES j.d.o.o. za prodaju i najam vozila, Nova V 5 , 22000 Šibenik</izvorni_sadrzaj>
    <derivirana_varijabla naziv="DomainObject.Predmet.ProtustrankaFormatedWithAdress_1"> AUTO HERMES j.d.o.o. za prodaju i najam vozila, Nova V 5 , 22000 Šibenik</derivirana_varijabla>
  </DomainObject.Predmet.ProtustrankaFormatedWithAdress>
  <DomainObject.Predmet.ProtustrankaFormatedWithAdressOIB>
    <izvorni_sadrzaj> AUTO HERMES j.d.o.o. za prodaju i najam vozila, OIB 61247700831, Nova V 5 , 22000 Šibenik</izvorni_sadrzaj>
    <derivirana_varijabla naziv="DomainObject.Predmet.ProtustrankaFormatedWithAdressOIB_1"> AUTO HERMES j.d.o.o. za prodaju i najam vozila, OIB 61247700831, Nova V 5 , 22000 Šibenik</derivirana_varijabla>
  </DomainObject.Predmet.ProtustrankaFormatedWithAdressOIB>
  <DomainObject.Predmet.ProtustrankaWithAdress>
    <izvorni_sadrzaj>AUTO HERMES j.d.o.o. za prodaju i najam vozila Nova V 5 , 22000 Šibenik</izvorni_sadrzaj>
    <derivirana_varijabla naziv="DomainObject.Predmet.ProtustrankaWithAdress_1">AUTO HERMES j.d.o.o. za prodaju i najam vozila Nova V 5 , 22000 Šibenik</derivirana_varijabla>
  </DomainObject.Predmet.ProtustrankaWithAdress>
  <DomainObject.Predmet.ProtustrankaWithAdressOIB>
    <izvorni_sadrzaj>AUTO HERMES j.d.o.o. za prodaju i najam vozila, OIB 61247700831, Nova V 5 , 22000 Šibenik</izvorni_sadrzaj>
    <derivirana_varijabla naziv="DomainObject.Predmet.ProtustrankaWithAdressOIB_1">AUTO HERMES j.d.o.o. za prodaju i najam vozila, OIB 61247700831, Nova V 5 , 22000 Šibenik</derivirana_varijabla>
  </DomainObject.Predmet.ProtustrankaWithAdressOIB>
  <DomainObject.Predmet.ProtustrankaNazivFormated>
    <izvorni_sadrzaj>AUTO HERMES j.d.o.o. za prodaju i najam vozila</izvorni_sadrzaj>
    <derivirana_varijabla naziv="DomainObject.Predmet.ProtustrankaNazivFormated_1">AUTO HERMES j.d.o.o. za prodaju i najam vozila</derivirana_varijabla>
  </DomainObject.Predmet.ProtustrankaNazivFormated>
  <DomainObject.Predmet.ProtustrankaNazivFormatedOIB>
    <izvorni_sadrzaj>AUTO HERMES j.d.o.o. za prodaju i najam vozila, OIB 61247700831</izvorni_sadrzaj>
    <derivirana_varijabla naziv="DomainObject.Predmet.ProtustrankaNazivFormatedOIB_1">AUTO HERMES j.d.o.o. za prodaju i najam vozila, OIB 61247700831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AUTO HERMES j.d.o.o. za prodaju i najam vozila</item>
    </izvorni_sadrzaj>
    <derivirana_varijabla naziv="DomainObject.Predmet.ProtuStrankaListFormated_1">
      <item>AUTO HERMES j.d.o.o. za prodaju i najam vozila</item>
    </derivirana_varijabla>
  </DomainObject.Predmet.ProtuStrankaListFormated>
  <DomainObject.Predmet.ProtuStrankaListFormatedOIB>
    <izvorni_sadrzaj>
      <item>AUTO HERMES j.d.o.o. za prodaju i najam vozila, OIB 61247700831</item>
    </izvorni_sadrzaj>
    <derivirana_varijabla naziv="DomainObject.Predmet.ProtuStrankaListFormatedOIB_1">
      <item>AUTO HERMES j.d.o.o. za prodaju i najam vozila, OIB 61247700831</item>
    </derivirana_varijabla>
  </DomainObject.Predmet.ProtuStrankaListFormatedOIB>
  <DomainObject.Predmet.ProtuStrankaListFormatedWithAdress>
    <izvorni_sadrzaj>
      <item>AUTO HERMES j.d.o.o. za prodaju i najam vozila, Nova V 5 , 22000 Šibenik</item>
    </izvorni_sadrzaj>
    <derivirana_varijabla naziv="DomainObject.Predmet.ProtuStrankaListFormatedWithAdress_1">
      <item>AUTO HERMES j.d.o.o. za prodaju i najam vozila, Nova V 5 , 22000 Šibenik</item>
    </derivirana_varijabla>
  </DomainObject.Predmet.ProtuStrankaListFormatedWithAdress>
  <DomainObject.Predmet.ProtuStrankaListFormatedWithAdressOIB>
    <izvorni_sadrzaj>
      <item>AUTO HERMES j.d.o.o. za prodaju i najam vozila, OIB 61247700831, Nova V 5 , 22000 Šibenik</item>
    </izvorni_sadrzaj>
    <derivirana_varijabla naziv="DomainObject.Predmet.ProtuStrankaListFormatedWithAdressOIB_1">
      <item>AUTO HERMES j.d.o.o. za prodaju i najam vozila, OIB 61247700831, Nova V 5 , 22000 Šibenik</item>
    </derivirana_varijabla>
  </DomainObject.Predmet.ProtuStrankaListFormatedWithAdressOIB>
  <DomainObject.Predmet.ProtuStrankaListNazivFormated>
    <izvorni_sadrzaj>
      <item>AUTO HERMES j.d.o.o. za prodaju i najam vozila</item>
    </izvorni_sadrzaj>
    <derivirana_varijabla naziv="DomainObject.Predmet.ProtuStrankaListNazivFormated_1">
      <item>AUTO HERMES j.d.o.o. za prodaju i najam vozila</item>
    </derivirana_varijabla>
  </DomainObject.Predmet.ProtuStrankaListNazivFormated>
  <DomainObject.Predmet.ProtuStrankaListNazivFormatedOIB>
    <izvorni_sadrzaj>
      <item>AUTO HERMES j.d.o.o. za prodaju i najam vozila, OIB 61247700831</item>
    </izvorni_sadrzaj>
    <derivirana_varijabla naziv="DomainObject.Predmet.ProtuStrankaListNazivFormatedOIB_1">
      <item>AUTO HERMES j.d.o.o. za prodaju i najam vozila, OIB 61247700831</item>
    </derivirana_varijabla>
  </DomainObject.Predmet.ProtuStrankaListNazivFormatedOIB>
  <DomainObject.Predmet.OstaliListFormated>
    <izvorni_sadrzaj>
      <item>Goran Gović</item>
    </izvorni_sadrzaj>
    <derivirana_varijabla naziv="DomainObject.Predmet.OstaliListFormated_1">
      <item>Goran Gović</item>
    </derivirana_varijabla>
  </DomainObject.Predmet.OstaliListFormated>
  <DomainObject.Predmet.OstaliListFormatedOIB>
    <izvorni_sadrzaj>
      <item>Goran Gović, OIB 05087914435</item>
    </izvorni_sadrzaj>
    <derivirana_varijabla naziv="DomainObject.Predmet.OstaliListFormatedOIB_1">
      <item>Goran Gović, OIB 05087914435</item>
    </derivirana_varijabla>
  </DomainObject.Predmet.OstaliListFormatedOIB>
  <DomainObject.Predmet.OstaliListFormatedWithAdress>
    <izvorni_sadrzaj>
      <item>Goran Gović, Ulica 3. Studenog 1944. 9, 22000 Šibenik</item>
    </izvorni_sadrzaj>
    <derivirana_varijabla naziv="DomainObject.Predmet.OstaliListFormatedWithAdress_1">
      <item>Goran Gović, Ulica 3. Studenog 1944. 9, 22000 Šibenik</item>
    </derivirana_varijabla>
  </DomainObject.Predmet.OstaliListFormatedWithAdress>
  <DomainObject.Predmet.OstaliListFormatedWithAdressOIB>
    <izvorni_sadrzaj>
      <item>Goran Gović, OIB 05087914435, Ulica 3. Studenog 1944. 9, 22000 Šibenik</item>
    </izvorni_sadrzaj>
    <derivirana_varijabla naziv="DomainObject.Predmet.OstaliListFormatedWithAdressOIB_1">
      <item>Goran Gović, OIB 05087914435, Ulica 3. Studenog 1944. 9, 22000 Šibenik</item>
    </derivirana_varijabla>
  </DomainObject.Predmet.OstaliListFormatedWithAdressOIB>
  <DomainObject.Predmet.OstaliListNazivFormated>
    <izvorni_sadrzaj>
      <item>Goran Gović</item>
    </izvorni_sadrzaj>
    <derivirana_varijabla naziv="DomainObject.Predmet.OstaliListNazivFormated_1">
      <item>Goran Gović</item>
    </derivirana_varijabla>
  </DomainObject.Predmet.OstaliListNazivFormated>
  <DomainObject.Predmet.OstaliListNazivFormatedOIB>
    <izvorni_sadrzaj>
      <item>Goran Gović, OIB 05087914435</item>
    </izvorni_sadrzaj>
    <derivirana_varijabla naziv="DomainObject.Predmet.OstaliListNazivFormatedOIB_1">
      <item>Goran Gović, OIB 05087914435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>St-321/2017-6</izvorni_sadrzaj>
    <derivirana_varijabla naziv="DomainObject.PoslovniBrojDokumenta_1">St-321/2017-6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AUTO HERMES j.d.o.o. za prodaju i najam vozila</izvorni_sadrzaj>
    <derivirana_varijabla naziv="DomainObject.Predmet.ProtustrankaIDrugi_1">AUTO HERMES j.d.o.o. za prodaju i najam vozila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AUTO HERMES j.d.o.o. za prodaju i najam vozila, OIB 61247700831, Nova V 5 , 22000 Šibenik</izvorni_sadrzaj>
    <derivirana_varijabla naziv="DomainObject.Predmet.ProtustrankaIDrugiAdressOIB_1">AUTO HERMES j.d.o.o. za prodaju i najam vozila, OIB 61247700831, Nova V 5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AUTO HERMES j.d.o.o. za prodaju i najam vozila</item>
      <item>Goran Gović</item>
    </izvorni_sadrzaj>
    <derivirana_varijabla naziv="DomainObject.Predmet.SudioniciListNaziv_1">
      <item>FINA - Podružnica Šibenik</item>
      <item>AUTO HERMES j.d.o.o. za prodaju i najam vozila</item>
      <item>Goran Gović</item>
    </derivirana_varijabla>
  </DomainObject.Predmet.SudioniciListNaziv>
  <DomainObject.Predmet.SudioniciListAdressOIB>
    <izvorni_sadrzaj>
      <item>FINA - Podružnica Šibenik, OIB 85821130368, Perivoj L. Marune 1,22000 Šibenik</item>
      <item>AUTO HERMES j.d.o.o. za prodaju i najam vozila, OIB 61247700831, Nova V 5 ,22000 Šibenik</item>
      <item>Goran Gović, OIB 05087914435, Ulica 3. Studenog 1944. 9,22000 Šibenik</item>
    </izvorni_sadrzaj>
    <derivirana_varijabla naziv="DomainObject.Predmet.SudioniciListAdressOIB_1">
      <item>FINA - Podružnica Šibenik, OIB 85821130368, Perivoj L. Marune 1,22000 Šibenik</item>
      <item>AUTO HERMES j.d.o.o. za prodaju i najam vozila, OIB 61247700831, Nova V 5 ,22000 Šibenik</item>
      <item>Goran Gović, OIB 05087914435, Ulica 3. Studenog 1944. 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61247700831</item>
      <item>, OIB 05087914435</item>
    </izvorni_sadrzaj>
    <derivirana_varijabla naziv="DomainObject.Predmet.SudioniciListNazivOIB_1">
      <item>, OIB 85821130368</item>
      <item>, OIB 61247700831</item>
      <item>, OIB 05087914435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814</properties:Characters>
  <properties:Lines>49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2017-07-06T07:11:00Z</dcterms:created>
  <dc:creator>Ardena Bajlo</dc:creator>
  <cp:lastModifiedBy>Martina Kalmeta</cp:lastModifiedBy>
  <cp:lastPrinted>2016-04-01T08:00:00Z</cp:lastPrinted>
  <dcterms:modified xmlns:xsi="http://www.w3.org/2001/XMLSchema-instance" xsi:type="dcterms:W3CDTF">2017-07-11T07:31:00Z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St-321/2017-6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