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9900" w14:paraId="ea29900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37714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37714D" w:rsidRPr="0037714D">
        <w:rPr>
          <w:rFonts w:cs="Times New Roman" w:hAnsi="Times New Roman" w:ascii="Times New Roman"/>
          <w:sz w:val="24"/>
          <w:szCs w:val="24"/>
        </w:rPr>
        <w:t xml:space="preserve">SLAPTOURS ADRIA d.o.o., Šibenik, Fra Stjepana </w:t>
      </w:r>
      <w:proofErr w:type="spellStart"/>
      <w:r w:rsidR="0037714D" w:rsidRPr="0037714D">
        <w:rPr>
          <w:rFonts w:cs="Times New Roman" w:hAnsi="Times New Roman" w:ascii="Times New Roman"/>
          <w:sz w:val="24"/>
          <w:szCs w:val="24"/>
        </w:rPr>
        <w:t>Zlatovića</w:t>
      </w:r>
      <w:proofErr w:type="spellEnd"/>
      <w:r w:rsidR="0037714D" w:rsidRPr="0037714D">
        <w:rPr>
          <w:rFonts w:cs="Times New Roman" w:hAnsi="Times New Roman" w:ascii="Times New Roman"/>
          <w:sz w:val="24"/>
          <w:szCs w:val="24"/>
        </w:rPr>
        <w:t xml:space="preserve"> 4, OIB: 28622563034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912DA0" w:rsidRPr="0037714D">
        <w:rPr>
          <w:rFonts w:cs="Times New Roman" w:eastAsia="Times New Roman" w:hAnsi="Times New Roman" w:ascii="Times New Roman"/>
          <w:sz w:val="24"/>
          <w:szCs w:val="24"/>
        </w:rPr>
        <w:t>20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37714D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37714D" w:rsidRPr="0037714D">
        <w:rPr>
          <w:rFonts w:cs="Times New Roman" w:hAnsi="Times New Roman" w:ascii="Times New Roman"/>
          <w:sz w:val="24"/>
          <w:szCs w:val="24"/>
        </w:rPr>
        <w:t xml:space="preserve">SLAPTOURS ADRIA d.o.o., Šibenik, Fra Stjepana </w:t>
      </w:r>
      <w:proofErr w:type="spellStart"/>
      <w:r w:rsidR="0037714D" w:rsidRPr="0037714D">
        <w:rPr>
          <w:rFonts w:cs="Times New Roman" w:hAnsi="Times New Roman" w:ascii="Times New Roman"/>
          <w:sz w:val="24"/>
          <w:szCs w:val="24"/>
        </w:rPr>
        <w:t>Zlatovića</w:t>
      </w:r>
      <w:proofErr w:type="spellEnd"/>
      <w:r w:rsidR="0037714D" w:rsidRPr="0037714D">
        <w:rPr>
          <w:rFonts w:cs="Times New Roman" w:hAnsi="Times New Roman" w:ascii="Times New Roman"/>
          <w:sz w:val="24"/>
          <w:szCs w:val="24"/>
        </w:rPr>
        <w:t xml:space="preserve"> 4, OIB: 28622563034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37714D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37714D" w:rsidRPr="0037714D">
        <w:rPr>
          <w:rFonts w:cs="Times New Roman" w:eastAsia="Times New Roman" w:hAnsi="Times New Roman" w:ascii="Times New Roman"/>
          <w:sz w:val="24"/>
          <w:szCs w:val="24"/>
        </w:rPr>
        <w:t>506.418,10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37714D" w:rsidRPr="0037714D">
        <w:rPr>
          <w:rFonts w:cs="Times New Roman" w:hAnsi="Times New Roman" w:ascii="Times New Roman"/>
          <w:color w:themeColor="text1" w:val="000000"/>
          <w:sz w:val="24"/>
          <w:szCs w:val="24"/>
        </w:rPr>
        <w:t>Dragan Slavica</w:t>
      </w:r>
      <w:r w:rsidRPr="0037714D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3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F6DA4" w:rsidP="00CF6DA4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CF6DA4" w:rsidP="00CF6DA4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          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37714D">
      <w:rPr>
        <w:rFonts w:cs="Times New Roman" w:hAnsi="Times New Roman" w:ascii="Times New Roman"/>
        <w:bCs/>
        <w:sz w:val="24"/>
      </w:rPr>
      <w:t>291</w:t>
    </w:r>
    <w:r w:rsidRPr="00E00B1C">
      <w:rPr>
        <w:rFonts w:cs="Times New Roman" w:hAnsi="Times New Roman" w:ascii="Times New Roman"/>
        <w:bCs/>
        <w:sz w:val="24"/>
      </w:rPr>
      <w:t>/2018-</w:t>
    </w:r>
    <w:r w:rsidR="00614CDB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7714D"/>
    <w:rsid w:val="003810D6"/>
    <w:rsid w:val="003834C5"/>
    <w:rsid w:val="005868B4"/>
    <w:rsid w:val="00607922"/>
    <w:rsid w:val="00614CDB"/>
    <w:rsid w:val="006534AF"/>
    <w:rsid w:val="006601D9"/>
    <w:rsid w:val="006E749A"/>
    <w:rsid w:val="007F7A44"/>
    <w:rsid w:val="00912DA0"/>
    <w:rsid w:val="00991487"/>
    <w:rsid w:val="00A47AF9"/>
    <w:rsid w:val="00B30061"/>
    <w:rsid w:val="00BB32F9"/>
    <w:rsid w:val="00C75AA3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0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2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92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92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92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0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2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792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792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792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ADRIA d.o.o. za ugostiteljstvo i usluge i turistička agencija</izvorni_sadrzaj>
    <derivirana_varijabla naziv="DomainObject.Predmet.ProtustrankaFormated_1">  SLAPTOURS ADRIA d.o.o. za ugostiteljstvo i usluge i turistička agencija</derivirana_varijabla>
  </DomainObject.Predmet.ProtustrankaFormated>
  <DomainObject.Predmet.ProtustrankaFormatedOIB>
    <izvorni_sadrzaj>  SLAPTOURS ADRIA d.o.o. za ugostiteljstvo i usluge i turistička agencija, OIB 28622563034</izvorni_sadrzaj>
    <derivirana_varijabla naziv="DomainObject.Predmet.ProtustrankaFormatedOIB_1">  SLAPTOURS ADRIA d.o.o. za ugostiteljstvo i usluge i turistička agencija, OIB 28622563034</derivirana_varijabla>
  </DomainObject.Predmet.ProtustrankaFormatedOIB>
  <DomainObject.Predmet.ProtustrankaFormatedWithAdress>
    <izvorni_sadrzaj> SLAPTOURS ADRIA d.o.o. za ugostiteljstvo i usluge i turistička agencija, Fra Stjepana Zlatovića 4, 22000 Šibenik</izvorni_sadrzaj>
    <derivirana_varijabla naziv="DomainObject.Predmet.ProtustrankaFormatedWithAdress_1"> SLAPTOURS ADRIA d.o.o. za ugostiteljstvo i usluge i turistička agencija, Fra Stjepana Zlatovića 4, 22000 Šibenik</derivirana_varijabla>
  </DomainObject.Predmet.ProtustrankaFormatedWithAdress>
  <DomainObject.Predmet.ProtustrankaFormatedWithAdressOIB>
    <izvorni_sadrzaj> SLAPTOURS ADRIA d.o.o. za ugostiteljstvo i usluge i turistička agencija, OIB 28622563034, Fra Stjepana Zlatovića 4, 22000 Šibenik</izvorni_sadrzaj>
    <derivirana_varijabla naziv="DomainObject.Predmet.ProtustrankaFormatedWithAdressOIB_1"> SLAPTOURS ADRIA d.o.o. za ugostiteljstvo i usluge i turistička agencija, OIB 28622563034, Fra Stjepana Zlatovića 4, 22000 Šibenik</derivirana_varijabla>
  </DomainObject.Predmet.ProtustrankaFormatedWithAdressOIB>
  <DomainObject.Predmet.ProtustrankaWithAdress>
    <izvorni_sadrzaj>SLAPTOURS ADRIA d.o.o. za ugostiteljstvo i usluge i turistička agencija Fra Stjepana Zlatovića 4, 22000 Šibenik</izvorni_sadrzaj>
    <derivirana_varijabla naziv="DomainObject.Predmet.ProtustrankaWithAdress_1">SLAPTOURS ADRIA d.o.o. za ugostiteljstvo i usluge i turistička agencija Fra Stjepana Zlatovića 4, 22000 Šibenik</derivirana_varijabla>
  </DomainObject.Predmet.ProtustrankaWithAdress>
  <DomainObject.Predmet.ProtustrankaWithAdressOIB>
    <izvorni_sadrzaj>SLAPTOURS ADRIA d.o.o. za ugostiteljstvo i usluge i turistička agencija, OIB 28622563034, Fra Stjepana Zlatovića 4, 22000 Šibenik</izvorni_sadrzaj>
    <derivirana_varijabla naziv="DomainObject.Predmet.ProtustrankaWithAdressOIB_1">SLAPTOURS ADRIA d.o.o. za ugostiteljstvo i usluge i turistička agencija, OIB 28622563034, Fra Stjepana Zlatovića 4, 22000 Šibenik</derivirana_varijabla>
  </DomainObject.Predmet.ProtustrankaWithAdressOIB>
  <DomainObject.Predmet.ProtustrankaNazivFormated>
    <izvorni_sadrzaj>SLAPTOURS ADRIA d.o.o. za ugostiteljstvo i usluge i turistička agencija</izvorni_sadrzaj>
    <derivirana_varijabla naziv="DomainObject.Predmet.ProtustrankaNazivFormated_1">SLAPTOURS ADRIA d.o.o. za ugostiteljstvo i usluge i turistička agencija</derivirana_varijabla>
  </DomainObject.Predmet.ProtustrankaNazivFormated>
  <DomainObject.Predmet.ProtustrankaNazivFormatedOIB>
    <izvorni_sadrzaj>SLAPTOURS ADRIA d.o.o. za ugostiteljstvo i usluge i turistička agencija, OIB 28622563034</izvorni_sadrzaj>
    <derivirana_varijabla naziv="DomainObject.Predmet.ProtustrankaNazivFormatedOIB_1">SLAPTOURS ADRIA d.o.o. za ugostiteljstvo i usluge i turistička agencija, OIB 28622563034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SLAPTOURS ADRIA d.o.o. za ugostiteljstvo i usluge i turistička agencija</item>
    </izvorni_sadrzaj>
    <derivirana_varijabla naziv="DomainObject.Predmet.ProtuStrankaListFormated_1">
      <item>SLAPTOURS ADRIA d.o.o. za ugostiteljstvo i usluge i turistička agencija</item>
    </derivirana_varijabla>
  </DomainObject.Predmet.ProtuStrankaListFormated>
  <DomainObject.Predmet.ProtuStrankaListFormatedOIB>
    <izvorni_sadrzaj>
      <item>SLAPTOURS ADRIA d.o.o. za ugostiteljstvo i usluge i turistička agencija, OIB 28622563034</item>
    </izvorni_sadrzaj>
    <derivirana_varijabla naziv="DomainObject.Predmet.ProtuStrankaListFormatedOIB_1">
      <item>SLAPTOURS ADRIA d.o.o. za ugostiteljstvo i usluge i turistička agencija, OIB 28622563034</item>
    </derivirana_varijabla>
  </DomainObject.Predmet.ProtuStrankaListFormatedOIB>
  <DomainObject.Predmet.ProtuStrankaListFormatedWithAdress>
    <izvorni_sadrzaj>
      <item>SLAPTOURS ADRIA d.o.o. za ugostiteljstvo i usluge i turistička agencija, Fra Stjepana Zlatovića 4, 22000 Šibenik</item>
    </izvorni_sadrzaj>
    <derivirana_varijabla naziv="DomainObject.Predmet.ProtuStrankaListFormatedWithAdress_1">
      <item>SLAPTOURS ADRIA d.o.o. za ugostiteljstvo i usluge i turistička agencija, Fra Stjepana Zlatovića 4, 22000 Šibenik</item>
    </derivirana_varijabla>
  </DomainObject.Predmet.ProtuStrankaListFormatedWithAdress>
  <DomainObject.Predmet.ProtuStrankaListFormatedWithAdressOIB>
    <izvorni_sadrzaj>
      <item>SLAPTOURS ADRIA d.o.o. za ugostiteljstvo i usluge i turistička agencija, OIB 28622563034, Fra Stjepana Zlatovića 4, 22000 Šibenik</item>
    </izvorni_sadrzaj>
    <derivirana_varijabla naziv="DomainObject.Predmet.ProtuStrankaListFormatedWithAdressOIB_1">
      <item>SLAPTOURS ADRIA d.o.o. za ugostiteljstvo i usluge i turistička agencija, OIB 28622563034, Fra Stjepana Zlatovića 4, 22000 Šibenik</item>
    </derivirana_varijabla>
  </DomainObject.Predmet.ProtuStrankaListFormatedWithAdressOIB>
  <DomainObject.Predmet.ProtuStrankaListNazivFormated>
    <izvorni_sadrzaj>
      <item>SLAPTOURS ADRIA d.o.o. za ugostiteljstvo i usluge i turistička agencija</item>
    </izvorni_sadrzaj>
    <derivirana_varijabla naziv="DomainObject.Predmet.ProtuStrankaListNazivFormated_1">
      <item>SLAPTOURS ADRIA d.o.o. za ugostiteljstvo i usluge i turistička agencija</item>
    </derivirana_varijabla>
  </DomainObject.Predmet.ProtuStrankaListNazivFormated>
  <DomainObject.Predmet.ProtuStrankaListNazivFormatedOIB>
    <izvorni_sadrzaj>
      <item>SLAPTOURS ADRIA d.o.o. za ugostiteljstvo i usluge i turistička agencija, OIB 28622563034</item>
    </izvorni_sadrzaj>
    <derivirana_varijabla naziv="DomainObject.Predmet.ProtuStrankaListNazivFormatedOIB_1">
      <item>SLAPTOURS ADRIA d.o.o. za ugostiteljstvo i usluge i turistička agencija, OIB 28622563034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SLAPTOURS ADRIA d.o.o. za ugostiteljstvo i usluge i turistička agencija</izvorni_sadrzaj>
    <derivirana_varijabla naziv="DomainObject.Predmet.ProtustrankaIDrugi_1">SLAPTOURS ADRIA d.o.o. za ugostiteljstvo i usluge i turistička agencija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SLAPTOURS ADRIA d.o.o. za ugostiteljstvo i usluge i turistička agencija, OIB 28622563034, Fra Stjepana Zlatovića 4, 22000 Šibenik</izvorni_sadrzaj>
    <derivirana_varijabla naziv="DomainObject.Predmet.ProtustrankaIDrugiAdressOIB_1">SLAPTOURS ADRIA d.o.o. za ugostiteljstvo i usluge i turistička agencija, OIB 28622563034, Fra Stjepana Zlatovića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SLAPTOURS ADRIA d.o.o. za ugostiteljstvo i usluge i turistička agencija</item>
    </izvorni_sadrzaj>
    <derivirana_varijabla naziv="DomainObject.Predmet.SudioniciListNaziv_1">
      <item>Fina-Podružnica Šibenik</item>
      <item>SLAPTOURS ADRIA d.o.o. za ugostiteljstvo i usluge i turistička agencija</item>
    </derivirana_varijabla>
  </DomainObject.Predmet.SudioniciListNaziv>
  <DomainObject.Predmet.SudioniciListAdressOIB>
    <izvorni_sadrzaj>
      <item>Fina-Podružnica Šibenik, OIB 85821130368, Perivoj Luje Marune 1,22000 Šibenik</item>
      <item>SLAPTOURS ADRIA d.o.o. za ugostiteljstvo i usluge i turistička agencija, OIB 28622563034, Fra Stjepana Zlatovića 4,22000 Šibenik</item>
    </izvorni_sadrzaj>
    <derivirana_varijabla naziv="DomainObject.Predmet.SudioniciListAdressOIB_1">
      <item>Fina-Podružnica Šibenik, OIB 85821130368, Perivoj Luje Marune 1,22000 Šibenik</item>
      <item>SLAPTOURS ADRIA d.o.o. za ugostiteljstvo i usluge i turistička agencija, OIB 28622563034, Fra Stjepana Zlatovića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28622563034</item>
    </izvorni_sadrzaj>
    <derivirana_varijabla naziv="DomainObject.Predmet.SudioniciListNazivOIB_1">
      <item>, OIB 85821130368</item>
      <item>, OIB 28622563034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2063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2018-09-11T09:35:00Z</dcterms:created>
  <dc:creator>wsadmin</dc:creator>
  <cp:lastModifiedBy>Anita Ivandić</cp:lastModifiedBy>
  <cp:lastPrinted>2018-09-11T09:16:00Z</cp:lastPrinted>
  <dcterms:modified xmlns:xsi="http://www.w3.org/2001/XMLSchema-instance" xsi:type="dcterms:W3CDTF">2018-12-03T10:13:00Z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(St-291-18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