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7e0a881" w14:textId="7e0a881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1D5502">
        <w:t>178</w:t>
      </w:r>
      <w:r w:rsidR="00AA2FC4">
        <w:t>/</w:t>
      </w:r>
      <w:r w:rsidR="0019301D">
        <w:t>1</w:t>
      </w:r>
      <w:r w:rsidR="001D5502">
        <w:t>9</w:t>
      </w:r>
      <w:r w:rsidR="00C675FC">
        <w:t>-</w:t>
      </w:r>
      <w:r w:rsidR="001D5502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305C4">
        <w:t>27</w:t>
      </w:r>
      <w:r w:rsidR="000E039A">
        <w:t xml:space="preserve">. </w:t>
      </w:r>
      <w:r w:rsidR="007305C4">
        <w:t>kolovoza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1D5502">
        <w:t>BONNIE &amp; CLYDE j.d.o.o. za ugostiteljstvo</w:t>
      </w:r>
      <w:r w:rsidRPr="00E1312F" w:rsidR="001D5502">
        <w:t xml:space="preserve">, </w:t>
      </w:r>
      <w:r w:rsidR="001D5502">
        <w:t>Zadar</w:t>
      </w:r>
      <w:r w:rsidRPr="00E1312F" w:rsidR="001D5502">
        <w:t xml:space="preserve">, </w:t>
      </w:r>
      <w:r w:rsidR="001D5502">
        <w:t>Branimirova obala 2c</w:t>
      </w:r>
      <w:r w:rsidRPr="00E1312F" w:rsidR="001D5502">
        <w:t xml:space="preserve">, OIB: </w:t>
      </w:r>
      <w:r w:rsidR="001D5502">
        <w:t>97338840193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3C8A">
      <w:pPr>
        <w:jc w:val="both"/>
      </w:pPr>
      <w:r>
        <w:t>Početak u 11</w:t>
      </w:r>
      <w:r w:rsidR="00076762">
        <w:t>,</w:t>
      </w:r>
      <w:r>
        <w:t>03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769C3" w:rsidP="009769C3" w:rsidRDefault="009769C3">
      <w:pPr>
        <w:jc w:val="both"/>
      </w:pPr>
    </w:p>
    <w:p w:rsidR="007305C4" w:rsidP="007305C4" w:rsidRDefault="007305C4">
      <w:pPr>
        <w:jc w:val="both"/>
      </w:pPr>
      <w:r w:rsidRPr="00816C78">
        <w:t>Za stečajnog dužnika:</w:t>
      </w:r>
      <w:r>
        <w:t xml:space="preserve"> Antonela Žigun, identitet izvršen uvidom u osobnu iskaznicu</w:t>
      </w:r>
    </w:p>
    <w:p w:rsidRPr="00816C78" w:rsidR="007305C4" w:rsidP="007305C4" w:rsidRDefault="007305C4">
      <w:pPr>
        <w:jc w:val="both"/>
      </w:pPr>
      <w:r w:rsidRPr="00816C78">
        <w:t xml:space="preserve">                                       </w:t>
      </w:r>
    </w:p>
    <w:p w:rsidR="007305C4" w:rsidP="007305C4" w:rsidRDefault="007305C4">
      <w:pPr>
        <w:jc w:val="both"/>
      </w:pPr>
      <w:r w:rsidRPr="00816C78">
        <w:t>Za predlagatelja</w:t>
      </w:r>
      <w:r>
        <w:t xml:space="preserve">:  za RH </w:t>
      </w:r>
      <w:r w:rsidR="00E63C8A">
        <w:t>Svetlana Barešić</w:t>
      </w:r>
      <w:r>
        <w:t xml:space="preserve">, zamjenica u ŽDO-u Zadar </w:t>
      </w:r>
    </w:p>
    <w:p w:rsidR="007305C4" w:rsidP="007305C4" w:rsidRDefault="007305C4">
      <w:pPr>
        <w:jc w:val="both"/>
      </w:pPr>
    </w:p>
    <w:p w:rsidR="007305C4" w:rsidP="007305C4" w:rsidRDefault="007305C4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>
        <w:t>BONNIE &amp; CLYDE j.d.o.o. za ugostiteljstvo</w:t>
      </w:r>
      <w:r w:rsidRPr="00E1312F">
        <w:t xml:space="preserve">, </w:t>
      </w:r>
      <w:r>
        <w:t>Zadar</w:t>
      </w:r>
    </w:p>
    <w:p w:rsidR="007305C4" w:rsidP="007305C4" w:rsidRDefault="007305C4">
      <w:pPr>
        <w:jc w:val="both"/>
      </w:pPr>
    </w:p>
    <w:p w:rsidRPr="002528EB" w:rsidR="007305C4" w:rsidP="007305C4" w:rsidRDefault="007305C4">
      <w:pPr>
        <w:jc w:val="both"/>
      </w:pPr>
      <w:r>
        <w:t>Sudac donosi</w:t>
      </w:r>
    </w:p>
    <w:p w:rsidRPr="002528EB" w:rsidR="007305C4" w:rsidP="007305C4" w:rsidRDefault="007305C4">
      <w:pPr>
        <w:jc w:val="center"/>
      </w:pPr>
      <w:r w:rsidRPr="002528EB">
        <w:t xml:space="preserve">r j e š e nj e </w:t>
      </w:r>
    </w:p>
    <w:p w:rsidRPr="002528EB" w:rsidR="007305C4" w:rsidP="007305C4" w:rsidRDefault="007305C4">
      <w:pPr>
        <w:jc w:val="center"/>
      </w:pPr>
    </w:p>
    <w:p w:rsidRPr="00816C78" w:rsidR="007305C4" w:rsidP="007305C4" w:rsidRDefault="007305C4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7305C4" w:rsidP="007305C4" w:rsidRDefault="007305C4">
      <w:pPr>
        <w:jc w:val="both"/>
      </w:pPr>
    </w:p>
    <w:p w:rsidR="007305C4" w:rsidP="007305C4" w:rsidRDefault="007305C4">
      <w:pPr>
        <w:jc w:val="both"/>
      </w:pPr>
      <w:r w:rsidRPr="002C241F">
        <w:t xml:space="preserve">Upoznaje ukratko prisutne sa sadržajem prijedloga za otvaranje stečajnog postupka.  </w:t>
      </w:r>
    </w:p>
    <w:p w:rsidR="007305C4" w:rsidP="007305C4" w:rsidRDefault="007305C4">
      <w:pPr>
        <w:jc w:val="both"/>
      </w:pPr>
    </w:p>
    <w:p w:rsidRPr="002C241F" w:rsidR="007305C4" w:rsidP="007305C4" w:rsidRDefault="007305C4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7305C4" w:rsidP="007305C4" w:rsidRDefault="007305C4">
      <w:pPr>
        <w:jc w:val="both"/>
      </w:pPr>
    </w:p>
    <w:p w:rsidRPr="002C241F" w:rsidR="007305C4" w:rsidP="007305C4" w:rsidRDefault="007305C4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E63C8A">
        <w:t>ADDIKO</w:t>
      </w:r>
      <w:r>
        <w:t xml:space="preserve"> banke d.d. otvoren žiro račun.</w:t>
      </w:r>
    </w:p>
    <w:p w:rsidRPr="002C241F" w:rsidR="007305C4" w:rsidP="007305C4" w:rsidRDefault="007305C4">
      <w:pPr>
        <w:ind w:firstLine="708"/>
        <w:jc w:val="both"/>
      </w:pPr>
    </w:p>
    <w:p w:rsidR="007305C4" w:rsidP="007305C4" w:rsidRDefault="007305C4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E63C8A">
        <w:t xml:space="preserve"> ugostiteljstvo</w:t>
      </w:r>
      <w:r>
        <w:t>.</w:t>
      </w:r>
    </w:p>
    <w:p w:rsidR="007305C4" w:rsidP="007305C4" w:rsidRDefault="007305C4">
      <w:pPr>
        <w:jc w:val="both"/>
      </w:pPr>
    </w:p>
    <w:p w:rsidR="007305C4" w:rsidP="007305C4" w:rsidRDefault="007305C4">
      <w:pPr>
        <w:jc w:val="both"/>
      </w:pPr>
      <w:r>
        <w:t xml:space="preserve">Dužnik navodi da ne posluje </w:t>
      </w:r>
      <w:r w:rsidR="00E63C8A">
        <w:t>preko godinu dana</w:t>
      </w:r>
      <w:r>
        <w:t>, nema zaposlenika.</w:t>
      </w:r>
    </w:p>
    <w:p w:rsidRPr="002C241F" w:rsidR="007305C4" w:rsidP="007305C4" w:rsidRDefault="007305C4">
      <w:pPr>
        <w:jc w:val="both"/>
      </w:pPr>
    </w:p>
    <w:p w:rsidR="007305C4" w:rsidP="007305C4" w:rsidRDefault="007305C4">
      <w:pPr>
        <w:jc w:val="both"/>
      </w:pPr>
      <w:r w:rsidRPr="002C241F">
        <w:t>Što se tiče imovine</w:t>
      </w:r>
      <w:r>
        <w:t xml:space="preserve"> navodi da nema imovine</w:t>
      </w:r>
      <w:r w:rsidR="00E63C8A">
        <w:t>, djelatnost je obavljala u iznajmljenom prostoru sa iznajmljenom opremom</w:t>
      </w:r>
      <w:r>
        <w:t>. Nema potraživanja.</w:t>
      </w:r>
    </w:p>
    <w:p w:rsidR="007305C4" w:rsidP="007305C4" w:rsidRDefault="007305C4">
      <w:pPr>
        <w:jc w:val="both"/>
      </w:pPr>
    </w:p>
    <w:p w:rsidR="007305C4" w:rsidP="007305C4" w:rsidRDefault="007305C4">
      <w:pPr>
        <w:jc w:val="both"/>
      </w:pPr>
      <w:r>
        <w:t>Zna da je žiro račun u blokadi, ne zna za koliko.</w:t>
      </w:r>
    </w:p>
    <w:p w:rsidR="007305C4" w:rsidP="007305C4" w:rsidRDefault="007305C4">
      <w:pPr>
        <w:jc w:val="both"/>
      </w:pPr>
    </w:p>
    <w:p w:rsidR="007305C4" w:rsidP="007305C4" w:rsidRDefault="007305C4">
      <w:pPr>
        <w:jc w:val="both"/>
      </w:pPr>
      <w:r w:rsidRPr="002C241F">
        <w:t>Navod</w:t>
      </w:r>
      <w:r>
        <w:t>i</w:t>
      </w:r>
      <w:r w:rsidRPr="002C241F">
        <w:t xml:space="preserve"> da ima</w:t>
      </w:r>
      <w:r w:rsidR="00E63C8A">
        <w:t xml:space="preserve"> 1</w:t>
      </w:r>
      <w:r>
        <w:t xml:space="preserve"> </w:t>
      </w:r>
      <w:r w:rsidRPr="002C241F">
        <w:t>pečat</w:t>
      </w:r>
      <w:r>
        <w:t xml:space="preserve"> sa otiskom društva. </w:t>
      </w:r>
    </w:p>
    <w:p w:rsidR="007305C4" w:rsidP="007305C4" w:rsidRDefault="007305C4">
      <w:pPr>
        <w:jc w:val="both"/>
      </w:pPr>
    </w:p>
    <w:p w:rsidR="007305C4" w:rsidP="007305C4" w:rsidRDefault="007305C4">
      <w:pPr>
        <w:jc w:val="both"/>
      </w:pPr>
      <w:r>
        <w:lastRenderedPageBreak/>
        <w:t xml:space="preserve">Antonela Žigun navodi da je njen broj mobitela: </w:t>
      </w:r>
      <w:r w:rsidR="00E63C8A">
        <w:t>095/828-5012</w:t>
      </w:r>
    </w:p>
    <w:p w:rsidRPr="002C241F" w:rsidR="007305C4" w:rsidP="007305C4" w:rsidRDefault="007305C4">
      <w:pPr>
        <w:jc w:val="both"/>
      </w:pPr>
    </w:p>
    <w:p w:rsidR="00E63C8A" w:rsidP="007305C4" w:rsidRDefault="007305C4">
      <w:pPr>
        <w:jc w:val="both"/>
      </w:pPr>
      <w:r>
        <w:t xml:space="preserve">Knjigovodstvo je </w:t>
      </w:r>
      <w:r w:rsidR="00E63C8A">
        <w:t>vođeno u servisu ovog trenutka ne zna kako se zove i u servisu se nalazi dokumentacija.</w:t>
      </w:r>
    </w:p>
    <w:p w:rsidR="007305C4" w:rsidP="007305C4" w:rsidRDefault="007305C4">
      <w:pPr>
        <w:jc w:val="both"/>
      </w:pPr>
    </w:p>
    <w:p w:rsidR="007305C4" w:rsidP="007305C4" w:rsidRDefault="007305C4">
      <w:pPr>
        <w:jc w:val="both"/>
      </w:pPr>
      <w:r>
        <w:t>Posebno navodi da dug nije u mogućnosti podmiriti niti nastaviti poslovati.</w:t>
      </w:r>
    </w:p>
    <w:p w:rsidR="007305C4" w:rsidP="007305C4" w:rsidRDefault="007305C4">
      <w:pPr>
        <w:jc w:val="both"/>
      </w:pPr>
    </w:p>
    <w:p w:rsidR="007305C4" w:rsidP="007305C4" w:rsidRDefault="007305C4">
      <w:pPr>
        <w:jc w:val="both"/>
      </w:pPr>
      <w:r>
        <w:t xml:space="preserve">Zastupnica po </w:t>
      </w:r>
      <w:r w:rsidR="00E63C8A">
        <w:t>zakonu RH ostaje kod prijedloga i da nema podataka o imovini.</w:t>
      </w:r>
    </w:p>
    <w:p w:rsidR="007305C4" w:rsidP="007305C4" w:rsidRDefault="007305C4">
      <w:pPr>
        <w:jc w:val="both"/>
      </w:pPr>
    </w:p>
    <w:p w:rsidR="007305C4" w:rsidP="007305C4" w:rsidRDefault="007305C4">
      <w:pPr>
        <w:jc w:val="both"/>
      </w:pPr>
      <w:r>
        <w:t xml:space="preserve">Sudac donosi </w:t>
      </w:r>
    </w:p>
    <w:p w:rsidR="007305C4" w:rsidP="007305C4" w:rsidRDefault="007305C4">
      <w:pPr>
        <w:jc w:val="both"/>
      </w:pPr>
    </w:p>
    <w:p w:rsidR="007305C4" w:rsidP="007305C4" w:rsidRDefault="007305C4">
      <w:pPr>
        <w:jc w:val="center"/>
      </w:pPr>
      <w:r>
        <w:t xml:space="preserve">r j e š e nj e </w:t>
      </w:r>
    </w:p>
    <w:p w:rsidRPr="000124EC" w:rsidR="007305C4" w:rsidP="007305C4" w:rsidRDefault="007305C4">
      <w:pPr>
        <w:jc w:val="both"/>
        <w:rPr>
          <w:b/>
        </w:rPr>
      </w:pPr>
    </w:p>
    <w:p w:rsidRPr="007A3E16" w:rsidR="007305C4" w:rsidP="007305C4" w:rsidRDefault="007305C4">
      <w:pPr>
        <w:jc w:val="both"/>
      </w:pPr>
      <w:r w:rsidRPr="007A3E16">
        <w:t>Odluka će biti donesena u zakonskom roku.</w:t>
      </w:r>
    </w:p>
    <w:p w:rsidR="007305C4" w:rsidP="007305C4" w:rsidRDefault="007305C4">
      <w:pPr>
        <w:jc w:val="both"/>
      </w:pPr>
    </w:p>
    <w:p w:rsidRPr="002C241F" w:rsidR="007305C4" w:rsidP="007305C4" w:rsidRDefault="007305C4">
      <w:pPr>
        <w:jc w:val="both"/>
      </w:pPr>
      <w:r w:rsidRPr="002C241F">
        <w:t xml:space="preserve">Dovršeno u </w:t>
      </w:r>
      <w:r w:rsidR="00E63C8A">
        <w:t>11,07</w:t>
      </w:r>
      <w:r>
        <w:t xml:space="preserve"> sati</w:t>
      </w:r>
    </w:p>
    <w:p w:rsidR="007305C4" w:rsidP="007305C4" w:rsidRDefault="007305C4">
      <w:pPr>
        <w:jc w:val="both"/>
      </w:pPr>
    </w:p>
    <w:p w:rsidRPr="002C241F" w:rsidR="007305C4" w:rsidP="007305C4" w:rsidRDefault="007305C4">
      <w:pPr>
        <w:ind w:firstLine="708"/>
        <w:jc w:val="both"/>
      </w:pPr>
    </w:p>
    <w:p w:rsidRPr="002C241F" w:rsidR="007305C4" w:rsidP="007305C4" w:rsidRDefault="007305C4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7305C4" w:rsidP="007305C4" w:rsidRDefault="007305C4"/>
    <w:p w:rsidRPr="002C241F" w:rsidR="007305C4" w:rsidP="007305C4" w:rsidRDefault="007305C4"/>
    <w:p w:rsidRPr="002C241F" w:rsidR="007305C4" w:rsidP="007305C4" w:rsidRDefault="007305C4"/>
    <w:p w:rsidRPr="002C241F" w:rsidR="007305C4" w:rsidP="007305C4" w:rsidRDefault="007305C4"/>
    <w:p w:rsidRPr="002C241F" w:rsidR="007305C4" w:rsidP="007305C4" w:rsidRDefault="007305C4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7305C4" w:rsidP="007305C4" w:rsidRDefault="007305C4"/>
    <w:p w:rsidRPr="002C241F" w:rsidR="007305C4" w:rsidP="007305C4" w:rsidRDefault="007305C4">
      <w:pPr>
        <w:jc w:val="both"/>
      </w:pPr>
    </w:p>
    <w:p w:rsidRPr="002C241F" w:rsidR="007305C4" w:rsidP="007305C4" w:rsidRDefault="007305C4">
      <w:pPr>
        <w:jc w:val="both"/>
      </w:pPr>
    </w:p>
    <w:p w:rsidR="007305C4" w:rsidP="007305C4" w:rsidRDefault="007305C4">
      <w:pPr>
        <w:jc w:val="both"/>
      </w:pPr>
    </w:p>
    <w:p w:rsidR="007305C4" w:rsidP="007305C4" w:rsidRDefault="007305C4">
      <w:pPr>
        <w:jc w:val="both"/>
      </w:pPr>
    </w:p>
    <w:p w:rsidR="007305C4" w:rsidP="007305C4" w:rsidRDefault="007305C4">
      <w:pPr>
        <w:jc w:val="both"/>
      </w:pPr>
    </w:p>
    <w:p w:rsidRPr="002C241F" w:rsidR="007305C4" w:rsidP="007305C4" w:rsidRDefault="007305C4">
      <w:pPr>
        <w:jc w:val="both"/>
      </w:pPr>
    </w:p>
    <w:p w:rsidRPr="002C241F" w:rsidR="007305C4" w:rsidP="007305C4" w:rsidRDefault="007305C4">
      <w:pPr>
        <w:jc w:val="both"/>
      </w:pPr>
    </w:p>
    <w:p w:rsidRPr="002C241F" w:rsidR="007305C4" w:rsidP="007305C4" w:rsidRDefault="007305C4">
      <w:pPr>
        <w:jc w:val="both"/>
      </w:pPr>
    </w:p>
    <w:p w:rsidRPr="002C241F" w:rsidR="00A25693" w:rsidP="007305C4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2CB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D5502">
      <w:t>178</w:t>
    </w:r>
    <w:r w:rsidR="00B80BDA">
      <w:t>/</w:t>
    </w:r>
    <w:r w:rsidR="00E84861">
      <w:t>20</w:t>
    </w:r>
    <w:r w:rsidR="000A0053">
      <w:t>1</w:t>
    </w:r>
    <w:r w:rsidR="001D5502">
      <w:t>9</w:t>
    </w:r>
    <w:r w:rsidR="0074759D">
      <w:t>-</w:t>
    </w:r>
    <w:r w:rsidR="007305C4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502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0CCB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2CB5"/>
    <w:rsid w:val="006B4042"/>
    <w:rsid w:val="006B5307"/>
    <w:rsid w:val="006C170B"/>
    <w:rsid w:val="006D5295"/>
    <w:rsid w:val="006E04F3"/>
    <w:rsid w:val="006F1E65"/>
    <w:rsid w:val="0070171D"/>
    <w:rsid w:val="007030AF"/>
    <w:rsid w:val="00710BB2"/>
    <w:rsid w:val="00714549"/>
    <w:rsid w:val="0072157D"/>
    <w:rsid w:val="00722F11"/>
    <w:rsid w:val="00723ED7"/>
    <w:rsid w:val="007305C4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1D72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63C8A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B2C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B2CB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B2CB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B2CB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B2CB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B2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11:03</izvorni_sadrzaj>
    <derivirana_varijabla naziv="DomainObject.StvarniPocetakVrijeme_1">11:03</derivirana_varijabla>
  </DomainObject.StvarniPocetakVrijeme>
  <DomainObject.StvarniZavrsetakVrijeme>
    <izvorni_sadrzaj>11:07</izvorni_sadrzaj>
    <derivirana_varijabla naziv="DomainObject.StvarniZavrsetakVrijeme_1">11:07</derivirana_varijabla>
  </DomainObject.StvarniZavrsetakVrijeme>
  <DomainObject.PlaniraniZavrsetakVrijeme>
    <izvorni_sadrzaj>11:10</izvorni_sadrzaj>
    <derivirana_varijabla naziv="DomainObject.PlaniraniZavrsetakVrijeme_1">11:10</derivirana_varijabla>
  </DomainObject.PlaniraniZavrsetakVrijeme>
  <DomainObject.PlaniraniPocetakVrijeme>
    <izvorni_sadrzaj>11:05</izvorni_sadrzaj>
    <derivirana_varijabla naziv="DomainObject.PlaniraniPocetakVrijeme_1">11:05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St-178/2019-10</izvorni_sadrzaj>
    <derivirana_varijabla naziv="DomainObject.Zapisnik.Oznaka_1">St-178/2019-10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2019.</izvorni_sadrzaj>
    <derivirana_varijabla naziv="DomainObject.Predmet.DatumOsnivanja_1">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St-178/2019</izvorni_sadrzaj>
    <derivirana_varijabla naziv="DomainObject.Predmet.OznakaBroj_1">St-178/2019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BONNIE &amp; CLYDE j.d.o.o. za ugostiteljstvo</izvorni_sadrzaj>
    <derivirana_varijabla naziv="DomainObject.Predmet.ProtustrankaFormated_1">  BONNIE &amp; CLYDE j.d.o.o. za ugostiteljstvo</derivirana_varijabla>
  </DomainObject.Predmet.ProtustrankaFormated>
  <DomainObject.Predmet.ProtustrankaFormatedOIB>
    <izvorni_sadrzaj>  BONNIE &amp; CLYDE j.d.o.o. za ugostiteljstvo, OIB 97338840193</izvorni_sadrzaj>
    <derivirana_varijabla naziv="DomainObject.Predmet.ProtustrankaFormatedOIB_1">  BONNIE &amp; CLYDE j.d.o.o. za ugostiteljstvo, OIB 97338840193</derivirana_varijabla>
  </DomainObject.Predmet.ProtustrankaFormatedOIB>
  <DomainObject.Predmet.ProtustrankaFormatedWithAdress>
    <izvorni_sadrzaj> BONNIE &amp; CLYDE j.d.o.o. za ugostiteljstvo, Branimirova obala 2/c, 23000 Zadar</izvorni_sadrzaj>
    <derivirana_varijabla naziv="DomainObject.Predmet.ProtustrankaFormatedWithAdress_1"> BONNIE &amp; CLYDE j.d.o.o. za ugostiteljstvo, Branimirova obala 2/c, 23000 Zadar</derivirana_varijabla>
  </DomainObject.Predmet.ProtustrankaFormatedWithAdress>
  <DomainObject.Predmet.ProtustrankaFormatedWithAdressOIB>
    <izvorni_sadrzaj> BONNIE &amp; CLYDE j.d.o.o. za ugostiteljstvo, OIB 97338840193, Branimirova obala 2/c, 23000 Zadar</izvorni_sadrzaj>
    <derivirana_varijabla naziv="DomainObject.Predmet.ProtustrankaFormatedWithAdressOIB_1"> BONNIE &amp; CLYDE j.d.o.o. za ugostiteljstvo, OIB 97338840193, Branimirova obala 2/c, 23000 Zadar</derivirana_varijabla>
  </DomainObject.Predmet.ProtustrankaFormatedWithAdressOIB>
  <DomainObject.Predmet.ProtustrankaWithAdress>
    <izvorni_sadrzaj>BONNIE &amp; CLYDE j.d.o.o. za ugostiteljstvo Branimirova obala 2/c, 23000 Zadar</izvorni_sadrzaj>
    <derivirana_varijabla naziv="DomainObject.Predmet.ProtustrankaWithAdress_1">BONNIE &amp; CLYDE j.d.o.o. za ugostiteljstvo Branimirova obala 2/c, 23000 Zadar</derivirana_varijabla>
  </DomainObject.Predmet.ProtustrankaWithAdress>
  <DomainObject.Predmet.ProtustrankaWithAdressOIB>
    <izvorni_sadrzaj>BONNIE &amp; CLYDE j.d.o.o. za ugostiteljstvo, OIB 97338840193, Branimirova obala 2/c, 23000 Zadar</izvorni_sadrzaj>
    <derivirana_varijabla naziv="DomainObject.Predmet.ProtustrankaWithAdressOIB_1">BONNIE &amp; CLYDE j.d.o.o. za ugostiteljstvo, OIB 97338840193, Branimirova obala 2/c, 23000 Zadar</derivirana_varijabla>
  </DomainObject.Predmet.ProtustrankaWithAdressOIB>
  <DomainObject.Predmet.ProtustrankaNazivFormated>
    <izvorni_sadrzaj>BONNIE &amp; CLYDE j.d.o.o. za ugostiteljstvo</izvorni_sadrzaj>
    <derivirana_varijabla naziv="DomainObject.Predmet.ProtustrankaNazivFormated_1">BONNIE &amp; CLYDE j.d.o.o. za ugostiteljstvo</derivirana_varijabla>
  </DomainObject.Predmet.ProtustrankaNazivFormated>
  <DomainObject.Predmet.ProtustrankaNazivFormatedOIB>
    <izvorni_sadrzaj>BONNIE &amp; CLYDE j.d.o.o. za ugostiteljstvo, OIB 97338840193</izvorni_sadrzaj>
    <derivirana_varijabla naziv="DomainObject.Predmet.ProtustrankaNazivFormatedOIB_1">BONNIE &amp; CLYDE j.d.o.o. za ugostiteljstvo, OIB 97338840193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BONNIE &amp; CLYDE j.d.o.o. za ugostiteljstvo</item>
    </izvorni_sadrzaj>
    <derivirana_varijabla naziv="DomainObject.Predmet.ProtuStrankaListFormated_1">
      <item>BONNIE &amp; CLYDE j.d.o.o. za ugostiteljstvo</item>
    </derivirana_varijabla>
  </DomainObject.Predmet.ProtuStrankaListFormated>
  <DomainObject.Predmet.ProtuStrankaListFormatedOIB>
    <izvorni_sadrzaj>
      <item>BONNIE &amp; CLYDE j.d.o.o. za ugostiteljstvo, OIB 97338840193</item>
    </izvorni_sadrzaj>
    <derivirana_varijabla naziv="DomainObject.Predmet.ProtuStrankaListFormatedOIB_1">
      <item>BONNIE &amp; CLYDE j.d.o.o. za ugostiteljstvo, OIB 97338840193</item>
    </derivirana_varijabla>
  </DomainObject.Predmet.ProtuStrankaListFormatedOIB>
  <DomainObject.Predmet.ProtuStrankaListFormatedWithAdress>
    <izvorni_sadrzaj>
      <item>BONNIE &amp; CLYDE j.d.o.o. za ugostiteljstvo, Branimirova obala 2/c, 23000 Zadar</item>
    </izvorni_sadrzaj>
    <derivirana_varijabla naziv="DomainObject.Predmet.ProtuStrankaListFormatedWithAdress_1">
      <item>BONNIE &amp; CLYDE j.d.o.o. za ugostiteljstvo, Branimirova obala 2/c, 23000 Zadar</item>
    </derivirana_varijabla>
  </DomainObject.Predmet.ProtuStrankaListFormatedWithAdress>
  <DomainObject.Predmet.ProtuStrankaListFormatedWithAdressOIB>
    <izvorni_sadrzaj>
      <item>BONNIE &amp; CLYDE j.d.o.o. za ugostiteljstvo, OIB 97338840193, Branimirova obala 2/c, 23000 Zadar</item>
    </izvorni_sadrzaj>
    <derivirana_varijabla naziv="DomainObject.Predmet.ProtuStrankaListFormatedWithAdressOIB_1">
      <item>BONNIE &amp; CLYDE j.d.o.o. za ugostiteljstvo, OIB 97338840193, Branimirova obala 2/c, 23000 Zadar</item>
    </derivirana_varijabla>
  </DomainObject.Predmet.ProtuStrankaListFormatedWithAdressOIB>
  <DomainObject.Predmet.ProtuStrankaListNazivFormated>
    <izvorni_sadrzaj>
      <item>BONNIE &amp; CLYDE j.d.o.o. za ugostiteljstvo</item>
    </izvorni_sadrzaj>
    <derivirana_varijabla naziv="DomainObject.Predmet.ProtuStrankaListNazivFormated_1">
      <item>BONNIE &amp; CLYDE j.d.o.o. za ugostiteljstvo</item>
    </derivirana_varijabla>
  </DomainObject.Predmet.ProtuStrankaListNazivFormated>
  <DomainObject.Predmet.ProtuStrankaListNazivFormatedOIB>
    <izvorni_sadrzaj>
      <item>BONNIE &amp; CLYDE j.d.o.o. za ugostiteljstvo, OIB 97338840193</item>
    </izvorni_sadrzaj>
    <derivirana_varijabla naziv="DomainObject.Predmet.ProtuStrankaListNazivFormatedOIB_1">
      <item>BONNIE &amp; CLYDE j.d.o.o. za ugostiteljstvo, OIB 97338840193</item>
    </derivirana_varijabla>
  </DomainObject.Predmet.ProtuStrankaListNazivFormatedOIB>
  <DomainObject.Predmet.OstaliListFormated>
    <izvorni_sadrzaj>
      <item>Antonela Žigun</item>
    </izvorni_sadrzaj>
    <derivirana_varijabla naziv="DomainObject.Predmet.OstaliListFormated_1">
      <item>Antonela Žigun</item>
    </derivirana_varijabla>
  </DomainObject.Predmet.OstaliListFormated>
  <DomainObject.Predmet.OstaliListFormatedOIB>
    <izvorni_sadrzaj>
      <item>Antonela Žigun, OIB 64597793207</item>
    </izvorni_sadrzaj>
    <derivirana_varijabla naziv="DomainObject.Predmet.OstaliListFormatedOIB_1">
      <item>Antonela Žigun, OIB 64597793207</item>
    </derivirana_varijabla>
  </DomainObject.Predmet.OstaliListFormatedOIB>
  <DomainObject.Predmet.OstaliListFormatedWithAdress>
    <izvorni_sadrzaj>
      <item>Antonela Žigun, Ulica Bana Josipa Jelačića 26 C, 23000 Zadar</item>
    </izvorni_sadrzaj>
    <derivirana_varijabla naziv="DomainObject.Predmet.OstaliListFormatedWithAdress_1">
      <item>Antonela Žigun, Ulica Bana Josipa Jelačića 26 C, 23000 Zadar</item>
    </derivirana_varijabla>
  </DomainObject.Predmet.OstaliListFormatedWithAdress>
  <DomainObject.Predmet.OstaliListFormatedWithAdressOIB>
    <izvorni_sadrzaj>
      <item>Antonela Žigun, OIB 64597793207, Ulica Bana Josipa Jelačića 26 C, 23000 Zadar</item>
    </izvorni_sadrzaj>
    <derivirana_varijabla naziv="DomainObject.Predmet.OstaliListFormatedWithAdressOIB_1">
      <item>Antonela Žigun, OIB 64597793207, Ulica Bana Josipa Jelačića 26 C, 23000 Zadar</item>
    </derivirana_varijabla>
  </DomainObject.Predmet.OstaliListFormatedWithAdressOIB>
  <DomainObject.Predmet.OstaliListNazivFormated>
    <izvorni_sadrzaj>
      <item>Antonela Žigun</item>
    </izvorni_sadrzaj>
    <derivirana_varijabla naziv="DomainObject.Predmet.OstaliListNazivFormated_1">
      <item>Antonela Žigun</item>
    </derivirana_varijabla>
  </DomainObject.Predmet.OstaliListNazivFormated>
  <DomainObject.Predmet.OstaliListNazivFormatedOIB>
    <izvorni_sadrzaj>
      <item>Antonela Žigun, OIB 64597793207</item>
    </izvorni_sadrzaj>
    <derivirana_varijabla naziv="DomainObject.Predmet.OstaliListNazivFormatedOIB_1">
      <item>Antonela Žigun, OIB 64597793207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St-178/2019-10</izvorni_sadrzaj>
    <derivirana_varijabla naziv="DomainObject.PoslovniBrojDokumenta_1">St-178/2019-10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BONNIE &amp; CLYDE j.d.o.o. za ugostiteljstvo</izvorni_sadrzaj>
    <derivirana_varijabla naziv="DomainObject.Predmet.ProtustrankaIDrugi_1">BONNIE &amp; CLYDE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BONNIE &amp; CLYDE j.d.o.o. za ugostiteljstvo, OIB 97338840193, Branimirova obala 2/c, 23000 Zadar</izvorni_sadrzaj>
    <derivirana_varijabla naziv="DomainObject.Predmet.ProtustrankaIDrugiAdressOIB_1">BONNIE &amp; CLYDE j.d.o.o. za ugostiteljstvo, OIB 97338840193, Branimirova obala 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BONNIE &amp; CLYDE j.d.o.o. za ugostiteljstvo</item>
      <item>FINA</item>
      <item>Antonela Žigun</item>
    </izvorni_sadrzaj>
    <derivirana_varijabla naziv="DomainObject.Predmet.SudioniciListNaziv_1">
      <item>BONNIE &amp; CLYDE j.d.o.o. za ugostiteljstvo</item>
      <item>FINA</item>
      <item>Antonela Žigun</item>
    </derivirana_varijabla>
  </DomainObject.Predmet.SudioniciListNaziv>
  <DomainObject.Predmet.SudioniciListAdressOIB>
    <izvorni_sadrzaj>
      <item>BONNIE &amp; CLYDE j.d.o.o. za ugostiteljstvo, OIB 97338840193, Branimirova obala 2/c,23000 Zadar</item>
      <item>FINA, OIB 85821130368, Ivana Danila 4,23000 Zadar</item>
      <item>Antonela Žigun, OIB 64597793207, Ulica Bana Josipa Jelačića 26 C,23000 Zadar</item>
    </izvorni_sadrzaj>
    <derivirana_varijabla naziv="DomainObject.Predmet.SudioniciListAdressOIB_1">
      <item>BONNIE &amp; CLYDE j.d.o.o. za ugostiteljstvo, OIB 97338840193, Branimirova obala 2/c,23000 Zadar</item>
      <item>FINA, OIB 85821130368, Ivana Danila 4,23000 Zadar</item>
      <item>Antonela Žigun, OIB 64597793207, Ulica Bana Josipa Jelačića 26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97338840193</item>
      <item>, OIB 85821130368</item>
      <item>, OIB 64597793207</item>
    </izvorni_sadrzaj>
    <derivirana_varijabla naziv="DomainObject.Predmet.SudioniciListNazivOIB_1">
      <item>, OIB 97338840193</item>
      <item>, OIB 85821130368</item>
      <item>, OIB 64597793207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353</properties:Words>
  <properties:Characters>1934</properties:Characters>
  <properties:Lines>83</properties:Lines>
  <properties:Paragraphs>32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2019-06-12T09:57:00Z</dcterms:created>
  <dc:creator>Ardena Bajlo</dc:creator>
  <cp:lastModifiedBy>Ante Rubelj</cp:lastModifiedBy>
  <cp:lastPrinted>2018-05-24T06:40:00Z</cp:lastPrinted>
  <dcterms:modified xmlns:xsi="http://www.w3.org/2001/XMLSchema-instance" xsi:type="dcterms:W3CDTF">2019-08-28T06:40:00Z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St-178/2019-10 / Zapisnik - Ročište radi izjašnjenja o prijedlogu za otvaranje steč.post (1 St-178-2019-povodom prijedloga za otvaranje stečaja-12.6.19.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