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0499" w14:paraId="4000499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3F350B">
        <w:rPr>
          <w:b/>
        </w:rPr>
        <w:t>254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C34CC1" w:rsidRPr="00C34CC1">
        <w:t>RONALDO j.d.o.o. za ugostiteljstvo i usluge</w:t>
      </w:r>
      <w:r w:rsidR="00C34CC1">
        <w:t xml:space="preserve">, </w:t>
      </w:r>
      <w:r w:rsidR="00C34CC1" w:rsidRPr="00C34CC1">
        <w:t>Put Vukšića 22</w:t>
      </w:r>
      <w:r w:rsidR="00C34CC1">
        <w:t>, Solin, OIB:</w:t>
      </w:r>
      <w:r w:rsidR="00C34CC1" w:rsidRPr="00C34CC1">
        <w:t xml:space="preserve"> 24840951241</w:t>
      </w:r>
      <w:r w:rsidR="00C34CC1">
        <w:t>,  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C34CC1" w:rsidRPr="00C34CC1">
        <w:t xml:space="preserve">RONALDO j.d.o.o. za ugostiteljstvo i usluge, Put Vukšića 22, Solin, OIB: 24840951241, </w:t>
      </w:r>
      <w:r w:rsidR="004577D9">
        <w:t xml:space="preserve"> </w:t>
      </w:r>
      <w:r w:rsidR="00C34CC1">
        <w:t>23</w:t>
      </w:r>
      <w:r w:rsidR="0019781D">
        <w:t xml:space="preserve">.siječnja 2019. </w:t>
      </w:r>
      <w:r w:rsidR="00C34CC1">
        <w:t>g u 14,00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C34CC1" w:rsidRPr="00C34CC1">
        <w:t>RONALDO j.d.o.o. za ugostiteljstvo i usluge, Put Vukš</w:t>
      </w:r>
      <w:r w:rsidR="00C34CC1">
        <w:t>ića 22, Solin, OIB: 24840951241</w:t>
      </w:r>
      <w:r w:rsidR="0019781D">
        <w:t xml:space="preserve"> </w:t>
      </w:r>
      <w:r w:rsidR="004577D9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8C1557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3F350B">
        <w:t>390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3F350B">
        <w:t>04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3F350B">
        <w:t>04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C34CC1" w:rsidR="000D45C7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C34CC1">
        <w:rPr>
          <w:b/>
        </w:rPr>
        <w:t>23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C34CC1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0AD" w:rsidP="00824DEA" w:rsidR="007940AD">
      <w:r>
        <w:separator/>
      </w:r>
    </w:p>
  </w:endnote>
  <w:endnote w:id="0" w:type="continuationSeparator">
    <w:p w:rsidRDefault="007940AD" w:rsidP="00824DEA" w:rsidR="00794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0AD" w:rsidP="00824DEA" w:rsidR="007940AD">
      <w:r>
        <w:separator/>
      </w:r>
    </w:p>
  </w:footnote>
  <w:footnote w:id="0" w:type="continuationSeparator">
    <w:p w:rsidRDefault="007940AD" w:rsidP="00824DEA" w:rsidR="00794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F9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3F350B">
          <w:t>254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2F0882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C4F95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940AD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34CC1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F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F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F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F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F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F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F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F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St-254/2019</izvorni_sadrzaj>
    <derivirana_varijabla naziv="DomainObject.Predmet.OznakaBroj_1">St-254/2019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RONALDO j.d.o.o. za ugostiteljstvo i usluge</izvorni_sadrzaj>
    <derivirana_varijabla naziv="DomainObject.Predmet.ProtustrankaFormated_1">  RONALDO j.d.o.o. za ugostiteljstvo i usluge</derivirana_varijabla>
  </DomainObject.Predmet.ProtustrankaFormated>
  <DomainObject.Predmet.ProtustrankaFormatedOIB>
    <izvorni_sadrzaj>  RONALDO j.d.o.o. za ugostiteljstvo i usluge, OIB 24840951241</izvorni_sadrzaj>
    <derivirana_varijabla naziv="DomainObject.Predmet.ProtustrankaFormatedOIB_1">  RONALDO j.d.o.o. za ugostiteljstvo i usluge, OIB 24840951241</derivirana_varijabla>
  </DomainObject.Predmet.ProtustrankaFormatedOIB>
  <DomainObject.Predmet.ProtustrankaFormatedWithAdress>
    <izvorni_sadrzaj> RONALDO j.d.o.o. za ugostiteljstvo i usluge, Put Vukšića 22, 21210 Solin</izvorni_sadrzaj>
    <derivirana_varijabla naziv="DomainObject.Predmet.ProtustrankaFormatedWithAdress_1"> RONALDO j.d.o.o. za ugostiteljstvo i usluge, Put Vukšića 22, 21210 Solin</derivirana_varijabla>
  </DomainObject.Predmet.ProtustrankaFormatedWithAdress>
  <DomainObject.Predmet.ProtustrankaFormatedWithAdressOIB>
    <izvorni_sadrzaj> RONALDO j.d.o.o. za ugostiteljstvo i usluge, OIB 24840951241, Put Vukšića 22, 21210 Solin</izvorni_sadrzaj>
    <derivirana_varijabla naziv="DomainObject.Predmet.ProtustrankaFormatedWithAdressOIB_1"> RONALDO j.d.o.o. za ugostiteljstvo i usluge, OIB 24840951241, Put Vukšića 22, 21210 Solin</derivirana_varijabla>
  </DomainObject.Predmet.ProtustrankaFormatedWithAdressOIB>
  <DomainObject.Predmet.ProtustrankaWithAdress>
    <izvorni_sadrzaj>RONALDO j.d.o.o. za ugostiteljstvo i usluge Put Vukšića 22, 21210 Solin</izvorni_sadrzaj>
    <derivirana_varijabla naziv="DomainObject.Predmet.ProtustrankaWithAdress_1">RONALDO j.d.o.o. za ugostiteljstvo i usluge Put Vukšića 22, 21210 Solin</derivirana_varijabla>
  </DomainObject.Predmet.ProtustrankaWithAdress>
  <DomainObject.Predmet.ProtustrankaWithAdressOIB>
    <izvorni_sadrzaj>RONALDO j.d.o.o. za ugostiteljstvo i usluge, OIB 24840951241, Put Vukšića 22, 21210 Solin</izvorni_sadrzaj>
    <derivirana_varijabla naziv="DomainObject.Predmet.ProtustrankaWithAdressOIB_1">RONALDO j.d.o.o. za ugostiteljstvo i usluge, OIB 24840951241, Put Vukšića 22, 21210 Solin</derivirana_varijabla>
  </DomainObject.Predmet.ProtustrankaWithAdressOIB>
  <DomainObject.Predmet.ProtustrankaNazivFormated>
    <izvorni_sadrzaj>RONALDO j.d.o.o. za ugostiteljstvo i usluge</izvorni_sadrzaj>
    <derivirana_varijabla naziv="DomainObject.Predmet.ProtustrankaNazivFormated_1">RONALDO j.d.o.o. za ugostiteljstvo i usluge</derivirana_varijabla>
  </DomainObject.Predmet.ProtustrankaNazivFormated>
  <DomainObject.Predmet.ProtustrankaNazivFormatedOIB>
    <izvorni_sadrzaj>RONALDO j.d.o.o. za ugostiteljstvo i usluge, OIB 24840951241</izvorni_sadrzaj>
    <derivirana_varijabla naziv="DomainObject.Predmet.ProtustrankaNazivFormatedOIB_1">RONALDO j.d.o.o. za ugostiteljstvo i usluge, OIB 24840951241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127767.58</izvorni_sadrzaj>
    <derivirana_varijabla naziv="DomainObject.Predmet.TrenutnaVrijednost_1">127767.58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RONALDO j.d.o.o. za ugostiteljstvo i usluge</item>
    </izvorni_sadrzaj>
    <derivirana_varijabla naziv="DomainObject.Predmet.ProtuStrankaListFormated_1">
      <item>RONALDO j.d.o.o. za ugostiteljstvo i usluge</item>
    </derivirana_varijabla>
  </DomainObject.Predmet.ProtuStrankaListFormated>
  <DomainObject.Predmet.ProtuStrankaListFormatedOIB>
    <izvorni_sadrzaj>
      <item>RONALDO j.d.o.o. za ugostiteljstvo i usluge, OIB 24840951241</item>
    </izvorni_sadrzaj>
    <derivirana_varijabla naziv="DomainObject.Predmet.ProtuStrankaListFormatedOIB_1">
      <item>RONALDO j.d.o.o. za ugostiteljstvo i usluge, OIB 24840951241</item>
    </derivirana_varijabla>
  </DomainObject.Predmet.ProtuStrankaListFormatedOIB>
  <DomainObject.Predmet.ProtuStrankaListFormatedWithAdress>
    <izvorni_sadrzaj>
      <item>RONALDO j.d.o.o. za ugostiteljstvo i usluge, Put Vukšića 22, 21210 Solin</item>
    </izvorni_sadrzaj>
    <derivirana_varijabla naziv="DomainObject.Predmet.ProtuStrankaListFormatedWithAdress_1">
      <item>RONALDO j.d.o.o. za ugostiteljstvo i usluge, Put Vukšića 22, 21210 Solin</item>
    </derivirana_varijabla>
  </DomainObject.Predmet.ProtuStrankaListFormatedWithAdress>
  <DomainObject.Predmet.ProtuStrankaListFormatedWithAdressOIB>
    <izvorni_sadrzaj>
      <item>RONALDO j.d.o.o. za ugostiteljstvo i usluge, OIB 24840951241, Put Vukšića 22, 21210 Solin</item>
    </izvorni_sadrzaj>
    <derivirana_varijabla naziv="DomainObject.Predmet.ProtuStrankaListFormatedWithAdressOIB_1">
      <item>RONALDO j.d.o.o. za ugostiteljstvo i usluge, OIB 24840951241, Put Vukšića 22, 21210 Solin</item>
    </derivirana_varijabla>
  </DomainObject.Predmet.ProtuStrankaListFormatedWithAdressOIB>
  <DomainObject.Predmet.ProtuStrankaListNazivFormated>
    <izvorni_sadrzaj>
      <item>RONALDO j.d.o.o. za ugostiteljstvo i usluge</item>
    </izvorni_sadrzaj>
    <derivirana_varijabla naziv="DomainObject.Predmet.ProtuStrankaListNazivFormated_1">
      <item>RONALDO j.d.o.o. za ugostiteljstvo i usluge</item>
    </derivirana_varijabla>
  </DomainObject.Predmet.ProtuStrankaListNazivFormated>
  <DomainObject.Predmet.ProtuStrankaListNazivFormatedOIB>
    <izvorni_sadrzaj>
      <item>RONALDO j.d.o.o. za ugostiteljstvo i usluge, OIB 24840951241</item>
    </izvorni_sadrzaj>
    <derivirana_varijabla naziv="DomainObject.Predmet.ProtuStrankaListNazivFormatedOIB_1">
      <item>RONALDO j.d.o.o. za ugostiteljstvo i usluge, OIB 24840951241</item>
    </derivirana_varijabla>
  </DomainObject.Predmet.ProtuStrankaListNazivFormatedOIB>
  <DomainObject.Predmet.OstaliListFormated>
    <izvorni_sadrzaj>
      <item>Dragan Buzov</item>
    </izvorni_sadrzaj>
    <derivirana_varijabla naziv="DomainObject.Predmet.OstaliListFormated_1">
      <item>Dragan Buzov</item>
    </derivirana_varijabla>
  </DomainObject.Predmet.OstaliListFormated>
  <DomainObject.Predmet.OstaliListFormatedOIB>
    <izvorni_sadrzaj>
      <item>Dragan Buzov, OIB 02062704552</item>
    </izvorni_sadrzaj>
    <derivirana_varijabla naziv="DomainObject.Predmet.OstaliListFormatedOIB_1">
      <item>Dragan Buzov, OIB 02062704552</item>
    </derivirana_varijabla>
  </DomainObject.Predmet.OstaliListFormatedOIB>
  <DomainObject.Predmet.OstaliListFormatedWithAdress>
    <izvorni_sadrzaj>
      <item>Dragan Buzov, Put Vukšića 22, 21210 Solin</item>
    </izvorni_sadrzaj>
    <derivirana_varijabla naziv="DomainObject.Predmet.OstaliListFormatedWithAdress_1">
      <item>Dragan Buzov, Put Vukšića 22, 21210 Solin</item>
    </derivirana_varijabla>
  </DomainObject.Predmet.OstaliListFormatedWithAdress>
  <DomainObject.Predmet.OstaliListFormatedWithAdressOIB>
    <izvorni_sadrzaj>
      <item>Dragan Buzov, OIB 02062704552, Put Vukšića 22, 21210 Solin</item>
    </izvorni_sadrzaj>
    <derivirana_varijabla naziv="DomainObject.Predmet.OstaliListFormatedWithAdressOIB_1">
      <item>Dragan Buzov, OIB 02062704552, Put Vukšića 22, 21210 Solin</item>
    </derivirana_varijabla>
  </DomainObject.Predmet.OstaliListFormatedWithAdressOIB>
  <DomainObject.Predmet.OstaliListNazivFormated>
    <izvorni_sadrzaj>
      <item>Dragan Buzov</item>
    </izvorni_sadrzaj>
    <derivirana_varijabla naziv="DomainObject.Predmet.OstaliListNazivFormated_1">
      <item>Dragan Buzov</item>
    </derivirana_varijabla>
  </DomainObject.Predmet.OstaliListNazivFormated>
  <DomainObject.Predmet.OstaliListNazivFormatedOIB>
    <izvorni_sadrzaj>
      <item>Dragan Buzov, OIB 02062704552</item>
    </izvorni_sadrzaj>
    <derivirana_varijabla naziv="DomainObject.Predmet.OstaliListNazivFormatedOIB_1">
      <item>Dragan Buzov, OIB 02062704552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RONALDO j.d.o.o. za ugostiteljstvo i usluge</izvorni_sadrzaj>
    <derivirana_varijabla naziv="DomainObject.Predmet.ProtustrankaIDrugi_1">RONALDO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RONALDO j.d.o.o. za ugostiteljstvo i usluge, OIB 24840951241, Put Vukšića 22, 21210 Solin</izvorni_sadrzaj>
    <derivirana_varijabla naziv="DomainObject.Predmet.ProtustrankaIDrugiAdressOIB_1">RONALDO j.d.o.o. za ugostiteljstvo i usluge, OIB 24840951241, Put Vukšića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RONALDO j.d.o.o. za ugostiteljstvo i usluge</item>
      <item>FINANCIJSKA AGENCIJA, RC SPLIT</item>
      <item>Dragan Buzov</item>
    </izvorni_sadrzaj>
    <derivirana_varijabla naziv="DomainObject.Predmet.SudioniciListNaziv_1">
      <item>RONALDO j.d.o.o. za ugostiteljstvo i usluge</item>
      <item>FINANCIJSKA AGENCIJA, RC SPLIT</item>
      <item>Dragan Buzov</item>
    </derivirana_varijabla>
  </DomainObject.Predmet.SudioniciListNaziv>
  <DomainObject.Predmet.SudioniciListAdressOIB>
    <izvorni_sadrzaj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izvorni_sadrzaj>
    <derivirana_varijabla naziv="DomainObject.Predmet.SudioniciListAdressOIB_1">
      <item>RONALDO j.d.o.o. za ugostiteljstvo i usluge, OIB 24840951241, Put Vukšića 22,21210 Solin</item>
      <item>FINANCIJSKA AGENCIJA, RC SPLIT, OIB 85821130368, Mažuranićevo šetalište 24 b,21000 Split</item>
      <item>Dragan Buzov, OIB 02062704552, Put Vukšića 22,21210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24840951241</item>
      <item>, OIB 85821130368</item>
      <item>, OIB 02062704552</item>
    </izvorni_sadrzaj>
    <derivirana_varijabla naziv="DomainObject.Predmet.SudioniciListNazivOIB_1">
      <item>, OIB 24840951241</item>
      <item>, OIB 85821130368</item>
      <item>, OIB 02062704552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3424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2019-01-23T12:52:00Z</dcterms:created>
  <dc:creator>stanka grcic</dc:creator>
  <cp:lastModifiedBy>Sanja Vuković</cp:lastModifiedBy>
  <cp:lastPrinted>2019-01-11T13:38:00Z</cp:lastPrinted>
  <dcterms:modified xmlns:xsi="http://www.w3.org/2001/XMLSchema-instance" xsi:type="dcterms:W3CDTF">2019-01-23T12:58:00Z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(St-254-19 - čl.132.SZ-otvaranje i zaključenjem ronaldo.docx)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