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3a4f" w14:paraId="3803a4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F10DC" w:rsidP="00DF10DC" w:rsidR="00DF10DC" w:rsidRPr="00DF10DC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DF10DC" w:rsidRPr="00E85742">
        <w:rPr>
          <w:lang w:val="hr-HR"/>
        </w:rPr>
        <w:t>D. MAGE j.d.o.o., Split, Pape Ivana Pavla II 36, OIB: 66397103564, MBS: 060316162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4C1950">
        <w:rPr>
          <w:lang w:val="hr-HR"/>
        </w:rPr>
        <w:t>19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DF10DC" w:rsidP="007B2EC2" w:rsidR="00DF10DC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DF10DC" w:rsidRPr="00E85742">
        <w:rPr>
          <w:lang w:val="hr-HR"/>
        </w:rPr>
        <w:t>D. MAGE j.d.o.o., Split, Pape Ivana Pavla II 36, OIB: 66397103564, MBS: 060316162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4C1950">
        <w:rPr>
          <w:lang w:val="hr-HR"/>
        </w:rPr>
        <w:t>19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A979F0">
        <w:rPr>
          <w:lang w:val="hr-HR"/>
        </w:rPr>
        <w:t xml:space="preserve">14,00 </w:t>
      </w:r>
      <w:r w:rsidR="00774A83" w:rsidRPr="005303D9">
        <w:rPr>
          <w:lang w:val="hr-HR"/>
        </w:rPr>
        <w:t>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A979F0">
        <w:rPr>
          <w:lang w:val="hr-HR"/>
        </w:rPr>
        <w:t>Nada Mikulandra, Šibenik, Bilice, Stubalj 238, OIB: 01343352417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DF10DC" w:rsidRPr="00E85742">
        <w:rPr>
          <w:lang w:val="hr-HR"/>
        </w:rPr>
        <w:t>D. MAGE j.d.o.o., Split, Pape Ivana Pavla II 36, OIB: 66397103564, MBS: 060316162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7E463D" w:rsidR="00C50FD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E463D" w:rsidP="007E463D" w:rsidR="007E463D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9D157D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E3020F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F10DC" w:rsidRPr="00E85742">
        <w:rPr>
          <w:lang w:val="hr-HR"/>
        </w:rPr>
        <w:t>D. MAGE j.d.o.o., Split, Pape Ivana Pavla II 36, OIB: 66397103564, MBS: 060316162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7E463D" w:rsidR="002F44E8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923452">
        <w:rPr>
          <w:lang w:val="hr-HR"/>
        </w:rPr>
        <w:t>1</w:t>
      </w:r>
      <w:r w:rsidR="009D157D">
        <w:rPr>
          <w:lang w:val="hr-HR"/>
        </w:rPr>
        <w:t>8</w:t>
      </w:r>
      <w:r w:rsidR="00E3020F" w:rsidRPr="00551F3B">
        <w:rPr>
          <w:lang w:val="hr-HR"/>
        </w:rPr>
        <w:t>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D157D" w:rsidRPr="00334107">
        <w:rPr>
          <w:lang w:val="hr-HR"/>
        </w:rPr>
        <w:t xml:space="preserve">120 dana, u ukupnom iznosu od </w:t>
      </w:r>
      <w:r w:rsidR="00DF10DC" w:rsidRPr="00E85742">
        <w:rPr>
          <w:lang w:val="hr-HR"/>
        </w:rPr>
        <w:t>18.360,93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E463D" w:rsidP="007E463D" w:rsidR="007E463D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2234">
        <w:rPr>
          <w:b/>
          <w:lang w:val="hr-HR"/>
        </w:rPr>
        <w:t>19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C1950">
        <w:rPr>
          <w:lang w:val="hr-HR"/>
        </w:rPr>
        <w:t>19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D4330" w:rsidP="00F31929" w:rsidR="001D4330" w:rsidRPr="00A979F0">
      <w:pPr>
        <w:jc w:val="both"/>
        <w:rPr>
          <w:sz w:val="8"/>
          <w:szCs w:val="8"/>
          <w:lang w:val="hr-HR"/>
        </w:rPr>
      </w:pPr>
    </w:p>
    <w:p w:rsidRDefault="00DF10DC" w:rsidP="00F31929" w:rsidR="00DF10DC">
      <w:pPr>
        <w:jc w:val="both"/>
        <w:rPr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A979F0">
      <w:pPr>
        <w:jc w:val="both"/>
        <w:rPr>
          <w:sz w:val="8"/>
          <w:szCs w:val="8"/>
          <w:lang w:val="hr-HR"/>
        </w:rPr>
      </w:pPr>
    </w:p>
    <w:p w:rsidRDefault="00497EB4" w:rsidP="001D4330" w:rsidR="001D4330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DF10DC" w:rsidP="001D4330" w:rsidR="00DF10DC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435FD" w:rsidRPr="00C435FD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F10DC">
      <w:t>874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F10DC">
      <w:t>874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D4330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1950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63D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829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23452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157D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9F0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435FD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DF10DC"/>
    <w:rsid w:val="00E100A1"/>
    <w:rsid w:val="00E12497"/>
    <w:rsid w:val="00E14AE2"/>
    <w:rsid w:val="00E27E2F"/>
    <w:rsid w:val="00E3020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5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35F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35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35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5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35F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35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35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MAGE jednostavno društvo s ograničenom odgovornošću za njegu, održavanje tijela i usluge</izvorni_sadrzaj>
    <derivirana_varijabla naziv="DomainObject.Predmet.ProtustrankaFormated_1">  D. MAGE jednostavno društvo s ograničenom odgovornošću za njegu, održavanje tijela i usluge</derivirana_varijabla>
  </DomainObject.Predmet.ProtustrankaFormated>
  <DomainObject.Predmet.ProtustrankaFormatedOIB>
    <izvorni_sadrzaj>  D. MAGE jednostavno društvo s ograničenom odgovornošću za njegu, održavanje tijela i usluge, OIB 66397103564</izvorni_sadrzaj>
    <derivirana_varijabla naziv="DomainObject.Predmet.ProtustrankaFormatedOIB_1">  D. MAGE jednostavno društvo s ograničenom odgovornošću za njegu, održavanje tijela i usluge, OIB 66397103564</derivirana_varijabla>
  </DomainObject.Predmet.ProtustrankaFormatedOIB>
  <DomainObject.Predmet.ProtustrankaFormatedWithAdress>
    <izvorni_sadrzaj> D. MAGE jednostavno društvo s ograničenom odgovornošću za njegu, održavanje tijela i usluge, Pape Ivana Pavla II 36, 21000 Split</izvorni_sadrzaj>
    <derivirana_varijabla naziv="DomainObject.Predmet.ProtustrankaFormatedWithAdress_1"> D. MAGE jednostavno društvo s ograničenom odgovornošću za njegu, održavanje tijela i usluge, Pape Ivana Pavla II 36, 21000 Split</derivirana_varijabla>
  </DomainObject.Predmet.ProtustrankaFormatedWithAdress>
  <DomainObject.Predmet.ProtustrankaFormatedWithAdressOIB>
    <izvorni_sadrzaj> D. MAGE jednostavno društvo s ograničenom odgovornošću za njegu, održavanje tijela i usluge, OIB 66397103564, Pape Ivana Pavla II 36, 21000 Split</izvorni_sadrzaj>
    <derivirana_varijabla naziv="DomainObject.Predmet.ProtustrankaFormatedWithAdressOIB_1"> D. MAGE jednostavno društvo s ograničenom odgovornošću za njegu, održavanje tijela i usluge, OIB 66397103564, Pape Ivana Pavla II 36, 21000 Split</derivirana_varijabla>
  </DomainObject.Predmet.ProtustrankaFormatedWithAdressOIB>
  <DomainObject.Predmet.ProtustrankaWithAdress>
    <izvorni_sadrzaj>D. MAGE jednostavno društvo s ograničenom odgovornošću za njegu, održavanje tijela i usluge Pape Ivana Pavla II 36, 21000 Split</izvorni_sadrzaj>
    <derivirana_varijabla naziv="DomainObject.Predmet.ProtustrankaWithAdress_1">D. MAGE jednostavno društvo s ograničenom odgovornošću za njegu, održavanje tijela i usluge Pape Ivana Pavla II 36, 21000 Split</derivirana_varijabla>
  </DomainObject.Predmet.ProtustrankaWithAdress>
  <DomainObject.Predmet.ProtustrankaWithAdressOIB>
    <izvorni_sadrzaj>D. MAGE jednostavno društvo s ograničenom odgovornošću za njegu, održavanje tijela i usluge, OIB 66397103564, Pape Ivana Pavla II 36, 21000 Split</izvorni_sadrzaj>
    <derivirana_varijabla naziv="DomainObject.Predmet.ProtustrankaWithAdressOIB_1">D. MAGE jednostavno društvo s ograničenom odgovornošću za njegu, održavanje tijela i usluge, OIB 66397103564, Pape Ivana Pavla II 36, 21000 Split</derivirana_varijabla>
  </DomainObject.Predmet.ProtustrankaWithAdressOIB>
  <DomainObject.Predmet.ProtustrankaNazivFormated>
    <izvorni_sadrzaj>D. MAGE jednostavno društvo s ograničenom odgovornošću za njegu, održavanje tijela i usluge</izvorni_sadrzaj>
    <derivirana_varijabla naziv="DomainObject.Predmet.ProtustrankaNazivFormated_1">D. MAGE jednostavno društvo s ograničenom odgovornošću za njegu, održavanje tijela i usluge</derivirana_varijabla>
  </DomainObject.Predmet.ProtustrankaNazivFormated>
  <DomainObject.Predmet.ProtustrankaNazivFormatedOIB>
    <izvorni_sadrzaj>D. MAGE jednostavno društvo s ograničenom odgovornošću za njegu, održavanje tijela i usluge, OIB 66397103564</izvorni_sadrzaj>
    <derivirana_varijabla naziv="DomainObject.Predmet.ProtustrankaNazivFormatedOIB_1">D. MAGE jednostavno društvo s ograničenom odgovornošću za njegu, održavanje tijela i usluge, OIB 66397103564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18360.93</izvorni_sadrzaj>
    <derivirana_varijabla naziv="DomainObject.Predmet.TrenutnaVrijednost_1">18360.93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D. MAGE jednostavno društvo s ograničenom odgovornošću za njegu, održavanje tijela i usluge</item>
    </izvorni_sadrzaj>
    <derivirana_varijabla naziv="DomainObject.Predmet.ProtuStrankaListFormated_1">
      <item>D. MAGE jednostavno društvo s ograničenom odgovornošću za njegu, održavanje tijela i usluge</item>
    </derivirana_varijabla>
  </DomainObject.Predmet.ProtuStrankaListFormated>
  <DomainObject.Predmet.ProtuStrankaListFormatedOIB>
    <izvorni_sadrzaj>
      <item>D. MAGE jednostavno društvo s ograničenom odgovornošću za njegu, održavanje tijela i usluge, OIB 66397103564</item>
    </izvorni_sadrzaj>
    <derivirana_varijabla naziv="DomainObject.Predmet.ProtuStrankaListFormatedOIB_1">
      <item>D. MAGE jednostavno društvo s ograničenom odgovornošću za njegu, održavanje tijela i usluge, OIB 66397103564</item>
    </derivirana_varijabla>
  </DomainObject.Predmet.ProtuStrankaListFormatedOIB>
  <DomainObject.Predmet.ProtuStrankaListFormatedWithAdress>
    <izvorni_sadrzaj>
      <item>D. MAGE jednostavno društvo s ograničenom odgovornošću za njegu, održavanje tijela i usluge, Pape Ivana Pavla II 36, 21000 Split</item>
    </izvorni_sadrzaj>
    <derivirana_varijabla naziv="DomainObject.Predmet.ProtuStrankaListFormatedWithAdress_1">
      <item>D. MAGE jednostavno društvo s ograničenom odgovornošću za njegu, održavanje tijela i usluge, Pape Ivana Pavla II 36, 21000 Split</item>
    </derivirana_varijabla>
  </DomainObject.Predmet.ProtuStrankaListFormatedWithAdress>
  <DomainObject.Predmet.ProtuStrankaListFormatedWithAdressOIB>
    <izvorni_sadrzaj>
      <item>D. MAGE jednostavno društvo s ograničenom odgovornošću za njegu, održavanje tijela i usluge, OIB 66397103564, Pape Ivana Pavla II 36, 21000 Split</item>
    </izvorni_sadrzaj>
    <derivirana_varijabla naziv="DomainObject.Predmet.ProtuStrankaListFormatedWithAdressOIB_1">
      <item>D. MAGE jednostavno društvo s ograničenom odgovornošću za njegu, održavanje tijela i usluge, OIB 66397103564, Pape Ivana Pavla II 36, 21000 Split</item>
    </derivirana_varijabla>
  </DomainObject.Predmet.ProtuStrankaListFormatedWithAdressOIB>
  <DomainObject.Predmet.ProtuStrankaListNazivFormated>
    <izvorni_sadrzaj>
      <item>D. MAGE jednostavno društvo s ograničenom odgovornošću za njegu, održavanje tijela i usluge</item>
    </izvorni_sadrzaj>
    <derivirana_varijabla naziv="DomainObject.Predmet.ProtuStrankaListNazivFormated_1">
      <item>D. MAGE jednostavno društvo s ograničenom odgovornošću za njegu, održavanje tijela i usluge</item>
    </derivirana_varijabla>
  </DomainObject.Predmet.ProtuStrankaListNazivFormated>
  <DomainObject.Predmet.ProtuStrankaListNazivFormatedOIB>
    <izvorni_sadrzaj>
      <item>D. MAGE jednostavno društvo s ograničenom odgovornošću za njegu, održavanje tijela i usluge, OIB 66397103564</item>
    </izvorni_sadrzaj>
    <derivirana_varijabla naziv="DomainObject.Predmet.ProtuStrankaListNazivFormatedOIB_1">
      <item>D. MAGE jednostavno društvo s ograničenom odgovornošću za njegu, održavanje tijela i usluge, OIB 66397103564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D. MAGE jednostavno društvo s ograničenom odgovornošću za njegu, održavanje tijela i usluge</izvorni_sadrzaj>
    <derivirana_varijabla naziv="DomainObject.Predmet.ProtustrankaIDrugi_1">D. MAGE jednostavno društvo s ograničenom odgovornošću za njegu, održavanje tijela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D. MAGE jednostavno društvo s ograničenom odgovornošću za njegu, održavanje tijela i usluge, OIB 66397103564, Pape Ivana Pavla II 36, 21000 Split</izvorni_sadrzaj>
    <derivirana_varijabla naziv="DomainObject.Predmet.ProtustrankaIDrugiAdressOIB_1">D. MAGE jednostavno društvo s ograničenom odgovornošću za njegu, održavanje tijela i usluge, OIB 66397103564, Pape Ivana Pavla II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MAGE jednostavno društvo s ograničenom odgovornošću za njegu, održavanje tijela i usluge</item>
      <item>FINANCIJSKA AGENCIJA, PODRUŽNICA SPLIT</item>
    </izvorni_sadrzaj>
    <derivirana_varijabla naziv="DomainObject.Predmet.SudioniciListNaziv_1">
      <item>D. MAGE jednostavno društvo s ograničenom odgovornošću za njegu, održavanje tijela i usluge</item>
      <item>FINANCIJSKA AGENCIJA, PODRUŽNICA SPLIT</item>
    </derivirana_varijabla>
  </DomainObject.Predmet.SudioniciListNaziv>
  <DomainObject.Predmet.SudioniciListAdressOIB>
    <izvorni_sadrzaj>
      <item>D. MAGE jednostavno društvo s ograničenom odgovornošću za njegu, održavanje tijela i usluge, OIB 66397103564, Pape Ivana Pavla II 36,21000 Split</item>
      <item>FINANCIJSKA AGENCIJA, PODRUŽNICA SPLIT, OIB 85821130368, Mažuranićevo šetalište 24b,21000 Split</item>
    </izvorni_sadrzaj>
    <derivirana_varijabla naziv="DomainObject.Predmet.SudioniciListAdressOIB_1">
      <item>D. MAGE jednostavno društvo s ograničenom odgovornošću za njegu, održavanje tijela i usluge, OIB 66397103564, Pape Ivana Pavla II 36,21000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66397103564</item>
      <item>, OIB 85821130368</item>
    </izvorni_sadrzaj>
    <derivirana_varijabla naziv="DomainObject.Predmet.SudioniciListNazivOIB_1">
      <item>, OIB 66397103564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ED5A0-0F53-4E6A-9C21-E420289BA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4303</properties:Characters>
  <properties:Lines>117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2016-10-19T08:08:00Z</dcterms:created>
  <dc:creator>wsadmin</dc:creator>
  <cp:lastModifiedBy>Goran Radanović</cp:lastModifiedBy>
  <cp:lastPrinted>2016-10-19T11:31:00Z</cp:lastPrinted>
  <dcterms:modified xmlns:xsi="http://www.w3.org/2001/XMLSchema-instance" xsi:type="dcterms:W3CDTF">2016-10-19T11:38:00Z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