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d1f3" w14:paraId="875d1f3" w:rsidRDefault="0046606F" w:rsidP="004F0340" w:rsidR="0046606F" w:rsidRPr="00BB09A3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BB09A3">
      <w:pPr>
        <w:rPr>
          <w:lang w:val="pl-PL"/>
        </w:rPr>
      </w:pPr>
      <w:r w:rsidRPr="00BB09A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BB09A3">
      <w:pPr>
        <w:rPr>
          <w:lang w:val="pl-PL"/>
        </w:rPr>
      </w:pPr>
      <w:r w:rsidRPr="00BB09A3">
        <w:rPr>
          <w:lang w:val="pl-PL"/>
        </w:rPr>
        <w:t>REPUBLIKA HRVATSKA</w:t>
      </w:r>
    </w:p>
    <w:p w:rsidRDefault="004F0340" w:rsidP="004F0340" w:rsidR="004F0340" w:rsidRPr="00BB09A3">
      <w:pPr>
        <w:rPr>
          <w:lang w:val="pl-PL"/>
        </w:rPr>
      </w:pPr>
      <w:r w:rsidRPr="00BB09A3">
        <w:rPr>
          <w:lang w:val="pl-PL"/>
        </w:rPr>
        <w:t>TRGOVAČKI SUD U ZAGREBU</w:t>
      </w:r>
    </w:p>
    <w:p w:rsidRDefault="004F0340" w:rsidP="004F0340" w:rsidR="004F0340" w:rsidRPr="00BB09A3">
      <w:pPr>
        <w:jc w:val="both"/>
        <w:rPr>
          <w:lang w:val="pl-PL"/>
        </w:rPr>
      </w:pPr>
      <w:r w:rsidRPr="00BB09A3">
        <w:t>Zagreb, Amruševa 2/II</w:t>
      </w:r>
      <w:r w:rsidRPr="00BB09A3">
        <w:tab/>
      </w:r>
      <w:r w:rsidRPr="00BB09A3">
        <w:tab/>
      </w:r>
      <w:r w:rsidRPr="00BB09A3">
        <w:rPr>
          <w:lang w:val="pl-PL"/>
        </w:rPr>
        <w:tab/>
      </w:r>
      <w:r w:rsidRPr="00BB09A3">
        <w:rPr>
          <w:lang w:val="pl-PL"/>
        </w:rPr>
        <w:tab/>
      </w:r>
      <w:r w:rsidRPr="00BB09A3">
        <w:rPr>
          <w:lang w:val="pl-PL"/>
        </w:rPr>
        <w:tab/>
      </w:r>
      <w:r w:rsidRPr="00BB09A3">
        <w:rPr>
          <w:lang w:val="pl-PL"/>
        </w:rPr>
        <w:tab/>
      </w:r>
      <w:r w:rsidRPr="00BB09A3">
        <w:rPr>
          <w:lang w:val="pl-PL"/>
        </w:rPr>
        <w:tab/>
      </w:r>
    </w:p>
    <w:p w:rsidRDefault="004F0340" w:rsidP="004F0340" w:rsidR="004F0340" w:rsidRPr="00BB09A3">
      <w:pPr>
        <w:jc w:val="both"/>
        <w:rPr>
          <w:lang w:val="pt-BR"/>
        </w:rPr>
      </w:pPr>
    </w:p>
    <w:p w:rsidRDefault="00E44012" w:rsidP="004F0340" w:rsidR="001B4324" w:rsidRPr="00BB09A3">
      <w:pPr>
        <w:jc w:val="center"/>
        <w:rPr>
          <w:lang w:val="pt-BR"/>
        </w:rPr>
      </w:pPr>
      <w:r w:rsidRPr="00BB09A3">
        <w:rPr>
          <w:lang w:val="pt-BR"/>
        </w:rPr>
        <w:t>U  I M E  R E P U B L I K E  H R V A T S K E</w:t>
      </w:r>
    </w:p>
    <w:p w:rsidRDefault="004F0340" w:rsidP="004F0340" w:rsidR="004F0340" w:rsidRPr="00BB09A3">
      <w:pPr>
        <w:jc w:val="center"/>
        <w:rPr>
          <w:lang w:val="pt-BR"/>
        </w:rPr>
      </w:pPr>
      <w:r w:rsidRPr="00BB09A3">
        <w:rPr>
          <w:lang w:val="pt-BR"/>
        </w:rPr>
        <w:t>R J E Š E N J E</w:t>
      </w:r>
    </w:p>
    <w:p w:rsidRDefault="00DC762F" w:rsidP="00DC762F" w:rsidR="00DC762F" w:rsidRPr="00BB09A3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995879" w:rsidP="00995879" w:rsidR="00995879" w:rsidRPr="00BB09A3">
      <w:pPr>
        <w:ind w:firstLine="708" w:right="-283"/>
        <w:jc w:val="both"/>
      </w:pPr>
      <w:r w:rsidRPr="00BB09A3">
        <w:rPr>
          <w:bCs/>
        </w:rPr>
        <w:t>Trgovački sud u Zagrebu, p</w:t>
      </w:r>
      <w:r w:rsidRPr="00BB09A3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E160D9">
        <w:t xml:space="preserve">VADA d.o.o. u stečaju, </w:t>
      </w:r>
      <w:r w:rsidR="00E160D9" w:rsidRPr="009A33A2">
        <w:t>Vrbovec, Marenića 34, OIB: 15055446968</w:t>
      </w:r>
      <w:r w:rsidR="00BB09A3" w:rsidRPr="00BB09A3">
        <w:t>,</w:t>
      </w:r>
      <w:r w:rsidRPr="00BB09A3">
        <w:t xml:space="preserve"> dana </w:t>
      </w:r>
      <w:r w:rsidR="00E160D9">
        <w:t>24</w:t>
      </w:r>
      <w:r w:rsidR="00EF19B4" w:rsidRPr="00BB09A3">
        <w:t>.</w:t>
      </w:r>
      <w:r w:rsidRPr="00BB09A3">
        <w:t xml:space="preserve"> listopada 2018. godine</w:t>
      </w:r>
    </w:p>
    <w:p w:rsidRDefault="00995879" w:rsidP="00B23738" w:rsidR="00995879" w:rsidRPr="00BB09A3">
      <w:pPr>
        <w:jc w:val="center"/>
      </w:pPr>
    </w:p>
    <w:p w:rsidRDefault="00B23738" w:rsidP="00B23738" w:rsidR="00B23738" w:rsidRPr="00BB09A3">
      <w:pPr>
        <w:jc w:val="center"/>
      </w:pPr>
      <w:r w:rsidRPr="00BB09A3">
        <w:t>r i j e š i o  j e</w:t>
      </w:r>
    </w:p>
    <w:p w:rsidRDefault="00DE4612" w:rsidP="00B23738" w:rsidR="00DE4612" w:rsidRPr="00BB09A3">
      <w:pPr>
        <w:jc w:val="center"/>
      </w:pPr>
    </w:p>
    <w:p w:rsidRDefault="00DE4612" w:rsidP="009D7D73" w:rsidR="00DE4612" w:rsidRPr="00BB09A3">
      <w:pPr>
        <w:ind w:right="-2"/>
        <w:jc w:val="both"/>
      </w:pPr>
      <w:r w:rsidRPr="00BB09A3">
        <w:tab/>
        <w:t xml:space="preserve">1. Obustavlja se i zaključuje stečajni postupak nad dužnikom </w:t>
      </w:r>
      <w:r w:rsidR="00E160D9">
        <w:t xml:space="preserve">VADA d.o.o. u stečaju, </w:t>
      </w:r>
      <w:r w:rsidR="00E160D9" w:rsidRPr="009A33A2">
        <w:t>Vrbovec, Marenića 34, OIB: 15055446968</w:t>
      </w:r>
      <w:r w:rsidR="008C758F" w:rsidRPr="00BB09A3">
        <w:t>, zbog nedostatnosti mase za pokriće troškova stečajnog postupka</w:t>
      </w:r>
      <w:r w:rsidR="00074995" w:rsidRPr="00BB09A3">
        <w:t>, temeljem odredbe čl. 293</w:t>
      </w:r>
      <w:r w:rsidR="008D0A8E" w:rsidRPr="00BB09A3">
        <w:t xml:space="preserve"> </w:t>
      </w:r>
      <w:r w:rsidR="00074995" w:rsidRPr="00BB09A3">
        <w:t>stavka 1 SZ-a (NN 71/15, NN 104/17)</w:t>
      </w:r>
      <w:r w:rsidR="009F304A" w:rsidRPr="00BB09A3">
        <w:t>.</w:t>
      </w:r>
    </w:p>
    <w:p w:rsidRDefault="00D00EE1" w:rsidP="009D7D73" w:rsidR="007A46A5" w:rsidRPr="00BB09A3">
      <w:pPr>
        <w:ind w:firstLine="720" w:right="-2"/>
        <w:jc w:val="both"/>
      </w:pPr>
      <w:r w:rsidRPr="00BB09A3">
        <w:t>2</w:t>
      </w:r>
      <w:r w:rsidR="007A46A5" w:rsidRPr="00BB09A3">
        <w:t xml:space="preserve">. </w:t>
      </w:r>
      <w:r w:rsidR="0017174D" w:rsidRPr="00BB09A3">
        <w:t xml:space="preserve"> Ovo rješenje objavit će se na e-O</w:t>
      </w:r>
      <w:r w:rsidR="007A46A5" w:rsidRPr="00BB09A3">
        <w:t>glasnoj ploči suda.</w:t>
      </w:r>
    </w:p>
    <w:p w:rsidRDefault="0017174D" w:rsidP="00114723" w:rsidR="007A46A5" w:rsidRPr="00BB09A3">
      <w:pPr>
        <w:ind w:firstLine="720" w:right="-2"/>
        <w:jc w:val="both"/>
      </w:pPr>
      <w:r w:rsidRPr="00BB09A3">
        <w:t xml:space="preserve">3. </w:t>
      </w:r>
      <w:r w:rsidR="00D00EE1" w:rsidRPr="00BB09A3">
        <w:t>Rješenje će se nakon pravomoćnosti dostaviti sudskom registru radi brisanja  stečajnog dužnika.</w:t>
      </w:r>
    </w:p>
    <w:p w:rsidRDefault="007A46A5" w:rsidP="007A46A5" w:rsidR="007A46A5" w:rsidRPr="00BB09A3">
      <w:pPr>
        <w:jc w:val="center"/>
      </w:pPr>
      <w:r w:rsidRPr="00BB09A3">
        <w:t xml:space="preserve">Obrazloženje </w:t>
      </w:r>
    </w:p>
    <w:p w:rsidRDefault="007A46A5" w:rsidP="007A46A5" w:rsidR="007A46A5" w:rsidRPr="00BB09A3">
      <w:pPr>
        <w:jc w:val="center"/>
      </w:pPr>
    </w:p>
    <w:p w:rsidRDefault="007A46A5" w:rsidP="00D977A3" w:rsidR="0061133C" w:rsidRPr="00BB09A3">
      <w:pPr>
        <w:jc w:val="both"/>
      </w:pPr>
      <w:r w:rsidRPr="00BB09A3">
        <w:tab/>
        <w:t xml:space="preserve">U ovom stečajnom postupku stečajni upravitelj </w:t>
      </w:r>
      <w:r w:rsidR="003B6F17" w:rsidRPr="00BB09A3">
        <w:t xml:space="preserve">predložio </w:t>
      </w:r>
      <w:r w:rsidR="008D0A8E" w:rsidRPr="00BB09A3">
        <w:t>je obustavu i zaključenje</w:t>
      </w:r>
      <w:r w:rsidR="003B6F17" w:rsidRPr="00BB09A3">
        <w:t xml:space="preserve"> stečajn</w:t>
      </w:r>
      <w:r w:rsidR="008D0A8E" w:rsidRPr="00BB09A3">
        <w:t>og postupka</w:t>
      </w:r>
      <w:r w:rsidR="003B6F17" w:rsidRPr="00BB09A3">
        <w:t xml:space="preserve"> zbog nedostatnosti mase za pokriće </w:t>
      </w:r>
      <w:r w:rsidR="005F7CF9" w:rsidRPr="00BB09A3">
        <w:t xml:space="preserve">troškova </w:t>
      </w:r>
      <w:r w:rsidR="003B6F17" w:rsidRPr="00BB09A3">
        <w:t>stečajnog postupka.</w:t>
      </w:r>
    </w:p>
    <w:p w:rsidRDefault="0061133C" w:rsidP="0061133C" w:rsidR="0061133C" w:rsidRPr="00BB09A3">
      <w:pPr>
        <w:jc w:val="both"/>
      </w:pPr>
      <w:r w:rsidRPr="00BB09A3">
        <w:tab/>
        <w:t xml:space="preserve">Rješenjem ovog suda, broj gornji, od </w:t>
      </w:r>
      <w:r w:rsidR="003E24D7">
        <w:t>18. rujna</w:t>
      </w:r>
      <w:r w:rsidRPr="00BB09A3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BB09A3">
      <w:pPr>
        <w:ind w:firstLine="684"/>
        <w:jc w:val="both"/>
      </w:pPr>
      <w:r w:rsidRPr="00BB09A3">
        <w:t>S obzirom na navedeno, temeljem odredbe čl. 293 stavka 1 SZ-a (NN 71/15, NN 104/17), valjalo je riješiti kao u izreci.</w:t>
      </w:r>
    </w:p>
    <w:p w:rsidRDefault="0017174D" w:rsidP="0061133C" w:rsidR="0017174D" w:rsidRPr="00BB09A3">
      <w:pPr>
        <w:jc w:val="both"/>
      </w:pPr>
    </w:p>
    <w:p w:rsidRDefault="00E5504B" w:rsidP="00E5504B" w:rsidR="004E3A48" w:rsidRPr="00BB09A3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BB09A3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BB09A3">
        <w:rPr>
          <w:rFonts w:hAnsi="Times New Roman" w:ascii="Times New Roman"/>
          <w:sz w:val="24"/>
          <w:szCs w:val="24"/>
        </w:rPr>
        <w:t>Zagreb</w:t>
      </w:r>
      <w:r w:rsidRPr="00BB09A3">
        <w:rPr>
          <w:rFonts w:hAnsi="Times New Roman" w:ascii="Times New Roman"/>
          <w:sz w:val="24"/>
          <w:szCs w:val="24"/>
        </w:rPr>
        <w:t>u</w:t>
      </w:r>
      <w:r w:rsidR="004E3A48" w:rsidRPr="00BB09A3">
        <w:rPr>
          <w:rFonts w:hAnsi="Times New Roman" w:ascii="Times New Roman"/>
          <w:sz w:val="24"/>
          <w:szCs w:val="24"/>
        </w:rPr>
        <w:t xml:space="preserve">, </w:t>
      </w:r>
      <w:r w:rsidR="003E24D7">
        <w:rPr>
          <w:rFonts w:hAnsi="Times New Roman" w:ascii="Times New Roman"/>
          <w:sz w:val="24"/>
          <w:szCs w:val="24"/>
        </w:rPr>
        <w:t>24</w:t>
      </w:r>
      <w:r w:rsidR="00786972" w:rsidRPr="00BB09A3">
        <w:rPr>
          <w:rFonts w:hAnsi="Times New Roman" w:ascii="Times New Roman"/>
          <w:sz w:val="24"/>
          <w:szCs w:val="24"/>
        </w:rPr>
        <w:t>. listopada</w:t>
      </w:r>
      <w:r w:rsidR="00EA7BCA" w:rsidRPr="00BB09A3">
        <w:rPr>
          <w:rFonts w:hAnsi="Times New Roman" w:ascii="Times New Roman"/>
          <w:sz w:val="24"/>
          <w:szCs w:val="24"/>
        </w:rPr>
        <w:t xml:space="preserve"> </w:t>
      </w:r>
      <w:r w:rsidR="006A5EE0" w:rsidRPr="00BB09A3">
        <w:rPr>
          <w:rFonts w:hAnsi="Times New Roman" w:ascii="Times New Roman"/>
          <w:sz w:val="24"/>
          <w:szCs w:val="24"/>
        </w:rPr>
        <w:t>2018</w:t>
      </w:r>
      <w:r w:rsidR="00EA7BCA" w:rsidRPr="00BB09A3">
        <w:rPr>
          <w:rFonts w:hAnsi="Times New Roman" w:ascii="Times New Roman"/>
          <w:sz w:val="24"/>
          <w:szCs w:val="24"/>
        </w:rPr>
        <w:t>.</w:t>
      </w:r>
      <w:r w:rsidR="0062612A" w:rsidRPr="00BB09A3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BB09A3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705A65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BB09A3">
        <w:rPr>
          <w:rFonts w:hAnsi="Times New Roman" w:ascii="Times New Roman"/>
          <w:sz w:val="24"/>
          <w:szCs w:val="24"/>
        </w:rPr>
        <w:tab/>
      </w:r>
      <w:r w:rsidRPr="00BB09A3">
        <w:rPr>
          <w:rFonts w:hAnsi="Times New Roman" w:ascii="Times New Roman"/>
          <w:sz w:val="24"/>
          <w:szCs w:val="24"/>
        </w:rPr>
        <w:tab/>
      </w:r>
      <w:r w:rsidRPr="00705A65">
        <w:rPr>
          <w:rFonts w:hAnsi="Times New Roman" w:ascii="Times New Roman"/>
          <w:sz w:val="24"/>
          <w:szCs w:val="24"/>
        </w:rPr>
        <w:tab/>
      </w:r>
      <w:r w:rsidRPr="00705A65">
        <w:rPr>
          <w:rFonts w:hAnsi="Times New Roman" w:ascii="Times New Roman"/>
          <w:sz w:val="24"/>
          <w:szCs w:val="24"/>
        </w:rPr>
        <w:tab/>
      </w:r>
      <w:r w:rsidRPr="00705A65">
        <w:rPr>
          <w:rFonts w:hAnsi="Times New Roman" w:ascii="Times New Roman"/>
          <w:sz w:val="24"/>
          <w:szCs w:val="24"/>
        </w:rPr>
        <w:tab/>
      </w:r>
      <w:r w:rsidRPr="00705A65">
        <w:rPr>
          <w:rFonts w:hAnsi="Times New Roman" w:ascii="Times New Roman"/>
          <w:sz w:val="24"/>
          <w:szCs w:val="24"/>
        </w:rPr>
        <w:tab/>
      </w:r>
      <w:r w:rsidRPr="00705A65">
        <w:rPr>
          <w:rFonts w:hAnsi="Times New Roman" w:ascii="Times New Roman"/>
          <w:sz w:val="24"/>
          <w:szCs w:val="24"/>
        </w:rPr>
        <w:tab/>
      </w:r>
      <w:r w:rsidRPr="00705A65">
        <w:rPr>
          <w:rFonts w:hAnsi="Times New Roman" w:ascii="Times New Roman"/>
          <w:sz w:val="24"/>
          <w:szCs w:val="24"/>
        </w:rPr>
        <w:tab/>
      </w:r>
      <w:r w:rsidRPr="00705A65">
        <w:rPr>
          <w:rFonts w:hAnsi="Times New Roman" w:ascii="Times New Roman"/>
          <w:sz w:val="24"/>
          <w:szCs w:val="24"/>
        </w:rPr>
        <w:tab/>
      </w:r>
      <w:r w:rsidR="0062612A" w:rsidRPr="00705A65">
        <w:rPr>
          <w:rFonts w:hAnsi="Times New Roman" w:ascii="Times New Roman"/>
          <w:sz w:val="24"/>
          <w:szCs w:val="24"/>
        </w:rPr>
        <w:t xml:space="preserve">      </w:t>
      </w:r>
      <w:r w:rsidR="00E5504B" w:rsidRPr="00705A65">
        <w:rPr>
          <w:rFonts w:hAnsi="Times New Roman" w:ascii="Times New Roman"/>
          <w:sz w:val="24"/>
          <w:szCs w:val="24"/>
        </w:rPr>
        <w:t xml:space="preserve"> </w:t>
      </w:r>
      <w:r w:rsidR="00114723" w:rsidRPr="00705A65">
        <w:rPr>
          <w:rFonts w:hAnsi="Times New Roman" w:ascii="Times New Roman"/>
          <w:sz w:val="24"/>
          <w:szCs w:val="24"/>
        </w:rPr>
        <w:t xml:space="preserve">    </w:t>
      </w:r>
      <w:r w:rsidRPr="00705A65">
        <w:rPr>
          <w:rFonts w:hAnsi="Times New Roman" w:ascii="Times New Roman"/>
          <w:sz w:val="24"/>
          <w:szCs w:val="24"/>
        </w:rPr>
        <w:t>SUD</w:t>
      </w:r>
      <w:r w:rsidR="004E3A48" w:rsidRPr="00705A65">
        <w:rPr>
          <w:rFonts w:hAnsi="Times New Roman" w:ascii="Times New Roman"/>
          <w:sz w:val="24"/>
          <w:szCs w:val="24"/>
        </w:rPr>
        <w:t>AC:</w:t>
      </w:r>
    </w:p>
    <w:p w:rsidRDefault="00705A65" w:rsidP="00E53D3D" w:rsidR="00705A65" w:rsidRPr="00705A65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705A65">
        <w:rPr>
          <w:rFonts w:hAnsi="Times New Roman" w:ascii="Times New Roman"/>
          <w:sz w:val="24"/>
          <w:szCs w:val="24"/>
        </w:rPr>
        <w:tab/>
      </w:r>
      <w:r w:rsidRPr="00705A65">
        <w:rPr>
          <w:rFonts w:hAnsi="Times New Roman" w:ascii="Times New Roman"/>
          <w:sz w:val="24"/>
          <w:szCs w:val="24"/>
        </w:rPr>
        <w:tab/>
      </w:r>
      <w:r w:rsidRPr="00705A65">
        <w:rPr>
          <w:rFonts w:hAnsi="Times New Roman" w:ascii="Times New Roman"/>
          <w:sz w:val="24"/>
          <w:szCs w:val="24"/>
        </w:rPr>
        <w:tab/>
      </w:r>
      <w:r w:rsidR="004E3A48" w:rsidRPr="00705A65">
        <w:rPr>
          <w:rFonts w:hAnsi="Times New Roman" w:ascii="Times New Roman"/>
          <w:sz w:val="24"/>
          <w:szCs w:val="24"/>
        </w:rPr>
        <w:tab/>
      </w:r>
      <w:r w:rsidR="004E3A48" w:rsidRPr="00705A65">
        <w:rPr>
          <w:rFonts w:hAnsi="Times New Roman" w:ascii="Times New Roman"/>
          <w:sz w:val="24"/>
          <w:szCs w:val="24"/>
        </w:rPr>
        <w:tab/>
      </w:r>
      <w:r w:rsidR="004E3A48" w:rsidRPr="00705A65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705A65">
        <w:rPr>
          <w:rFonts w:hAnsi="Times New Roman" w:ascii="Times New Roman"/>
          <w:sz w:val="24"/>
          <w:szCs w:val="24"/>
        </w:rPr>
        <w:t>Sremac Šoštar</w:t>
      </w:r>
      <w:r w:rsidRPr="00705A65">
        <w:rPr>
          <w:rFonts w:hAnsi="Times New Roman" w:ascii="Times New Roman"/>
        </w:rPr>
        <w:t>,v.r.</w:t>
      </w:r>
    </w:p>
    <w:p w:rsidRDefault="00705A65" w:rsidP="00705A65" w:rsidR="00705A65" w:rsidRPr="00705A65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705A65">
        <w:rPr>
          <w:rFonts w:hAnsi="Times New Roman" w:ascii="Times New Roman"/>
          <w:sz w:val="24"/>
          <w:szCs w:val="24"/>
        </w:rPr>
        <w:t>Za točnost otpravka</w:t>
      </w:r>
    </w:p>
    <w:p w:rsidRDefault="00705A65" w:rsidP="00705A65" w:rsidR="004E3A48" w:rsidRPr="00705A65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705A65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705A65">
      <w:pPr>
        <w:rPr>
          <w:u w:val="single"/>
        </w:rPr>
      </w:pPr>
    </w:p>
    <w:p w:rsidRDefault="00114723" w:rsidP="004E3A48" w:rsidR="00114723" w:rsidRPr="00BB09A3">
      <w:pPr>
        <w:rPr>
          <w:u w:val="single"/>
        </w:rPr>
      </w:pPr>
    </w:p>
    <w:p w:rsidRDefault="00BB09A3" w:rsidP="004E3A48" w:rsidR="00BB09A3">
      <w:pPr>
        <w:rPr>
          <w:u w:val="single"/>
        </w:rPr>
      </w:pPr>
    </w:p>
    <w:p w:rsidRDefault="00BB09A3" w:rsidP="004E3A48" w:rsidR="00BB09A3">
      <w:pPr>
        <w:rPr>
          <w:u w:val="single"/>
        </w:rPr>
      </w:pPr>
    </w:p>
    <w:p w:rsidRDefault="00BB09A3" w:rsidP="004E3A48" w:rsidR="00BB09A3">
      <w:pPr>
        <w:rPr>
          <w:u w:val="single"/>
        </w:rPr>
      </w:pPr>
    </w:p>
    <w:p w:rsidRDefault="003E24D7" w:rsidP="004E3A48" w:rsidR="003E24D7">
      <w:pPr>
        <w:rPr>
          <w:u w:val="single"/>
        </w:rPr>
      </w:pPr>
    </w:p>
    <w:p w:rsidRDefault="003E24D7" w:rsidP="004E3A48" w:rsidR="003E24D7">
      <w:pPr>
        <w:rPr>
          <w:u w:val="single"/>
        </w:rPr>
      </w:pPr>
    </w:p>
    <w:p w:rsidRDefault="004E3A48" w:rsidP="004E3A48" w:rsidR="004E3A48" w:rsidRPr="00BB09A3">
      <w:r w:rsidRPr="00BB09A3">
        <w:rPr>
          <w:u w:val="single"/>
        </w:rPr>
        <w:t>POUKA O PRAVNOM LIJEKU</w:t>
      </w:r>
      <w:r w:rsidRPr="00BB09A3">
        <w:t xml:space="preserve">: </w:t>
      </w:r>
    </w:p>
    <w:p w:rsidRDefault="004E3A48" w:rsidP="004E3A48" w:rsidR="004E3A48" w:rsidRPr="00BB09A3">
      <w:pPr>
        <w:jc w:val="both"/>
      </w:pPr>
      <w:r w:rsidRPr="00BB09A3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BB09A3">
      <w:pPr>
        <w:jc w:val="both"/>
      </w:pPr>
    </w:p>
    <w:p w:rsidRDefault="00C91C62" w:rsidP="00705A65" w:rsidR="00C91C62" w:rsidRPr="00BB09A3"/>
    <w:sectPr w:rsidSect="0046606F" w:rsidR="00C91C62" w:rsidRPr="00BB09A3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A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E160D9">
      <w:t>6923/16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E160D9">
          <w:t>6923/16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57E1"/>
    <w:rsid w:val="00341301"/>
    <w:rsid w:val="00341385"/>
    <w:rsid w:val="00341707"/>
    <w:rsid w:val="00351F0B"/>
    <w:rsid w:val="00361DA0"/>
    <w:rsid w:val="00364C89"/>
    <w:rsid w:val="003870E1"/>
    <w:rsid w:val="003B1330"/>
    <w:rsid w:val="003B6F17"/>
    <w:rsid w:val="003D530D"/>
    <w:rsid w:val="003E24D7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E77"/>
    <w:rsid w:val="00566E92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05A65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B09A3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977A3"/>
    <w:rsid w:val="00DA0774"/>
    <w:rsid w:val="00DA3B30"/>
    <w:rsid w:val="00DC5C9A"/>
    <w:rsid w:val="00DC75B2"/>
    <w:rsid w:val="00DC762F"/>
    <w:rsid w:val="00DD4B57"/>
    <w:rsid w:val="00DE4612"/>
    <w:rsid w:val="00DE7A1B"/>
    <w:rsid w:val="00E160D9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EF04B8"/>
    <w:rsid w:val="00EF19B4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705A65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705A65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6923</izvorni_sadrzaj>
    <derivirana_varijabla naziv="DomainObject.Predmet.Broj_1">6923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St-6923/2016</izvorni_sadrzaj>
    <derivirana_varijabla naziv="DomainObject.Predmet.OznakaBroj_1">St-6923/2016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VADA, d.o.o. zastupanog po punomoćniku Vladimir Hunjed</izvorni_sadrzaj>
    <derivirana_varijabla naziv="DomainObject.Predmet.ProtustrankaFormated_1">  VADA, d.o.o. zastupanog po punomoćniku Vladimir Hunjed</derivirana_varijabla>
  </DomainObject.Predmet.ProtustrankaFormated>
  <DomainObject.Predmet.ProtustrankaFormatedOIB>
    <izvorni_sadrzaj>  VADA, d.o.o., OIB 15055446968 zastupanog po punomoćniku Vladimir Hunjed</izvorni_sadrzaj>
    <derivirana_varijabla naziv="DomainObject.Predmet.ProtustrankaFormatedOIB_1">  VADA, d.o.o., OIB 15055446968 zastupanog po punomoćniku Vladimir Hunjed</derivirana_varijabla>
  </DomainObject.Predmet.ProtustrankaFormatedOIB>
  <DomainObject.Predmet.ProtustrankaFormatedWithAdress>
    <izvorni_sadrzaj> VADA, d.o.o., Marenić 34, 10340 Vrbovec zastupanog po punomoćniku Vladimir Hunjed</izvorni_sadrzaj>
    <derivirana_varijabla naziv="DomainObject.Predmet.ProtustrankaFormatedWithAdress_1"> VADA, d.o.o., Marenić 34, 10340 Vrbovec zastupanog po punomoćniku Vladimir Hunjed</derivirana_varijabla>
  </DomainObject.Predmet.ProtustrankaFormatedWithAdress>
  <DomainObject.Predmet.ProtustrankaFormatedWithAdressOIB>
    <izvorni_sadrzaj> VADA, d.o.o., OIB 15055446968, Marenić 34, 10340 Vrbovec zastupanog po punomoćniku Vladimir Hunjed</izvorni_sadrzaj>
    <derivirana_varijabla naziv="DomainObject.Predmet.ProtustrankaFormatedWithAdressOIB_1"> VADA, d.o.o., OIB 15055446968, Marenić 34, 10340 Vrbovec zastupanog po punomoćniku Vladimir Hunjed</derivirana_varijabla>
  </DomainObject.Predmet.ProtustrankaFormatedWithAdressOIB>
  <DomainObject.Predmet.ProtustrankaWithAdress>
    <izvorni_sadrzaj>VADA, d.o.o. Marenić 34, 10340 Vrbovec</izvorni_sadrzaj>
    <derivirana_varijabla naziv="DomainObject.Predmet.ProtustrankaWithAdress_1">VADA, d.o.o. Marenić 34, 10340 Vrbovec</derivirana_varijabla>
  </DomainObject.Predmet.ProtustrankaWithAdress>
  <DomainObject.Predmet.ProtustrankaWithAdressOIB>
    <izvorni_sadrzaj>VADA, d.o.o., OIB 15055446968, Marenić 34, 10340 Vrbovec</izvorni_sadrzaj>
    <derivirana_varijabla naziv="DomainObject.Predmet.ProtustrankaWithAdressOIB_1">VADA, d.o.o., OIB 15055446968, Marenić 34, 10340 Vrbovec</derivirana_varijabla>
  </DomainObject.Predmet.ProtustrankaWithAdressOIB>
  <DomainObject.Predmet.ProtustrankaNazivFormated>
    <izvorni_sadrzaj>VADA, d.o.o.</izvorni_sadrzaj>
    <derivirana_varijabla naziv="DomainObject.Predmet.ProtustrankaNazivFormated_1">VADA, d.o.o.</derivirana_varijabla>
  </DomainObject.Predmet.ProtustrankaNazivFormated>
  <DomainObject.Predmet.ProtustrankaNazivFormatedOIB>
    <izvorni_sadrzaj>VADA, d.o.o., OIB 15055446968</izvorni_sadrzaj>
    <derivirana_varijabla naziv="DomainObject.Predmet.ProtustrankaNazivFormatedOIB_1">VADA, d.o.o., OIB 15055446968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br 1, 10000 Zagreb; RH MF Porezna uprava zastupanog po punomoćniku ŽDO u Velikoj Gorici</izvorni_sadrzaj>
    <derivirana_varijabla naziv="DomainObject.Predmet.StrankaFormatedWithAdress_1"> FINA Regionalni centar Zagreb, Trg svibanjskih žrtava 1995. br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br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br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br 1,10000 Zagreb,RH MF Porezna uprava </izvorni_sadrzaj>
    <derivirana_varijabla naziv="DomainObject.Predmet.StrankaWithAdress_1">FINA Regionalni centar Zagreb Trg svibanjskih žrtava 1995. br 1,10000 Zagreb,RH MF Porezna uprava </derivirana_varijabla>
  </DomainObject.Predmet.StrankaWithAdress>
  <DomainObject.Predmet.StrankaWithAdressOIB>
    <izvorni_sadrzaj>FINA Regionalni centar Zagreb, OIB 85821130368, Trg svibanjskih žrtava 1995. br 1,10000 Zagreb,RH MF Porezna uprava, OIB 18683136487</izvorni_sadrzaj>
    <derivirana_varijabla naziv="DomainObject.Predmet.StrankaWithAdressOIB_1">FINA Regionalni centar Zagreb, OIB 85821130368, Trg svibanjskih žrtava 1995. br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br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br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VADA, d.o.o. zastupanog po punomoćniku Vladimir Hunjed</item>
    </izvorni_sadrzaj>
    <derivirana_varijabla naziv="DomainObject.Predmet.ProtuStrankaListFormated_1">
      <item>VADA, d.o.o. zastupanog po punomoćniku Vladimir Hunjed</item>
    </derivirana_varijabla>
  </DomainObject.Predmet.ProtuStrankaListFormated>
  <DomainObject.Predmet.ProtuStrankaListFormatedOIB>
    <izvorni_sadrzaj>
      <item>VADA, d.o.o., OIB 15055446968 zastupanog po punomoćniku Vladimir Hunjed</item>
    </izvorni_sadrzaj>
    <derivirana_varijabla naziv="DomainObject.Predmet.ProtuStrankaListFormatedOIB_1">
      <item>VADA, d.o.o., OIB 15055446968 zastupanog po punomoćniku Vladimir Hunjed</item>
    </derivirana_varijabla>
  </DomainObject.Predmet.ProtuStrankaListFormatedOIB>
  <DomainObject.Predmet.ProtuStrankaListFormatedWithAdress>
    <izvorni_sadrzaj>
      <item>VADA, d.o.o., Marenić 34, 10340 Vrbovec zastupanog po punomoćniku Vladimir Hunjed</item>
    </izvorni_sadrzaj>
    <derivirana_varijabla naziv="DomainObject.Predmet.ProtuStrankaListFormatedWithAdress_1">
      <item>VADA, d.o.o., Marenić 34, 10340 Vrbovec zastupanog po punomoćniku Vladimir Hunjed</item>
    </derivirana_varijabla>
  </DomainObject.Predmet.ProtuStrankaListFormatedWithAdress>
  <DomainObject.Predmet.ProtuStrankaListFormatedWithAdressOIB>
    <izvorni_sadrzaj>
      <item>VADA, d.o.o., OIB 15055446968, Marenić 34, 10340 Vrbovec zastupanog po punomoćniku Vladimir Hunjed</item>
    </izvorni_sadrzaj>
    <derivirana_varijabla naziv="DomainObject.Predmet.ProtuStrankaListFormatedWithAdressOIB_1">
      <item>VADA, d.o.o., OIB 15055446968, Marenić 34, 10340 Vrbovec zastupanog po punomoćniku Vladimir Hunjed</item>
    </derivirana_varijabla>
  </DomainObject.Predmet.ProtuStrankaListFormatedWithAdressOIB>
  <DomainObject.Predmet.ProtuStrankaListNazivFormated>
    <izvorni_sadrzaj>
      <item>VADA, d.o.o.</item>
    </izvorni_sadrzaj>
    <derivirana_varijabla naziv="DomainObject.Predmet.ProtuStrankaListNazivFormated_1">
      <item>VADA, d.o.o.</item>
    </derivirana_varijabla>
  </DomainObject.Predmet.ProtuStrankaListNazivFormated>
  <DomainObject.Predmet.ProtuStrankaListNazivFormatedOIB>
    <izvorni_sadrzaj>
      <item>VADA, d.o.o., OIB 15055446968</item>
    </izvorni_sadrzaj>
    <derivirana_varijabla naziv="DomainObject.Predmet.ProtuStrankaListNazivFormatedOIB_1">
      <item>VADA, d.o.o., OIB 15055446968</item>
    </derivirana_varijabla>
  </DomainObject.Predmet.ProtuStrankaListNazivFormatedOIB>
  <DomainObject.Predmet.OstaliListFormated>
    <izvorni_sadrzaj>
      <item>Vladimir Hunjed punomoćnik sudionika u postupku VADA, d.o.o.</item>
      <item>ŽDO u Velikoj Gorici punomoćnik sudionika u postupku RH MF Porezna uprava</item>
      <item>Anton Sučić</item>
    </izvorni_sadrzaj>
    <derivirana_varijabla naziv="DomainObject.Predmet.OstaliListFormated_1">
      <item>Vladimir Hunjed punomoćnik sudionika u postupku VADA, d.o.o.</item>
      <item>ŽDO u Velikoj Gorici punomoćnik sudionika u postupku RH MF Porezna uprava</item>
      <item>Anton Sučić</item>
    </derivirana_varijabla>
  </DomainObject.Predmet.OstaliListFormated>
  <DomainObject.Predmet.OstaliListFormatedOIB>
    <izvorni_sadrzaj>
      <item>Vladimir Hunjed, OIB 87016190921 punomoćnik sudionika u postupku VADA, d.o.o.</item>
      <item>ŽDO u Velikoj Gorici, OIB 96292040276 punomoćnik sudionika u postupku RH MF Porezna uprava</item>
      <item>Anton Sučić, OIB 07662399190</item>
    </izvorni_sadrzaj>
    <derivirana_varijabla naziv="DomainObject.Predmet.OstaliListFormatedOIB_1">
      <item>Vladimir Hunjed, OIB 87016190921 punomoćnik sudionika u postupku VADA, d.o.o.</item>
      <item>ŽDO u Velikoj Gorici, OIB 96292040276 punomoćnik sudionika u postupku RH MF Porezna uprava</item>
      <item>Anton Sučić, OIB 07662399190</item>
    </derivirana_varijabla>
  </DomainObject.Predmet.OstaliListFormatedOIB>
  <DomainObject.Predmet.OstaliListFormatedWithAdress>
    <izvorni_sadrzaj>
      <item>Vladimir Hunjed, Marenić 34, 10340 Marenić punomoćnik sudionika u postupku VADA, d.o.o.</item>
      <item>ŽDO u Velikoj Gorici, Trg kralja Tomislava 36, 10410 Velika Gorica punomoćnik sudionika u postupku RH MF Porezna uprava</item>
      <item>Anton Sučić, Petrinjska 14, 10000 Zagreb</item>
    </izvorni_sadrzaj>
    <derivirana_varijabla naziv="DomainObject.Predmet.OstaliListFormatedWithAdress_1">
      <item>Vladimir Hunjed, Marenić 34, 10340 Marenić punomoćnik sudionika u postupku VADA, d.o.o.</item>
      <item>ŽDO u Velikoj Gorici, Trg kralja Tomislava 36, 10410 Velika Gorica punomoćnik sudionika u postupku RH MF Porezna uprava</item>
      <item>Anton Sučić, Petrinjska 14, 10000 Zagreb</item>
    </derivirana_varijabla>
  </DomainObject.Predmet.OstaliListFormatedWithAdress>
  <DomainObject.Predmet.OstaliListFormatedWithAdressOIB>
    <izvorni_sadrzaj>
      <item>Vladimir Hunjed, OIB 87016190921, Marenić 34, 10340 Marenić punomoćnik sudionika u postupku VADA, d.o.o.</item>
      <item>ŽDO u Velikoj Gorici, OIB 96292040276, Trg kralja Tomislava 36, 10410 Velika Gorica punomoćnik sudionika u postupku RH MF Porezna uprava</item>
      <item>Anton Sučić, OIB 07662399190, Petrinjska 14, 10000 Zagreb</item>
    </izvorni_sadrzaj>
    <derivirana_varijabla naziv="DomainObject.Predmet.OstaliListFormatedWithAdressOIB_1">
      <item>Vladimir Hunjed, OIB 87016190921, Marenić 34, 10340 Marenić punomoćnik sudionika u postupku VADA, d.o.o.</item>
      <item>ŽDO u Velikoj Gorici, OIB 96292040276, Trg kralja Tomislava 36, 10410 Velika Gorica punomoćnik sudionika u postupku RH MF Porezna uprava</item>
      <item>Anton Sučić, OIB 07662399190, Petrinjska 14, 10000 Zagreb</item>
    </derivirana_varijabla>
  </DomainObject.Predmet.OstaliListFormatedWithAdressOIB>
  <DomainObject.Predmet.OstaliListNazivFormated>
    <izvorni_sadrzaj>
      <item>Vladimir Hunjed</item>
      <item>ŽDO u Velikoj Gorici</item>
      <item>Anton Sučić</item>
    </izvorni_sadrzaj>
    <derivirana_varijabla naziv="DomainObject.Predmet.OstaliListNazivFormated_1">
      <item>Vladimir Hunjed</item>
      <item>ŽDO u Velikoj Gorici</item>
      <item>Anton Sučić</item>
    </derivirana_varijabla>
  </DomainObject.Predmet.OstaliListNazivFormated>
  <DomainObject.Predmet.OstaliListNazivFormatedOIB>
    <izvorni_sadrzaj>
      <item>Vladimir Hunjed, OIB 87016190921</item>
      <item>ŽDO u Velikoj Gorici, OIB 96292040276</item>
      <item>Anton Sučić, OIB 07662399190</item>
    </izvorni_sadrzaj>
    <derivirana_varijabla naziv="DomainObject.Predmet.OstaliListNazivFormatedOIB_1">
      <item>Vladimir Hunjed, OIB 87016190921</item>
      <item>ŽDO u Velikoj Gorici, OIB 96292040276</item>
      <item>Anton Sučić, OIB 07662399190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VADA, d.o.o.</izvorni_sadrzaj>
    <derivirana_varijabla naziv="DomainObject.Predmet.ProtustrankaIDrugi_1">VADA,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VADA, d.o.o., OIB 15055446968, Marenić 34, 10340 Vrbovec</izvorni_sadrzaj>
    <derivirana_varijabla naziv="DomainObject.Predmet.ProtustrankaIDrugiAdressOIB_1">VADA, d.o.o., OIB 15055446968, Marenić 34,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VADA, d.o.o.</item>
      <item>FINA Regionalni centar Zagreb</item>
      <item>Vladimir Hunjed</item>
      <item>RH MF Porezna uprava</item>
      <item>ŽDO u Velikoj Gorici</item>
      <item>Anton Sučić</item>
    </izvorni_sadrzaj>
    <derivirana_varijabla naziv="DomainObject.Predmet.SudioniciListNaziv_1">
      <item>VADA, d.o.o.</item>
      <item>FINA Regionalni centar Zagreb</item>
      <item>Vladimir Hunjed</item>
      <item>RH MF Porezna uprava</item>
      <item>ŽDO u Velikoj Gorici</item>
      <item>Anton Sučić</item>
    </derivirana_varijabla>
  </DomainObject.Predmet.SudioniciListNaziv>
  <DomainObject.Predmet.SudioniciListAdressOIB>
    <izvorni_sadrzaj>
      <item>VADA, d.o.o., OIB 15055446968, Marenić 34,10340 Vrbovec</item>
      <item>FINA Regionalni centar Zagreb, OIB 85821130368, Trg svibanjskih žrtava 1995. br 1,10000 Zagreb</item>
      <item>Vladimir Hunjed, OIB 87016190921, Marenić 34,10340 Marenić</item>
      <item>RH MF Porezna uprava, OIB 18683136487</item>
      <item>ŽDO u Velikoj Gorici, OIB 96292040276, Trg kralja Tomislava 36,10410 Velika Gorica</item>
      <item>Anton Sučić, OIB 07662399190, Petrinjska 14,10000 Zagreb</item>
    </izvorni_sadrzaj>
    <derivirana_varijabla naziv="DomainObject.Predmet.SudioniciListAdressOIB_1">
      <item>VADA, d.o.o., OIB 15055446968, Marenić 34,10340 Vrbovec</item>
      <item>FINA Regionalni centar Zagreb, OIB 85821130368, Trg svibanjskih žrtava 1995. br 1,10000 Zagreb</item>
      <item>Vladimir Hunjed, OIB 87016190921, Marenić 34,10340 Marenić</item>
      <item>RH MF Porezna uprava, OIB 18683136487</item>
      <item>ŽDO u Velikoj Gorici, OIB 96292040276, Trg kralja Tomislava 36,10410 Velika Gorica</item>
      <item>Anton Sučić, OIB 07662399190,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15055446968</item>
      <item>, OIB 85821130368</item>
      <item>, OIB 87016190921</item>
      <item>, OIB 18683136487</item>
      <item>, OIB 96292040276</item>
      <item>, OIB 07662399190</item>
    </izvorni_sadrzaj>
    <derivirana_varijabla naziv="DomainObject.Predmet.SudioniciListNazivOIB_1">
      <item>, OIB 15055446968</item>
      <item>, OIB 85821130368</item>
      <item>, OIB 87016190921</item>
      <item>, OIB 18683136487</item>
      <item>, OIB 96292040276</item>
      <item>, OIB 07662399190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1672</properties:Characters>
  <properties:Lines>53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2018-10-24T11:50:00Z</dcterms:created>
  <dc:creator>Korisnik</dc:creator>
  <cp:lastModifiedBy>Matea Bizjak</cp:lastModifiedBy>
  <cp:lastPrinted>2018-10-24T11:54:00Z</cp:lastPrinted>
  <dcterms:modified xmlns:xsi="http://www.w3.org/2001/XMLSchema-instance" xsi:type="dcterms:W3CDTF">2018-10-24T11:54:00Z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(St-6923-16-obustava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