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ae16" w14:paraId="c09ae16"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BE1290" w:rsidP="00467E57" w:rsidR="00BE1290">
      <w:pPr>
        <w:jc w:val="center"/>
      </w:pPr>
    </w:p>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371117" w:rsidR="009A0886" w:rsidRPr="00F40CD0">
      <w:pPr>
        <w:jc w:val="both"/>
        <w:rPr>
          <w:b/>
        </w:rPr>
      </w:pPr>
      <w:r w:rsidRPr="0087454F">
        <w:tab/>
      </w:r>
      <w:r w:rsidR="009A0886" w:rsidRPr="00976A50">
        <w:t xml:space="preserve">Trgovački sud u Zadru </w:t>
      </w:r>
      <w:r w:rsidR="009A0886">
        <w:t>OIB:39670464653 po sutkinji</w:t>
      </w:r>
      <w:r w:rsidR="009A0886" w:rsidRPr="00976A50">
        <w:t xml:space="preserve"> </w:t>
      </w:r>
      <w:r w:rsidR="009A0886">
        <w:t>Ani Markač,</w:t>
      </w:r>
      <w:r w:rsidR="009A0886" w:rsidRPr="00976A50">
        <w:t xml:space="preserve"> </w:t>
      </w:r>
      <w:r w:rsidR="009A0886">
        <w:t xml:space="preserve">u stečajnom postupku </w:t>
      </w:r>
      <w:r w:rsidR="009A0886" w:rsidRPr="00976A50">
        <w:t xml:space="preserve">nad stečajnim dužnikom </w:t>
      </w:r>
      <w:r w:rsidR="009A0886">
        <w:t xml:space="preserve">TLM Aluminium d.d., Šibenik u stečaju, Ulica Narodnog preporoda 12, Šibenik, </w:t>
      </w:r>
      <w:r w:rsidR="009A0886" w:rsidRPr="00F60CD9">
        <w:t>OIB:</w:t>
      </w:r>
      <w:r w:rsidR="009A0886">
        <w:t xml:space="preserve">82733440679, kojeg zastupa stečajni upravitelj Branko </w:t>
      </w:r>
      <w:proofErr w:type="spellStart"/>
      <w:r w:rsidR="009A0886">
        <w:t>Morić</w:t>
      </w:r>
      <w:proofErr w:type="spellEnd"/>
      <w:r w:rsidR="009A0886">
        <w:t>,</w:t>
      </w:r>
      <w:r w:rsidR="009A0886" w:rsidRPr="00536426">
        <w:t xml:space="preserve"> </w:t>
      </w:r>
      <w:r w:rsidR="00371117">
        <w:t>dana 30. svibnja</w:t>
      </w:r>
      <w:r w:rsidR="009A0886">
        <w:t xml:space="preserve"> 2016</w:t>
      </w:r>
      <w:r w:rsidR="009A0886" w:rsidRPr="00976A50">
        <w:t>.</w:t>
      </w:r>
    </w:p>
    <w:p w:rsidRDefault="00C64EB0" w:rsidP="009A0886" w:rsidR="00C64EB0" w:rsidRPr="0087454F">
      <w:pPr>
        <w:jc w:val="both"/>
      </w:pPr>
    </w:p>
    <w:p w:rsidRDefault="00C64EB0" w:rsidP="00795B81" w:rsidR="00C64EB0" w:rsidRPr="00E967F2">
      <w:pPr>
        <w:jc w:val="center"/>
        <w:rPr>
          <w:b/>
          <w:bCs/>
        </w:rPr>
      </w:pPr>
      <w:r w:rsidRPr="00E967F2">
        <w:rPr>
          <w:b/>
          <w:bCs/>
        </w:rPr>
        <w:t>r i j e š i o  j e</w:t>
      </w:r>
    </w:p>
    <w:p w:rsidRDefault="00C64EB0" w:rsidP="00C64EB0" w:rsidR="00C64EB0" w:rsidRPr="0087454F">
      <w:pPr>
        <w:jc w:val="both"/>
      </w:pPr>
    </w:p>
    <w:p w:rsidRDefault="00E967F2" w:rsidP="00371117" w:rsidR="00C03B4F" w:rsidRPr="00D60A67">
      <w:pPr>
        <w:jc w:val="both"/>
      </w:pPr>
      <w:r>
        <w:t>I.</w:t>
      </w:r>
      <w:r>
        <w:tab/>
      </w:r>
      <w:r w:rsidR="00C64EB0" w:rsidRPr="0087454F">
        <w:t>Od</w:t>
      </w:r>
      <w:r w:rsidR="00795B81">
        <w:t>obrava se isplata troškova</w:t>
      </w:r>
      <w:r w:rsidR="00025885" w:rsidRPr="0087454F">
        <w:t xml:space="preserve"> stečajnom upravitelju </w:t>
      </w:r>
      <w:r w:rsidR="009A0886">
        <w:t xml:space="preserve">Branku </w:t>
      </w:r>
      <w:proofErr w:type="spellStart"/>
      <w:r w:rsidR="009A0886">
        <w:t>Moriću</w:t>
      </w:r>
      <w:proofErr w:type="spellEnd"/>
      <w:r w:rsidR="00025885" w:rsidRPr="0087454F">
        <w:t xml:space="preserve"> </w:t>
      </w:r>
      <w:r>
        <w:t xml:space="preserve">u  ukupnom iznosu od </w:t>
      </w:r>
      <w:r w:rsidR="00371117">
        <w:t>3.846,88</w:t>
      </w:r>
      <w:r w:rsidR="002534D3">
        <w:t xml:space="preserve"> kn </w:t>
      </w:r>
      <w:r>
        <w:t xml:space="preserve">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371117">
        <w:t xml:space="preserve">12. svibnja </w:t>
      </w:r>
      <w:r w:rsidR="009A0886">
        <w:t xml:space="preserve"> </w:t>
      </w:r>
      <w:r w:rsidR="0057167E">
        <w:t>201</w:t>
      </w:r>
      <w:r w:rsidR="009A0886">
        <w:t>6</w:t>
      </w:r>
      <w:r w:rsidR="0057167E">
        <w:t>.</w:t>
      </w:r>
      <w:r w:rsidR="00C03B4F" w:rsidRPr="00D60A67">
        <w:t xml:space="preserve"> </w:t>
      </w:r>
    </w:p>
    <w:p w:rsidRDefault="00C64EB0" w:rsidP="00C03B4F" w:rsidR="00C64EB0" w:rsidRPr="0087454F">
      <w:pPr>
        <w:ind w:firstLine="705"/>
        <w:jc w:val="both"/>
      </w:pPr>
    </w:p>
    <w:p w:rsidRDefault="00C64EB0" w:rsidP="00E967F2" w:rsidR="00C64EB0">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9A0886" w:rsidP="00E967F2" w:rsidR="009A0886">
      <w:pPr>
        <w:jc w:val="both"/>
      </w:pPr>
    </w:p>
    <w:p w:rsidRDefault="009A0886" w:rsidP="009A0886" w:rsidR="009A0886" w:rsidRPr="003F3DF6">
      <w:pPr>
        <w:jc w:val="center"/>
        <w:rPr>
          <w:rFonts w:cstheme="majorBidi" w:hAnsiTheme="majorBidi" w:asciiTheme="majorBidi"/>
        </w:rPr>
      </w:pPr>
      <w:r w:rsidRPr="003F3DF6">
        <w:rPr>
          <w:rFonts w:cstheme="majorBidi" w:hAnsiTheme="majorBidi" w:asciiTheme="majorBidi"/>
        </w:rPr>
        <w:t>O b r a z l o ž e n j e</w:t>
      </w:r>
    </w:p>
    <w:p w:rsidRDefault="009A0886" w:rsidP="009A0886" w:rsidR="009A0886" w:rsidRPr="003F3DF6">
      <w:pPr>
        <w:jc w:val="both"/>
        <w:rPr>
          <w:rFonts w:cstheme="majorBidi" w:hAnsiTheme="majorBidi" w:asciiTheme="majorBidi"/>
        </w:rPr>
      </w:pPr>
    </w:p>
    <w:p w:rsidRDefault="009A0886" w:rsidP="00371117" w:rsidR="009A0886">
      <w:pPr>
        <w:ind w:firstLine="708"/>
        <w:jc w:val="both"/>
        <w:rPr>
          <w:rFonts w:cstheme="majorBidi" w:hAnsiTheme="majorBidi" w:asciiTheme="majorBidi"/>
        </w:rPr>
      </w:pPr>
      <w:r>
        <w:rPr>
          <w:rFonts w:cstheme="majorBidi" w:hAnsiTheme="majorBidi" w:asciiTheme="majorBidi"/>
        </w:rPr>
        <w:t>Stečajni</w:t>
      </w:r>
      <w:r w:rsidRPr="003F3DF6">
        <w:rPr>
          <w:rFonts w:cstheme="majorBidi" w:hAnsiTheme="majorBidi" w:asciiTheme="majorBidi"/>
        </w:rPr>
        <w:t xml:space="preserve"> upravitelj</w:t>
      </w:r>
      <w:r w:rsidR="00371117">
        <w:rPr>
          <w:rFonts w:cstheme="majorBidi" w:hAnsiTheme="majorBidi" w:asciiTheme="majorBidi"/>
        </w:rPr>
        <w:t xml:space="preserve"> 12. svibnja </w:t>
      </w:r>
      <w:r w:rsidR="002534D3">
        <w:rPr>
          <w:rFonts w:cstheme="majorBidi" w:hAnsiTheme="majorBidi" w:asciiTheme="majorBidi"/>
        </w:rPr>
        <w:t>2016. ovom S</w:t>
      </w:r>
      <w:r>
        <w:rPr>
          <w:rFonts w:cstheme="majorBidi" w:hAnsiTheme="majorBidi" w:asciiTheme="majorBidi"/>
        </w:rPr>
        <w:t>udu</w:t>
      </w:r>
      <w:r w:rsidRPr="003F3DF6">
        <w:rPr>
          <w:rFonts w:cstheme="majorBidi" w:hAnsiTheme="majorBidi" w:asciiTheme="majorBidi"/>
        </w:rPr>
        <w:t xml:space="preserve"> </w:t>
      </w:r>
      <w:r>
        <w:rPr>
          <w:rFonts w:cstheme="majorBidi" w:hAnsiTheme="majorBidi" w:asciiTheme="majorBidi"/>
        </w:rPr>
        <w:t xml:space="preserve">podnio je zahtjev za naknadu stvarnih troškova u stečajnom postupku nad dužnikom TLM Aluminium d.d. u stečaju, Šibenik koji su mu nastali u razdoblju od 15. </w:t>
      </w:r>
      <w:r w:rsidR="00371117">
        <w:rPr>
          <w:rFonts w:cstheme="majorBidi" w:hAnsiTheme="majorBidi" w:asciiTheme="majorBidi"/>
        </w:rPr>
        <w:t xml:space="preserve">ožujka 2016. do 6. svibnja 2016. </w:t>
      </w:r>
      <w:r>
        <w:rPr>
          <w:rFonts w:cstheme="majorBidi" w:hAnsiTheme="majorBidi" w:asciiTheme="majorBidi"/>
        </w:rPr>
        <w:t xml:space="preserve"> i to na</w:t>
      </w:r>
      <w:r w:rsidR="00BE1290">
        <w:rPr>
          <w:rFonts w:cstheme="majorBidi" w:hAnsiTheme="majorBidi" w:asciiTheme="majorBidi"/>
        </w:rPr>
        <w:t xml:space="preserve"> ime putnih troškova i dnevnica u ukupnom iznosu od </w:t>
      </w:r>
      <w:r w:rsidR="00371117">
        <w:rPr>
          <w:rFonts w:cstheme="majorBidi" w:hAnsiTheme="majorBidi" w:asciiTheme="majorBidi"/>
        </w:rPr>
        <w:t xml:space="preserve">3.846,88 </w:t>
      </w:r>
      <w:r w:rsidR="00BE1290">
        <w:rPr>
          <w:rFonts w:cstheme="majorBidi" w:hAnsiTheme="majorBidi" w:asciiTheme="majorBidi"/>
        </w:rPr>
        <w:t>kn.</w:t>
      </w:r>
      <w:r>
        <w:rPr>
          <w:rFonts w:cstheme="majorBidi" w:hAnsiTheme="majorBidi" w:asciiTheme="majorBidi"/>
        </w:rPr>
        <w:t xml:space="preserve"> </w:t>
      </w:r>
    </w:p>
    <w:p w:rsidRDefault="009A0886" w:rsidP="009A0886" w:rsidR="009A0886" w:rsidRPr="003F3DF6">
      <w:pPr>
        <w:ind w:firstLine="708"/>
        <w:jc w:val="both"/>
        <w:rPr>
          <w:rFonts w:cstheme="majorBidi" w:hAnsiTheme="majorBidi" w:asciiTheme="majorBidi"/>
        </w:rPr>
      </w:pPr>
      <w:r>
        <w:rPr>
          <w:rFonts w:cstheme="majorBidi" w:hAnsiTheme="majorBidi" w:asciiTheme="majorBidi"/>
        </w:rPr>
        <w:t>Sukladno odredbi čl. 94. st. 3. Stečajnog zakona (Narodne novine broj 71/15)</w:t>
      </w:r>
      <w:r w:rsidRPr="003F3DF6">
        <w:rPr>
          <w:rFonts w:cstheme="majorBidi" w:hAnsiTheme="majorBidi" w:asciiTheme="majorBidi"/>
        </w:rPr>
        <w:t xml:space="preserve">, </w:t>
      </w:r>
      <w:r>
        <w:rPr>
          <w:rFonts w:cstheme="majorBidi" w:hAnsiTheme="majorBidi" w:asciiTheme="majorBidi"/>
        </w:rPr>
        <w:t xml:space="preserve">stečajni upravitelj je predmetni </w:t>
      </w:r>
      <w:r w:rsidR="00BE1290">
        <w:rPr>
          <w:rFonts w:cstheme="majorBidi" w:hAnsiTheme="majorBidi" w:asciiTheme="majorBidi"/>
        </w:rPr>
        <w:t xml:space="preserve">zahtjev </w:t>
      </w:r>
      <w:r>
        <w:rPr>
          <w:rFonts w:cstheme="majorBidi" w:hAnsiTheme="majorBidi" w:asciiTheme="majorBidi"/>
        </w:rPr>
        <w:t>dokumentirao putnim nalozima, autobusnim kartama i računima za cestarinu.</w:t>
      </w:r>
    </w:p>
    <w:p w:rsidRDefault="009A0886" w:rsidP="009A0886" w:rsidR="009A0886" w:rsidRPr="003F3DF6">
      <w:pPr>
        <w:ind w:firstLine="705"/>
        <w:jc w:val="both"/>
        <w:rPr>
          <w:rFonts w:cstheme="majorBidi" w:hAnsiTheme="majorBidi" w:asciiTheme="majorBidi"/>
        </w:rPr>
      </w:pPr>
      <w:r w:rsidRPr="003F3DF6">
        <w:rPr>
          <w:rFonts w:cstheme="majorBidi" w:hAnsiTheme="majorBidi" w:asciiTheme="majorBidi"/>
        </w:rPr>
        <w:t>Cijeneći priloženi zahtjev</w:t>
      </w:r>
      <w:r>
        <w:rPr>
          <w:rFonts w:cstheme="majorBidi" w:hAnsiTheme="majorBidi" w:asciiTheme="majorBidi"/>
        </w:rPr>
        <w:t xml:space="preserve"> kao i dokumentaciju priloženu uz istu</w:t>
      </w:r>
      <w:r w:rsidRPr="003F3DF6">
        <w:rPr>
          <w:rFonts w:cstheme="majorBidi" w:hAnsiTheme="majorBidi" w:asciiTheme="majorBidi"/>
        </w:rPr>
        <w:t xml:space="preserve">, sud zahtjev </w:t>
      </w:r>
      <w:r>
        <w:rPr>
          <w:rFonts w:cstheme="majorBidi" w:hAnsiTheme="majorBidi" w:asciiTheme="majorBidi"/>
        </w:rPr>
        <w:t xml:space="preserve">stečajnog upravitelja </w:t>
      </w:r>
      <w:r w:rsidRPr="003F3DF6">
        <w:rPr>
          <w:rFonts w:cstheme="majorBidi" w:hAnsiTheme="majorBidi" w:asciiTheme="majorBidi"/>
        </w:rPr>
        <w:t xml:space="preserve">smatra osnovanim, a radi </w:t>
      </w:r>
      <w:r>
        <w:rPr>
          <w:rFonts w:cstheme="majorBidi" w:hAnsiTheme="majorBidi" w:asciiTheme="majorBidi"/>
        </w:rPr>
        <w:t>čega je primjenom odredbe čl. 94. st. 1. i 3</w:t>
      </w:r>
      <w:r w:rsidRPr="003F3DF6">
        <w:rPr>
          <w:rFonts w:cstheme="majorBidi" w:hAnsiTheme="majorBidi" w:asciiTheme="majorBidi"/>
        </w:rPr>
        <w:t>. Stečajnog zakona</w:t>
      </w:r>
      <w:r>
        <w:rPr>
          <w:rFonts w:cstheme="majorBidi" w:hAnsiTheme="majorBidi" w:asciiTheme="majorBidi"/>
        </w:rPr>
        <w:t xml:space="preserve"> </w:t>
      </w:r>
      <w:r w:rsidRPr="003F3DF6">
        <w:rPr>
          <w:rFonts w:cstheme="majorBidi" w:hAnsiTheme="majorBidi" w:asciiTheme="majorBidi"/>
        </w:rPr>
        <w:t>trebalo odlučiti kao u izreci.</w:t>
      </w:r>
    </w:p>
    <w:p w:rsidRDefault="009A0886" w:rsidP="009A0886" w:rsidR="009A0886" w:rsidRPr="003F3DF6">
      <w:pPr>
        <w:jc w:val="both"/>
      </w:pPr>
    </w:p>
    <w:p w:rsidRDefault="009A0886" w:rsidP="00371117" w:rsidR="009A0886" w:rsidRPr="003F3DF6">
      <w:pPr>
        <w:jc w:val="center"/>
      </w:pPr>
      <w:r w:rsidRPr="003F3DF6">
        <w:t>U</w:t>
      </w:r>
      <w:r w:rsidR="00371117">
        <w:t xml:space="preserve"> Zadru 30. svibnja </w:t>
      </w:r>
      <w:r w:rsidRPr="003F3DF6">
        <w:t>2016.</w:t>
      </w:r>
    </w:p>
    <w:p w:rsidRDefault="00BE1290" w:rsidP="002534D3" w:rsidR="009A0886" w:rsidRPr="003F3DF6">
      <w:pPr>
        <w:jc w:val="right"/>
      </w:pPr>
      <w:r>
        <w:tab/>
      </w:r>
      <w:r>
        <w:tab/>
      </w:r>
      <w:r>
        <w:tab/>
      </w:r>
      <w:r>
        <w:tab/>
      </w:r>
      <w:r>
        <w:tab/>
      </w:r>
      <w:r>
        <w:tab/>
      </w:r>
      <w:r w:rsidR="002534D3">
        <w:t xml:space="preserve">    </w:t>
      </w:r>
      <w:r w:rsidR="009A0886" w:rsidRPr="003F3DF6">
        <w:t xml:space="preserve">Sutkinja </w:t>
      </w:r>
    </w:p>
    <w:p w:rsidRDefault="00BE1290" w:rsidP="002534D3" w:rsidR="009A0886" w:rsidRPr="003F3DF6">
      <w:pPr>
        <w:jc w:val="right"/>
      </w:pPr>
      <w:r>
        <w:tab/>
      </w:r>
      <w:r>
        <w:tab/>
      </w:r>
      <w:r>
        <w:tab/>
      </w:r>
      <w:r>
        <w:tab/>
      </w:r>
      <w:r>
        <w:tab/>
      </w:r>
      <w:r>
        <w:tab/>
      </w:r>
      <w:r>
        <w:tab/>
      </w:r>
      <w:r w:rsidR="009A0886" w:rsidRPr="003F3DF6">
        <w:t xml:space="preserve">         </w:t>
      </w:r>
      <w:r w:rsidR="002534D3">
        <w:t xml:space="preserve">      </w:t>
      </w:r>
      <w:r w:rsidR="009A0886" w:rsidRPr="003F3DF6">
        <w:t>Ana Markač</w:t>
      </w:r>
    </w:p>
    <w:p w:rsidRDefault="009A0886" w:rsidP="009A0886" w:rsidR="009A0886"/>
    <w:p w:rsidRDefault="00371117" w:rsidP="009A0886" w:rsidR="00371117"/>
    <w:p w:rsidRDefault="009A0886" w:rsidP="009A0886" w:rsidR="009A0886" w:rsidRPr="003F3DF6">
      <w:r w:rsidRPr="003F3DF6">
        <w:t>POUKA O PRAVNOM LIJEKU:</w:t>
      </w:r>
    </w:p>
    <w:p w:rsidRDefault="009A0886" w:rsidP="002534D3" w:rsidR="00BE1290">
      <w:pPr>
        <w:jc w:val="both"/>
      </w:pPr>
      <w:r>
        <w:t xml:space="preserve">Protiv ovog rješenja stečajni upravitelj i stečajni vjerovnici imaju pravo žalbe koja se u roku 8 (osam) dana podnosi ovom sudu u 3 (tri) istovjetna primjerka, a o istoj odlučuje Visoki trgovački sud Republike Hrvatske.  </w:t>
      </w:r>
    </w:p>
    <w:p w:rsidRDefault="00BE1290" w:rsidP="009A0886" w:rsidR="00BE1290"/>
    <w:p w:rsidRDefault="009A0886" w:rsidP="009A0886" w:rsidR="009A0886" w:rsidRPr="003F3DF6">
      <w:r w:rsidRPr="003F3DF6">
        <w:t xml:space="preserve">Dostaviti: </w:t>
      </w:r>
    </w:p>
    <w:p w:rsidRDefault="009A0886" w:rsidP="009A0886" w:rsidR="009A0886" w:rsidRPr="003F3DF6">
      <w:pPr>
        <w:numPr>
          <w:ilvl w:val="0"/>
          <w:numId w:val="3"/>
        </w:numPr>
      </w:pPr>
      <w:r w:rsidRPr="003F3DF6">
        <w:t>Stečajno</w:t>
      </w:r>
      <w:r>
        <w:t>m</w:t>
      </w:r>
      <w:r w:rsidRPr="003F3DF6">
        <w:t xml:space="preserve"> upravitelj</w:t>
      </w:r>
      <w:r>
        <w:t>u</w:t>
      </w:r>
      <w:r w:rsidRPr="003F3DF6">
        <w:t xml:space="preserve"> </w:t>
      </w:r>
    </w:p>
    <w:p w:rsidRDefault="00BE1290" w:rsidP="009A0886" w:rsidR="009A0886" w:rsidRPr="003F3DF6">
      <w:pPr>
        <w:numPr>
          <w:ilvl w:val="0"/>
          <w:numId w:val="3"/>
        </w:numPr>
      </w:pPr>
      <w:r>
        <w:t>e</w:t>
      </w:r>
      <w:r w:rsidR="009A0886" w:rsidRPr="003F3DF6">
        <w:t>-oglasna ploča suda</w:t>
      </w:r>
      <w:r w:rsidR="009A0886">
        <w:t xml:space="preserve"> </w:t>
      </w:r>
    </w:p>
    <w:p w:rsidRDefault="009A0886" w:rsidP="009A0886" w:rsidR="009A0886" w:rsidRPr="003F3DF6">
      <w:pPr>
        <w:numPr>
          <w:ilvl w:val="0"/>
          <w:numId w:val="3"/>
        </w:numPr>
      </w:pPr>
      <w:r w:rsidRPr="003F3DF6">
        <w:t>U spis</w:t>
      </w:r>
    </w:p>
    <w:p w:rsidRDefault="00512783" w:rsidP="00512783" w:rsidR="00512783" w:rsidRPr="0087454F"/>
    <w:sectPr w:rsidSect="00BE1290" w:rsidR="00512783" w:rsidRPr="0087454F">
      <w:headerReference w:type="default" r:id="rId10"/>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t>-</w:t>
    </w:r>
    <w:r w:rsidR="00371117">
      <w:t>262</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74532"/>
    <w:rsid w:val="001C544E"/>
    <w:rsid w:val="0021615D"/>
    <w:rsid w:val="002259A2"/>
    <w:rsid w:val="0025331D"/>
    <w:rsid w:val="002534D3"/>
    <w:rsid w:val="00266557"/>
    <w:rsid w:val="00290EAF"/>
    <w:rsid w:val="002A6C21"/>
    <w:rsid w:val="002B1C76"/>
    <w:rsid w:val="002E22BA"/>
    <w:rsid w:val="00371117"/>
    <w:rsid w:val="00384818"/>
    <w:rsid w:val="003A1FC0"/>
    <w:rsid w:val="003B3869"/>
    <w:rsid w:val="003D0816"/>
    <w:rsid w:val="003E0805"/>
    <w:rsid w:val="00467E57"/>
    <w:rsid w:val="00512783"/>
    <w:rsid w:val="0057167E"/>
    <w:rsid w:val="00622824"/>
    <w:rsid w:val="00633783"/>
    <w:rsid w:val="00640DD5"/>
    <w:rsid w:val="00667BBD"/>
    <w:rsid w:val="00690506"/>
    <w:rsid w:val="006B019C"/>
    <w:rsid w:val="006B6E1C"/>
    <w:rsid w:val="006D30A4"/>
    <w:rsid w:val="007351E9"/>
    <w:rsid w:val="007421EA"/>
    <w:rsid w:val="00795B81"/>
    <w:rsid w:val="007E4192"/>
    <w:rsid w:val="0084310E"/>
    <w:rsid w:val="0087454F"/>
    <w:rsid w:val="00886894"/>
    <w:rsid w:val="008F5E17"/>
    <w:rsid w:val="009250E5"/>
    <w:rsid w:val="0095736C"/>
    <w:rsid w:val="009909B0"/>
    <w:rsid w:val="009A0886"/>
    <w:rsid w:val="009A0FCA"/>
    <w:rsid w:val="00A900C6"/>
    <w:rsid w:val="00A91588"/>
    <w:rsid w:val="00AB6C4C"/>
    <w:rsid w:val="00B001F5"/>
    <w:rsid w:val="00B3119E"/>
    <w:rsid w:val="00B45806"/>
    <w:rsid w:val="00B812BD"/>
    <w:rsid w:val="00B86754"/>
    <w:rsid w:val="00B9390C"/>
    <w:rsid w:val="00B96AC5"/>
    <w:rsid w:val="00BB192C"/>
    <w:rsid w:val="00BE1290"/>
    <w:rsid w:val="00C03B4F"/>
    <w:rsid w:val="00C64EB0"/>
    <w:rsid w:val="00C67B93"/>
    <w:rsid w:val="00CE069C"/>
    <w:rsid w:val="00D0355D"/>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21615D"/>
    <w:rPr>
      <w:color w:val="808080"/>
      <w:bdr w:space="0" w:sz="0" w:color="auto" w:val="none"/>
      <w:shd w:fill="auto" w:color="auto" w:val="clear"/>
    </w:rPr>
  </w:style>
  <w:style w:customStyle="true" w:styleId="eSPISCCParagraphDefaultFont" w:type="character">
    <w:name w:val="eSPIS_CC_Paragraph Default Font"/>
    <w:basedOn w:val="Zadanifontodlomka"/>
    <w:rsid w:val="002161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615D"/>
    <w:rPr>
      <w:bdr w:space="0" w:sz="0" w:color="auto" w:val="none"/>
      <w:shd w:fill="FFFFCC" w:color="auto" w:val="clear"/>
      <w:lang w:val="hr-HR"/>
    </w:rPr>
  </w:style>
  <w:style w:customStyle="true" w:styleId="PozadinaSvijetloCrvena" w:type="character">
    <w:name w:val="Pozadina_SvijetloCrvena"/>
    <w:basedOn w:val="eSPISCCParagraphDefaultFont"/>
    <w:rsid w:val="002161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61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21615D"/>
    <w:rPr>
      <w:color w:val="808080"/>
      <w:bdr w:color="auto" w:space="0" w:sz="0" w:val="none"/>
      <w:shd w:color="auto" w:fill="auto" w:val="clear"/>
    </w:rPr>
  </w:style>
  <w:style w:customStyle="1" w:styleId="eSPISCCParagraphDefaultFont" w:type="character">
    <w:name w:val="eSPIS_CC_Paragraph Default Font"/>
    <w:basedOn w:val="Zadanifontodlomka"/>
    <w:rsid w:val="002161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615D"/>
    <w:rPr>
      <w:bdr w:color="auto" w:space="0" w:sz="0" w:val="none"/>
      <w:shd w:color="auto" w:fill="FFFFCC" w:val="clear"/>
      <w:lang w:val="hr-HR"/>
    </w:rPr>
  </w:style>
  <w:style w:customStyle="1" w:styleId="PozadinaSvijetloCrvena" w:type="character">
    <w:name w:val="Pozadina_SvijetloCrvena"/>
    <w:basedOn w:val="eSPISCCParagraphDefaultFont"/>
    <w:rsid w:val="002161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61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E8C7E-5B7D-4CF9-BEAD-FFB22A5DD8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1</properties:Pages>
  <properties:Words>300</properties:Words>
  <properties:Characters>1446</properties:Characters>
  <properties:Lines>51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2016-05-30T11:42:00Z</dcterms:created>
  <dc:creator>abajlo</dc:creator>
  <cp:lastModifiedBy>Merlina Klišmanić</cp:lastModifiedBy>
  <cp:lastPrinted>2016-05-30T11:44:00Z</cp:lastPrinted>
  <dcterms:modified xmlns:xsi="http://www.w3.org/2001/XMLSchema-instance" xsi:type="dcterms:W3CDTF">2016-05-31T07:35:00Z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