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8b12" w14:paraId="e3e8b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E1F56" w:rsidP="00DE1F56" w:rsidR="00DE1F56" w:rsidRPr="00DE1F5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E1F5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E1F56">
        <w:rPr>
          <w:rFonts w:cs="Times New Roman" w:eastAsia="Times New Roman"/>
          <w:lang w:eastAsia="hr-HR"/>
        </w:rPr>
        <w:t>Broj: 14. St-2252/2015.</w:t>
      </w:r>
    </w:p>
    <w:p w:rsidRDefault="00DE1F56" w:rsidP="00DE1F56" w:rsidR="00DE1F56" w:rsidRPr="00DE1F56">
      <w:pPr>
        <w:spacing w:after="0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E1F56" w:rsidP="00DE1F56" w:rsidR="00DE1F56" w:rsidRPr="00DE1F56">
      <w:pPr>
        <w:spacing w:after="0"/>
        <w:rPr>
          <w:rFonts w:cs="Times New Roman" w:eastAsia="Times New Roman"/>
          <w:b/>
          <w:lang w:eastAsia="hr-HR"/>
        </w:rPr>
      </w:pPr>
      <w:r w:rsidRPr="00DE1F5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E1F56">
        <w:rPr>
          <w:rFonts w:cs="Times New Roman" w:eastAsia="Times New Roman"/>
          <w:b/>
          <w:lang w:eastAsia="hr-HR"/>
        </w:rPr>
        <w:t>Sukoišanska</w:t>
      </w:r>
      <w:proofErr w:type="spellEnd"/>
      <w:r w:rsidRPr="00DE1F5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1F5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1F56">
        <w:rPr>
          <w:rFonts w:cs="Times New Roman" w:eastAsia="Times New Roman"/>
          <w:b/>
          <w:lang w:eastAsia="hr-HR"/>
        </w:rPr>
        <w:t>R J E Š E NJ E</w:t>
      </w: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b/>
          <w:lang w:eastAsia="hr-HR"/>
        </w:rPr>
        <w:tab/>
      </w:r>
      <w:r w:rsidRPr="00DE1F5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MARTIN d.o.o. za trgovinu, prijevoz i građevinarstvo, </w:t>
      </w:r>
      <w:proofErr w:type="spellStart"/>
      <w:r w:rsidRPr="00DE1F56">
        <w:rPr>
          <w:rFonts w:cs="Times New Roman" w:eastAsia="Times New Roman"/>
          <w:lang w:eastAsia="hr-HR"/>
        </w:rPr>
        <w:t>Podstrana</w:t>
      </w:r>
      <w:proofErr w:type="spellEnd"/>
      <w:r w:rsidRPr="00DE1F56">
        <w:rPr>
          <w:rFonts w:cs="Times New Roman" w:eastAsia="Times New Roman"/>
          <w:lang w:eastAsia="hr-HR"/>
        </w:rPr>
        <w:t>, Sveti Martin 63., OIB: 30739094292., MBS: 060076735., dana 03. listopada 2016. godine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r i j e š i o  j e</w:t>
      </w: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Otvara se skraćeni stečajni postupak nad Dužnikom: MARTIN d.o.o. za trgovinu, prijevoz i građevinarstvo, </w:t>
      </w:r>
      <w:proofErr w:type="spellStart"/>
      <w:r w:rsidRPr="00DE1F56">
        <w:rPr>
          <w:rFonts w:cs="Times New Roman" w:eastAsia="Times New Roman"/>
          <w:lang w:eastAsia="hr-HR"/>
        </w:rPr>
        <w:t>Podstrana</w:t>
      </w:r>
      <w:proofErr w:type="spellEnd"/>
      <w:r w:rsidRPr="00DE1F56">
        <w:rPr>
          <w:rFonts w:cs="Times New Roman" w:eastAsia="Times New Roman"/>
          <w:lang w:eastAsia="hr-HR"/>
        </w:rPr>
        <w:t>, Sveti Martin 63., OIB: 30739094292., MBS: 060076735. Skraćeni stečajni postupak je otvoren dana 03. listopada 2016. godine u 13,20 sati, kada je ovo rješenje objavljeno na mrežnoj stranici e-Oglasna ploča sudova.</w:t>
      </w:r>
    </w:p>
    <w:p w:rsidRDefault="00DE1F56" w:rsidP="00DE1F56" w:rsidR="00DE1F56" w:rsidRPr="00DE1F5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DE1F56" w:rsidP="00DE1F56" w:rsidR="00DE1F56" w:rsidRPr="00DE1F5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Zaključuje se skraćeni stečajni postupak nad Dužnikom: MARTIN d.o.o. za trgovinu, prijevoz i građevinarstvo, </w:t>
      </w:r>
      <w:proofErr w:type="spellStart"/>
      <w:r w:rsidRPr="00DE1F56">
        <w:rPr>
          <w:rFonts w:cs="Times New Roman" w:eastAsia="Times New Roman"/>
          <w:lang w:eastAsia="hr-HR"/>
        </w:rPr>
        <w:t>Podstrana</w:t>
      </w:r>
      <w:proofErr w:type="spellEnd"/>
      <w:r w:rsidRPr="00DE1F56">
        <w:rPr>
          <w:rFonts w:cs="Times New Roman" w:eastAsia="Times New Roman"/>
          <w:lang w:eastAsia="hr-HR"/>
        </w:rPr>
        <w:t>, Sveti Martin 63., OIB: 30739094292., MBS: 060076735.</w:t>
      </w:r>
    </w:p>
    <w:p w:rsidRDefault="00DE1F56" w:rsidP="00DE1F56" w:rsidR="00DE1F56" w:rsidRPr="00DE1F5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E1F56" w:rsidP="00DE1F56" w:rsidR="00DE1F56" w:rsidRPr="00DE1F5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Obrazloženje</w:t>
      </w:r>
    </w:p>
    <w:p w:rsidRDefault="00DE1F56" w:rsidP="00DE1F56" w:rsidR="00DE1F56" w:rsidRPr="00DE1F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20. studenog 2015. godine Zahtjev za provedbu skraćenog stečajnog postupka (Zahtjev) nad Dužnikom: MARTIN d.o.o. za trgovinu, prijevoz i građevinarstvo, </w:t>
      </w:r>
      <w:proofErr w:type="spellStart"/>
      <w:r w:rsidRPr="00DE1F56">
        <w:rPr>
          <w:rFonts w:cs="Times New Roman" w:eastAsia="Times New Roman"/>
          <w:lang w:eastAsia="hr-HR"/>
        </w:rPr>
        <w:t>Podstrana</w:t>
      </w:r>
      <w:proofErr w:type="spellEnd"/>
      <w:r w:rsidRPr="00DE1F56">
        <w:rPr>
          <w:rFonts w:cs="Times New Roman" w:eastAsia="Times New Roman"/>
          <w:lang w:eastAsia="hr-HR"/>
        </w:rPr>
        <w:t>, Sveti Martin 63.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646 dana, u ukupnom iznosu od: 155.055,06 kn, kao i da prema podacima koji su dostavljeni od Hrvatskog zavoda za mirovinskog osiguranje, Dužnik nema zaposlenih.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1F56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DE1F5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E1F5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E1F56">
        <w:rPr>
          <w:rFonts w:cs="Times New Roman" w:eastAsia="Times New Roman"/>
          <w:b/>
          <w:lang w:eastAsia="hr-HR" w:val="en-AU"/>
        </w:rPr>
        <w:t xml:space="preserve">: 14. </w:t>
      </w:r>
      <w:r w:rsidRPr="00DE1F56">
        <w:rPr>
          <w:rFonts w:cs="Times New Roman" w:eastAsia="Times New Roman"/>
          <w:b/>
          <w:lang w:eastAsia="hr-HR"/>
        </w:rPr>
        <w:t>St-2252/2015.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DE1F56">
        <w:rPr>
          <w:rFonts w:cs="Times New Roman" w:eastAsia="Times New Roman"/>
          <w:i/>
          <w:lang w:eastAsia="hr-HR"/>
        </w:rPr>
        <w:t>Narodne novine</w:t>
      </w:r>
      <w:r w:rsidRPr="00DE1F56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ab/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U Splitu, 03. listopada 2016. godine</w:t>
      </w:r>
    </w:p>
    <w:p w:rsidRDefault="00DE1F56" w:rsidP="00DE1F56" w:rsidR="00DE1F56" w:rsidRPr="00DE1F5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S U D A C</w:t>
      </w:r>
    </w:p>
    <w:p w:rsidRDefault="00DE1F56" w:rsidP="00DE1F56" w:rsidR="00DE1F56" w:rsidRPr="00DE1F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Jozo Ćaleta</w:t>
      </w:r>
    </w:p>
    <w:p w:rsidRDefault="00DE1F56" w:rsidP="00DE1F56" w:rsidR="00DE1F56" w:rsidRPr="00DE1F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E1F5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E1F5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E1F56">
        <w:rPr>
          <w:rFonts w:cs="Times New Roman" w:eastAsia="Times New Roman"/>
          <w:b/>
          <w:lang w:eastAsia="hr-HR" w:val="en-AU"/>
        </w:rPr>
        <w:t xml:space="preserve">: 14. </w:t>
      </w:r>
      <w:r w:rsidRPr="00DE1F56">
        <w:rPr>
          <w:rFonts w:cs="Times New Roman" w:eastAsia="Times New Roman"/>
          <w:b/>
          <w:lang w:eastAsia="hr-HR"/>
        </w:rPr>
        <w:t>St-2252/2015.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POUKA O PRAVNOM LIJEKU: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DNA: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Dužniku,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Županijsko državno odvjetništvo Split,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 xml:space="preserve">Porezna uprava Split, 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e-Oglasna ploča Suda – rok 20. dana,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sudski registar – nakon pravomoćnosti</w:t>
      </w:r>
    </w:p>
    <w:p w:rsidRDefault="00DE1F56" w:rsidP="00DE1F56" w:rsidR="00DE1F56" w:rsidRPr="00DE1F5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1F56">
        <w:rPr>
          <w:rFonts w:cs="Times New Roman" w:eastAsia="Times New Roman"/>
          <w:lang w:eastAsia="hr-HR"/>
        </w:rPr>
        <w:t>u spis.</w:t>
      </w: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F56" w:rsidP="00DE1F56" w:rsidR="00DE1F56" w:rsidRPr="00D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F56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4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St-2252/2015-5</izvorni_sadrzaj>
    <derivirana_varijabla naziv="DomainObject.Oznaka_1">St-2252/2015-5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St-2252/2015</izvorni_sadrzaj>
    <derivirana_varijabla naziv="DomainObject.Predmet.OznakaBroj_1">St-2252/2015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d.o.o. za trgovinu, prijevoz i građevinarstvo</izvorni_sadrzaj>
    <derivirana_varijabla naziv="DomainObject.Predmet.ProtustrankaFormated_1">  MARTIN d.o.o. za trgovinu, prijevoz i građevinarstvo</derivirana_varijabla>
  </DomainObject.Predmet.ProtustrankaFormated>
  <DomainObject.Predmet.ProtustrankaFormatedOIB>
    <izvorni_sadrzaj>  MARTIN d.o.o. za trgovinu, prijevoz i građevinarstvo, OIB 30739094292</izvorni_sadrzaj>
    <derivirana_varijabla naziv="DomainObject.Predmet.ProtustrankaFormatedOIB_1">  MARTIN d.o.o. za trgovinu, prijevoz i građevinarstvo, OIB 30739094292</derivirana_varijabla>
  </DomainObject.Predmet.ProtustrankaFormatedOIB>
  <DomainObject.Predmet.ProtustrankaFormatedWithAdress>
    <izvorni_sadrzaj> MARTIN d.o.o. za trgovinu, prijevoz i građevinarstvo, Sveti Martin 63, 21311 Podstrana</izvorni_sadrzaj>
    <derivirana_varijabla naziv="DomainObject.Predmet.ProtustrankaFormatedWithAdress_1"> MARTIN d.o.o. za trgovinu, prijevoz i građevinarstvo, Sveti Martin 63, 21311 Podstrana</derivirana_varijabla>
  </DomainObject.Predmet.ProtustrankaFormatedWithAdress>
  <DomainObject.Predmet.ProtustrankaFormatedWithAdressOIB>
    <izvorni_sadrzaj> MARTIN d.o.o. za trgovinu, prijevoz i građevinarstvo, OIB 30739094292, Sveti Martin 63, 21311 Podstrana</izvorni_sadrzaj>
    <derivirana_varijabla naziv="DomainObject.Predmet.ProtustrankaFormatedWithAdressOIB_1"> MARTIN d.o.o. za trgovinu, prijevoz i građevinarstvo, OIB 30739094292, Sveti Martin 63, 21311 Podstrana</derivirana_varijabla>
  </DomainObject.Predmet.ProtustrankaFormatedWithAdressOIB>
  <DomainObject.Predmet.ProtustrankaWithAdress>
    <izvorni_sadrzaj>MARTIN d.o.o. za trgovinu, prijevoz i građevinarstvo Sveti Martin 63, 21311 Podstrana</izvorni_sadrzaj>
    <derivirana_varijabla naziv="DomainObject.Predmet.ProtustrankaWithAdress_1">MARTIN d.o.o. za trgovinu, prijevoz i građevinarstvo Sveti Martin 63, 21311 Podstrana</derivirana_varijabla>
  </DomainObject.Predmet.ProtustrankaWithAdress>
  <DomainObject.Predmet.ProtustrankaWithAdressOIB>
    <izvorni_sadrzaj>MARTIN d.o.o. za trgovinu, prijevoz i građevinarstvo, OIB 30739094292, Sveti Martin 63, 21311 Podstrana</izvorni_sadrzaj>
    <derivirana_varijabla naziv="DomainObject.Predmet.ProtustrankaWithAdressOIB_1">MARTIN d.o.o. za trgovinu, prijevoz i građevinarstvo, OIB 30739094292, Sveti Martin 63, 21311 Podstrana</derivirana_varijabla>
  </DomainObject.Predmet.ProtustrankaWithAdressOIB>
  <DomainObject.Predmet.ProtustrankaNazivFormated>
    <izvorni_sadrzaj>MARTIN d.o.o. za trgovinu, prijevoz i građevinarstvo</izvorni_sadrzaj>
    <derivirana_varijabla naziv="DomainObject.Predmet.ProtustrankaNazivFormated_1">MARTIN d.o.o. za trgovinu, prijevoz i građevinarstvo</derivirana_varijabla>
  </DomainObject.Predmet.ProtustrankaNazivFormated>
  <DomainObject.Predmet.ProtustrankaNazivFormatedOIB>
    <izvorni_sadrzaj>MARTIN d.o.o. za trgovinu, prijevoz i građevinarstvo, OIB 30739094292</izvorni_sadrzaj>
    <derivirana_varijabla naziv="DomainObject.Predmet.ProtustrankaNazivFormatedOIB_1">MARTIN d.o.o. za trgovinu, prijevoz i građevinarstvo, OIB 30739094292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155055.06</izvorni_sadrzaj>
    <derivirana_varijabla naziv="DomainObject.Predmet.TrenutnaVrijednost_1">155055.06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MARTIN d.o.o. za trgovinu, prijevoz i građevinarstvo</item>
    </izvorni_sadrzaj>
    <derivirana_varijabla naziv="DomainObject.Predmet.ProtuStrankaListFormated_1">
      <item>MARTIN d.o.o. za trgovinu, prijevoz i građevinarstvo</item>
    </derivirana_varijabla>
  </DomainObject.Predmet.ProtuStrankaListFormated>
  <DomainObject.Predmet.ProtuStrankaListFormatedOIB>
    <izvorni_sadrzaj>
      <item>MARTIN d.o.o. za trgovinu, prijevoz i građevinarstvo, OIB 30739094292</item>
    </izvorni_sadrzaj>
    <derivirana_varijabla naziv="DomainObject.Predmet.ProtuStrankaListFormatedOIB_1">
      <item>MARTIN d.o.o. za trgovinu, prijevoz i građevinarstvo, OIB 30739094292</item>
    </derivirana_varijabla>
  </DomainObject.Predmet.ProtuStrankaListFormatedOIB>
  <DomainObject.Predmet.ProtuStrankaListFormatedWithAdress>
    <izvorni_sadrzaj>
      <item>MARTIN d.o.o. za trgovinu, prijevoz i građevinarstvo, Sveti Martin 63, 21311 Podstrana</item>
    </izvorni_sadrzaj>
    <derivirana_varijabla naziv="DomainObject.Predmet.ProtuStrankaListFormatedWithAdress_1">
      <item>MARTIN d.o.o. za trgovinu, prijevoz i građevinarstvo, Sveti Martin 63, 21311 Podstrana</item>
    </derivirana_varijabla>
  </DomainObject.Predmet.ProtuStrankaListFormatedWithAdress>
  <DomainObject.Predmet.ProtuStrankaListFormatedWithAdressOIB>
    <izvorni_sadrzaj>
      <item>MARTIN d.o.o. za trgovinu, prijevoz i građevinarstvo, OIB 30739094292, Sveti Martin 63, 21311 Podstrana</item>
    </izvorni_sadrzaj>
    <derivirana_varijabla naziv="DomainObject.Predmet.ProtuStrankaListFormatedWithAdressOIB_1">
      <item>MARTIN d.o.o. za trgovinu, prijevoz i građevinarstvo, OIB 30739094292, Sveti Martin 63, 21311 Podstrana</item>
    </derivirana_varijabla>
  </DomainObject.Predmet.ProtuStrankaListFormatedWithAdressOIB>
  <DomainObject.Predmet.ProtuStrankaListNazivFormated>
    <izvorni_sadrzaj>
      <item>MARTIN d.o.o. za trgovinu, prijevoz i građevinarstvo</item>
    </izvorni_sadrzaj>
    <derivirana_varijabla naziv="DomainObject.Predmet.ProtuStrankaListNazivFormated_1">
      <item>MARTIN d.o.o. za trgovinu, prijevoz i građevinarstvo</item>
    </derivirana_varijabla>
  </DomainObject.Predmet.ProtuStrankaListNazivFormated>
  <DomainObject.Predmet.ProtuStrankaListNazivFormatedOIB>
    <izvorni_sadrzaj>
      <item>MARTIN d.o.o. za trgovinu, prijevoz i građevinarstvo, OIB 30739094292</item>
    </izvorni_sadrzaj>
    <derivirana_varijabla naziv="DomainObject.Predmet.ProtuStrankaListNazivFormatedOIB_1">
      <item>MARTIN d.o.o. za trgovinu, prijevoz i građevinarstvo, OIB 30739094292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St-2252/2015-5</izvorni_sadrzaj>
    <derivirana_varijabla naziv="DomainObject.PoslovniBrojDokumenta_1">St-2252/2015-5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MARTIN d.o.o. za trgovinu, prijevoz i građevinarstvo</izvorni_sadrzaj>
    <derivirana_varijabla naziv="DomainObject.Predmet.ProtustrankaIDrugi_1">MARTIN d.o.o. za trgovinu, prijevoz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MARTIN d.o.o. za trgovinu, prijevoz i građevinarstvo, OIB 30739094292, Sveti Martin 63, 21311 Podstrana</izvorni_sadrzaj>
    <derivirana_varijabla naziv="DomainObject.Predmet.ProtustrankaIDrugiAdressOIB_1">MARTIN d.o.o. za trgovinu, prijevoz i građevinarstvo, OIB 30739094292, Sveti Martin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d.o.o. za trgovinu, prijevoz i građevinarstvo</item>
      <item>FINANCIJSKA AGENCIJA, RC SPLIT</item>
    </izvorni_sadrzaj>
    <derivirana_varijabla naziv="DomainObject.Predmet.SudioniciListNaziv_1">
      <item>MARTIN d.o.o. za trgovinu, prijevoz i građevinarstvo</item>
      <item>FINANCIJSKA AGENCIJA, RC SPLIT</item>
    </derivirana_varijabla>
  </DomainObject.Predmet.SudioniciListNaziv>
  <DomainObject.Predmet.SudioniciListAdressOIB>
    <izvorni_sadrzaj>
      <item>MARTIN d.o.o. za trgovinu, prijevoz i građevinarstvo, OIB 30739094292, Sveti Martin 63,21311 Podstrana</item>
      <item>FINANCIJSKA AGENCIJA, RC SPLIT, OIB 85821130368, Mažuranićevo šetalište 24 b,21000 Split</item>
    </izvorni_sadrzaj>
    <derivirana_varijabla naziv="DomainObject.Predmet.SudioniciListAdressOIB_1">
      <item>MARTIN d.o.o. za trgovinu, prijevoz i građevinarstvo, OIB 30739094292, Sveti Martin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674A2-715E-4CFE-95E6-5CF32BED0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4286</properties:Characters>
  <properties:Lines>137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St-2252/2015-5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