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374e" w14:paraId="b71374e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F643B">
        <w:rPr>
          <w:rFonts w:cs="Times New Roman" w:hAnsi="Times New Roman" w:ascii="Times New Roman"/>
          <w:b w:val="false"/>
          <w:szCs w:val="24"/>
        </w:rPr>
        <w:t>656/15-</w:t>
      </w:r>
      <w:r w:rsidR="00942AB3">
        <w:rPr>
          <w:rFonts w:cs="Times New Roman" w:hAnsi="Times New Roman" w:ascii="Times New Roman"/>
          <w:b w:val="false"/>
          <w:szCs w:val="24"/>
        </w:rPr>
        <w:t>1</w:t>
      </w:r>
      <w:r w:rsidR="009F643B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9F643B" w:rsidRPr="009B1E96">
        <w:rPr>
          <w:rFonts w:hAnsi="Times New Roman" w:ascii="Times New Roman"/>
        </w:rPr>
        <w:t xml:space="preserve">Financijske agencije </w:t>
      </w:r>
      <w:r w:rsidR="009F643B">
        <w:rPr>
          <w:rFonts w:hAnsi="Times New Roman" w:ascii="Times New Roman"/>
        </w:rPr>
        <w:t xml:space="preserve">za pokretanje stečajnog postupka nad dužnikom UJEDINJENE PRODUKCIJE d.o.o. Zagreb, </w:t>
      </w:r>
      <w:proofErr w:type="spellStart"/>
      <w:r w:rsidR="009F643B">
        <w:rPr>
          <w:rFonts w:hAnsi="Times New Roman" w:ascii="Times New Roman"/>
        </w:rPr>
        <w:t>Heinzelova</w:t>
      </w:r>
      <w:proofErr w:type="spellEnd"/>
      <w:r w:rsidR="009F643B">
        <w:rPr>
          <w:rFonts w:hAnsi="Times New Roman" w:ascii="Times New Roman"/>
        </w:rPr>
        <w:t xml:space="preserve"> 62a MBS: 080705419, OIB: 53439582386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942AB3">
        <w:rPr>
          <w:rFonts w:hAnsi="Times New Roman" w:ascii="Times New Roman"/>
          <w:szCs w:val="24"/>
        </w:rPr>
        <w:t xml:space="preserve">14.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9F643B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942AB3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8. veljače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</w:t>
      </w:r>
      <w:r w:rsidR="009F643B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9F643B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–</w:t>
      </w:r>
      <w:r w:rsidR="009F643B" w:rsidRPr="009F643B">
        <w:rPr>
          <w:rFonts w:hAnsi="Times New Roman" w:ascii="Times New Roman"/>
          <w:szCs w:val="24"/>
        </w:rPr>
        <w:t xml:space="preserve"> </w:t>
      </w:r>
      <w:r w:rsidR="009F643B">
        <w:rPr>
          <w:rFonts w:hAnsi="Times New Roman" w:ascii="Times New Roman"/>
          <w:szCs w:val="24"/>
        </w:rPr>
        <w:t>FINA</w:t>
      </w:r>
    </w:p>
    <w:p w:rsidRDefault="00F01DE8" w:rsidP="003A4262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3A4262">
        <w:rPr>
          <w:rFonts w:hAnsi="Times New Roman" w:ascii="Times New Roman"/>
          <w:szCs w:val="24"/>
        </w:rPr>
        <w:t>Dužnik</w:t>
      </w:r>
    </w:p>
    <w:p w:rsidRDefault="00670832" w:rsidP="003A4262" w:rsidR="00670832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 upravitelj</w:t>
      </w:r>
    </w:p>
    <w:p w:rsidRDefault="00343CA8" w:rsidP="00195193" w:rsidR="00343CA8" w:rsidRPr="008E411D">
      <w:pPr>
        <w:ind w:left="36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942AB3">
        <w:rPr>
          <w:rFonts w:hAnsi="Times New Roman" w:ascii="Times New Roman"/>
          <w:szCs w:val="24"/>
        </w:rPr>
        <w:t xml:space="preserve">14. siječnja 2016.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9F643B" w:rsidR="009F643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Predlagatelj - </w:t>
      </w:r>
      <w:r w:rsidRPr="003A283F">
        <w:rPr>
          <w:rFonts w:hAnsi="Times New Roman" w:ascii="Times New Roman"/>
        </w:rPr>
        <w:t>FINA</w:t>
      </w:r>
    </w:p>
    <w:p w:rsidRDefault="009F643B" w:rsidP="00942AB3" w:rsidR="000366F6">
      <w:pPr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0366F6" w:rsidRPr="003A283F">
        <w:rPr>
          <w:rFonts w:hAnsi="Times New Roman" w:ascii="Times New Roman"/>
        </w:rPr>
        <w:t xml:space="preserve">. </w:t>
      </w:r>
      <w:r w:rsidR="00942AB3">
        <w:rPr>
          <w:rFonts w:hAnsi="Times New Roman" w:ascii="Times New Roman"/>
        </w:rPr>
        <w:t>Dužnik</w:t>
      </w:r>
    </w:p>
    <w:p w:rsidRDefault="00670832" w:rsidP="00942AB3" w:rsidR="00670832" w:rsidRPr="003A283F">
      <w:pPr>
        <w:rPr>
          <w:rFonts w:hAnsi="Times New Roman" w:ascii="Times New Roman"/>
        </w:rPr>
      </w:pPr>
      <w:r>
        <w:rPr>
          <w:rFonts w:hAnsi="Times New Roman" w:ascii="Times New Roman"/>
        </w:rPr>
        <w:t>3. Privremeni stečajni upravitelj</w:t>
      </w:r>
    </w:p>
    <w:p w:rsidRDefault="00F01DE8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942AB3">
        <w:rPr>
          <w:rFonts w:hAnsi="Times New Roman" w:ascii="Times New Roman"/>
          <w:szCs w:val="24"/>
        </w:rPr>
        <w:t>14.1.2016.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43CA8"/>
    <w:rsid w:val="00377FAF"/>
    <w:rsid w:val="003A4262"/>
    <w:rsid w:val="00415502"/>
    <w:rsid w:val="00474C8C"/>
    <w:rsid w:val="005D6419"/>
    <w:rsid w:val="00670832"/>
    <w:rsid w:val="00683EE0"/>
    <w:rsid w:val="006B4C1F"/>
    <w:rsid w:val="00772DCA"/>
    <w:rsid w:val="007D2808"/>
    <w:rsid w:val="00836C05"/>
    <w:rsid w:val="00864CDD"/>
    <w:rsid w:val="008913E3"/>
    <w:rsid w:val="008D2AF4"/>
    <w:rsid w:val="008E411D"/>
    <w:rsid w:val="00916BA9"/>
    <w:rsid w:val="00942AB3"/>
    <w:rsid w:val="00955C29"/>
    <w:rsid w:val="009E2BDF"/>
    <w:rsid w:val="009F643B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</izvorni_sadrzaj>
    <derivirana_varijabla naziv="DomainObject.Predmet.SudioniciListNazivOIB_1">
      <item>, OIB 85821130368</item>
      <item>, OIB 73253971193</item>
      <item>, OIB 34978435776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779</properties:Characters>
  <properties:Lines>39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2016-01-14T09:40:00Z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