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cc13" w14:paraId="1cecc13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>
      <w:r w:rsidRPr="00F06A9B">
        <w:tab/>
      </w:r>
      <w:r w:rsidRPr="00F06A9B">
        <w:tab/>
      </w:r>
      <w:r w:rsidRPr="00F06A9B">
        <w:tab/>
      </w:r>
    </w:p>
    <w:p w:rsidRDefault="00E15278" w:rsidP="00110932" w:rsidR="00E15278"/>
    <w:p w:rsidRDefault="00E15278" w:rsidP="00110932" w:rsidR="00E15278"/>
    <w:p w:rsidRDefault="00E15278" w:rsidP="00E15278" w:rsidR="00E15278">
      <w:pPr>
        <w:pStyle w:val="Zaglavlje"/>
        <w:jc w:val="right"/>
      </w:pPr>
      <w:r>
        <w:t>Posl. broj: 4 St-456/2016-149</w:t>
      </w:r>
    </w:p>
    <w:p w:rsidRDefault="00E15278" w:rsidP="00110932" w:rsidR="00E15278" w:rsidRPr="00F06A9B"/>
    <w:p w:rsidRDefault="00110932" w:rsidP="00110932" w:rsidR="00110932" w:rsidRPr="00F06A9B">
      <w:pPr>
        <w:ind w:firstLine="708"/>
        <w:jc w:val="both"/>
      </w:pPr>
    </w:p>
    <w:p w:rsidRDefault="00110932" w:rsidP="00E15278" w:rsidR="00E15278">
      <w:pPr>
        <w:jc w:val="both"/>
      </w:pPr>
      <w:r w:rsidRPr="00F06A9B">
        <w:tab/>
      </w:r>
      <w:r w:rsidR="00E15278">
        <w:t>Trgovački sud u Pazinu, po stečajnoj sutkinji Tijani Licul, u stečajnom postupku nad dužnikom PONJO d.o.o. u stečaju Novigrad, Stancijeta 26, OIB 18165701657, dana 19. travnja 2019. donio je slijedeći</w:t>
      </w:r>
    </w:p>
    <w:p w:rsidRDefault="00110932" w:rsidP="00110932" w:rsidR="00110932" w:rsidRPr="00F06A9B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</w:t>
      </w:r>
      <w:r w:rsidR="00E15278">
        <w:t>Gregor Lah</w:t>
      </w:r>
      <w:r>
        <w:t xml:space="preserve"> iz </w:t>
      </w:r>
      <w:r w:rsidR="00E15278">
        <w:t xml:space="preserve">Slovenije, Drašča, Drašča Vas 22, </w:t>
      </w:r>
      <w:r>
        <w:t xml:space="preserve">OIB: </w:t>
      </w:r>
      <w:r w:rsidR="00E15278">
        <w:t>09475233561</w:t>
      </w:r>
      <w:r>
        <w:t xml:space="preserve">, na račun </w:t>
      </w:r>
      <w:r w:rsidR="00AA2D66">
        <w:t>SI56020451054489519</w:t>
      </w:r>
      <w:r>
        <w:t xml:space="preserve">, u iznosu od </w:t>
      </w:r>
      <w:r w:rsidR="00E15278">
        <w:t>89.900,00</w:t>
      </w:r>
      <w:r>
        <w:t xml:space="preserve"> kuna, identifikator nadmetanja </w:t>
      </w:r>
      <w:r w:rsidR="00E15278">
        <w:t>13619,</w:t>
      </w:r>
    </w:p>
    <w:p w:rsidRDefault="00042B62" w:rsidP="00E83E93" w:rsidR="00042B62" w:rsidRPr="00E83E93">
      <w:pPr>
        <w:jc w:val="both"/>
      </w:pPr>
      <w:r>
        <w:tab/>
        <w:t xml:space="preserve">- </w:t>
      </w:r>
      <w:r w:rsidR="00E15278">
        <w:t>PROJEKT 9 j.d.o.o. Gračišće, Marcani 131, OIB: 78853214999</w:t>
      </w:r>
      <w:r>
        <w:t xml:space="preserve">, na račun </w:t>
      </w:r>
      <w:r w:rsidR="00AA2D66">
        <w:t>HR3824070001100057454</w:t>
      </w:r>
      <w:r w:rsidR="009A21D2">
        <w:t xml:space="preserve">, u iznosu od </w:t>
      </w:r>
      <w:r w:rsidR="00E15278">
        <w:t>89.900,00</w:t>
      </w:r>
      <w:r w:rsidR="00804457">
        <w:t xml:space="preserve"> </w:t>
      </w:r>
      <w:r w:rsidR="009A21D2">
        <w:t xml:space="preserve">kuna, identifikator nadmetanja </w:t>
      </w:r>
      <w:r w:rsidR="00E15278">
        <w:t>13619</w:t>
      </w:r>
      <w:r w:rsidR="003469DE">
        <w:t xml:space="preserve">, </w:t>
      </w:r>
    </w:p>
    <w:p w:rsidRDefault="00BD53A9" w:rsidP="00E83E93" w:rsidR="00E83E93" w:rsidRPr="00E83E93">
      <w:pPr>
        <w:jc w:val="both"/>
      </w:pPr>
      <w:r>
        <w:tab/>
        <w:t xml:space="preserve">- </w:t>
      </w:r>
      <w:r w:rsidR="00E15278">
        <w:t>PROJEKT 8 j.d.o.o. Gračišće, Marcani 131 C, OIB: 96713080933</w:t>
      </w:r>
      <w:r w:rsidRPr="00E83E93">
        <w:t xml:space="preserve">, na račun  </w:t>
      </w:r>
      <w:r w:rsidR="00AA2D66">
        <w:t>HR</w:t>
      </w:r>
      <w:r w:rsidR="00BB7AEB">
        <w:t>4124070001100037709</w:t>
      </w:r>
      <w:r w:rsidRPr="00E83E93">
        <w:t xml:space="preserve">, u iznosu od </w:t>
      </w:r>
      <w:r w:rsidR="00E15278">
        <w:t>89.900,00</w:t>
      </w:r>
      <w:r>
        <w:t xml:space="preserve"> </w:t>
      </w:r>
      <w:r w:rsidRPr="00E83E93">
        <w:t xml:space="preserve">kuna, identifikator nadmetanja </w:t>
      </w:r>
      <w:r w:rsidR="00E15278">
        <w:t>13619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E15278">
        <w:t xml:space="preserve">Stanko Gojkošek iz Slovenije, Hajdina, </w:t>
      </w:r>
      <w:r w:rsidR="0066072C">
        <w:t>Draženci 76 C, OIB: 69319775756</w:t>
      </w:r>
      <w:r w:rsidR="00D00E83">
        <w:t xml:space="preserve">, na račun </w:t>
      </w:r>
      <w:r w:rsidR="00AA2D66">
        <w:t>SI56021501363621822</w:t>
      </w:r>
      <w:r w:rsidRPr="00E83E93">
        <w:t>,</w:t>
      </w:r>
      <w:r w:rsidR="00D00E83" w:rsidRPr="00D00E83">
        <w:t xml:space="preserve"> </w:t>
      </w:r>
      <w:r w:rsidR="00D00E83" w:rsidRPr="00E83E93">
        <w:t xml:space="preserve">u iznosu od </w:t>
      </w:r>
      <w:r w:rsidR="0066072C">
        <w:t>89.900,00</w:t>
      </w:r>
      <w:r w:rsidR="00D00E83">
        <w:t xml:space="preserve"> </w:t>
      </w:r>
      <w:r w:rsidR="00D00E83" w:rsidRPr="00E83E93">
        <w:t xml:space="preserve">kuna, identifikator nadmetanja </w:t>
      </w:r>
      <w:r w:rsidR="00E15278">
        <w:t>13619</w:t>
      </w:r>
      <w:r w:rsidR="0048523E">
        <w:t>,</w:t>
      </w:r>
    </w:p>
    <w:p w:rsidRDefault="00D00E83" w:rsidP="00E83E93" w:rsidR="0003699F" w:rsidRPr="00E83E93">
      <w:pPr>
        <w:jc w:val="both"/>
      </w:pPr>
      <w:r>
        <w:t xml:space="preserve"> </w:t>
      </w:r>
      <w:r w:rsidR="0003699F">
        <w:tab/>
      </w:r>
      <w:r w:rsidR="0003699F" w:rsidRPr="00E83E93">
        <w:t xml:space="preserve">- </w:t>
      </w:r>
      <w:r w:rsidR="0066072C">
        <w:t xml:space="preserve">Ivana Petrač Clair, Varaždin, Ulica Miroslava Krleže 1, </w:t>
      </w:r>
      <w:r w:rsidR="0003699F">
        <w:t xml:space="preserve"> </w:t>
      </w:r>
      <w:r w:rsidR="0003699F" w:rsidRPr="00E83E93">
        <w:t xml:space="preserve">OIB </w:t>
      </w:r>
      <w:r w:rsidR="0066072C">
        <w:t>47339329998</w:t>
      </w:r>
      <w:r w:rsidR="0003699F" w:rsidRPr="00E83E93">
        <w:t xml:space="preserve">, na račun  </w:t>
      </w:r>
      <w:r w:rsidR="00BB7AEB">
        <w:t>HR7024840083221727601</w:t>
      </w:r>
      <w:r w:rsidR="0003699F" w:rsidRPr="00E83E93">
        <w:t xml:space="preserve">, u iznosu od </w:t>
      </w:r>
      <w:r w:rsidR="0066072C">
        <w:t>89.900,00</w:t>
      </w:r>
      <w:r w:rsidR="00804457">
        <w:t xml:space="preserve"> </w:t>
      </w:r>
      <w:r w:rsidR="0003699F" w:rsidRPr="00E83E93">
        <w:t xml:space="preserve">kuna, identifikator nadmetanja </w:t>
      </w:r>
      <w:r w:rsidR="00E15278">
        <w:t>13619</w:t>
      </w:r>
      <w:r w:rsidR="0003699F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66072C">
        <w:t xml:space="preserve">Tanja Miklavc Maček iz Slovenije, Logatec, Vodovodna cesta 33 a, </w:t>
      </w:r>
      <w:r w:rsidRPr="00E83E93">
        <w:t xml:space="preserve">OIB </w:t>
      </w:r>
      <w:r w:rsidR="0066072C">
        <w:t>23336230085</w:t>
      </w:r>
      <w:r w:rsidRPr="00E83E93">
        <w:t xml:space="preserve">, na račun  </w:t>
      </w:r>
      <w:r w:rsidR="00AA2D66">
        <w:t>SI56290000088009412</w:t>
      </w:r>
      <w:r w:rsidRPr="00E83E93">
        <w:t xml:space="preserve"> u iznosu od </w:t>
      </w:r>
      <w:r w:rsidR="0066072C">
        <w:t>89.900,00</w:t>
      </w:r>
      <w:r w:rsidR="00804457">
        <w:t xml:space="preserve"> </w:t>
      </w:r>
      <w:r w:rsidRPr="00E83E93">
        <w:t xml:space="preserve">kuna, identifikator nadmetanja </w:t>
      </w:r>
      <w:r w:rsidR="00E15278">
        <w:t>13619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</w:t>
      </w:r>
      <w:r w:rsidR="0066072C">
        <w:t>OBZORI j.d.o.o. Finida, Trg Velog Jože 2, OIB 35127319350</w:t>
      </w:r>
      <w:r>
        <w:t xml:space="preserve">, na račun </w:t>
      </w:r>
      <w:r w:rsidR="00AA2D66">
        <w:t>HR6223800061140027341</w:t>
      </w:r>
      <w:r>
        <w:t xml:space="preserve">, </w:t>
      </w:r>
      <w:r w:rsidR="008F5616" w:rsidRPr="00E83E93">
        <w:t xml:space="preserve">u iznosu od </w:t>
      </w:r>
      <w:r w:rsidR="0066072C">
        <w:t>89.900,00</w:t>
      </w:r>
      <w:r w:rsidR="00804457">
        <w:t xml:space="preserve"> </w:t>
      </w:r>
      <w:r w:rsidR="008F5616" w:rsidRPr="00E83E93">
        <w:t xml:space="preserve">kuna, identifikator nadmetanja </w:t>
      </w:r>
      <w:r w:rsidR="00E15278">
        <w:t>13619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66072C">
        <w:t>PROMONDIS d.o.o. Samobor, Ulica Ivice Sudnika 11, OIB 92796174019</w:t>
      </w:r>
      <w:r w:rsidR="008F5616">
        <w:t xml:space="preserve">, na račun </w:t>
      </w:r>
      <w:r w:rsidR="00BB7AEB">
        <w:t>HR0224020061100513492</w:t>
      </w:r>
      <w:r w:rsidR="008F5616">
        <w:t xml:space="preserve">, </w:t>
      </w:r>
      <w:r w:rsidR="008F5616" w:rsidRPr="00E83E93">
        <w:t xml:space="preserve">u iznosu od </w:t>
      </w:r>
      <w:r w:rsidR="0066072C">
        <w:t>89.900,00</w:t>
      </w:r>
      <w:r w:rsidR="00804457">
        <w:t xml:space="preserve"> </w:t>
      </w:r>
      <w:r w:rsidR="008F5616" w:rsidRPr="00E83E93">
        <w:t xml:space="preserve">kuna, identifikator nadmetanja </w:t>
      </w:r>
      <w:r w:rsidR="00E15278">
        <w:t>13619</w:t>
      </w:r>
      <w:r w:rsidR="0066072C">
        <w:t xml:space="preserve">, </w:t>
      </w:r>
    </w:p>
    <w:p w:rsidRDefault="0066072C" w:rsidP="0066072C" w:rsidR="0066072C" w:rsidRPr="00E83E93">
      <w:pPr>
        <w:ind w:firstLine="708"/>
        <w:jc w:val="both"/>
      </w:pPr>
      <w:r>
        <w:t xml:space="preserve">- Marko Hrgota iz Varaždina, Ivanečka 16, OIB: 96639634561, na račun </w:t>
      </w:r>
      <w:r w:rsidR="00BB7AEB">
        <w:t>HR6024840083236186989</w:t>
      </w:r>
      <w:r>
        <w:t xml:space="preserve">, </w:t>
      </w:r>
      <w:r w:rsidRPr="00E83E93">
        <w:t xml:space="preserve">u iznosu od </w:t>
      </w:r>
      <w:r>
        <w:t xml:space="preserve">90.000,00 </w:t>
      </w:r>
      <w:r w:rsidRPr="00E83E93">
        <w:t xml:space="preserve">kuna, identifikator nadmetanja </w:t>
      </w:r>
      <w:r>
        <w:t>13619,</w:t>
      </w:r>
    </w:p>
    <w:p w:rsidRDefault="0066072C" w:rsidP="0066072C" w:rsidR="0066072C">
      <w:pPr>
        <w:jc w:val="both"/>
      </w:pPr>
      <w:r w:rsidRPr="00E83E93">
        <w:tab/>
        <w:t xml:space="preserve">- </w:t>
      </w:r>
      <w:r>
        <w:t xml:space="preserve">Josip Baltić iz Varaždina, Janka Jurkovića 23, OIB: 20717677935, na račun </w:t>
      </w:r>
      <w:r w:rsidR="00AA2D66">
        <w:t>HR9123600003235342067</w:t>
      </w:r>
      <w:r>
        <w:t xml:space="preserve">,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 xml:space="preserve">13619, </w:t>
      </w:r>
    </w:p>
    <w:p w:rsidRDefault="0066072C" w:rsidP="0066072C" w:rsidR="0066072C" w:rsidRPr="00E83E93">
      <w:pPr>
        <w:ind w:firstLine="708"/>
        <w:jc w:val="both"/>
      </w:pPr>
      <w:r>
        <w:t xml:space="preserve">- CAKI trans d.o.o. Koškovec, Koškovec 1 a, OIB: 17478959244, na račun </w:t>
      </w:r>
      <w:r w:rsidR="0063572B">
        <w:t>HR6024840081100640421</w:t>
      </w:r>
      <w:r>
        <w:t xml:space="preserve">,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>13619,</w:t>
      </w:r>
    </w:p>
    <w:p w:rsidRDefault="0066072C" w:rsidP="0066072C" w:rsidR="0066072C">
      <w:pPr>
        <w:jc w:val="both"/>
      </w:pPr>
      <w:r w:rsidRPr="00E83E93">
        <w:tab/>
        <w:t xml:space="preserve">- </w:t>
      </w:r>
      <w:r w:rsidR="0063572B">
        <w:t>Robert Vodopivec iz Slove</w:t>
      </w:r>
      <w:r>
        <w:t xml:space="preserve">nije, </w:t>
      </w:r>
      <w:r w:rsidR="0063572B">
        <w:t>Dolenjska cesta 287 Škofljica Lavrica</w:t>
      </w:r>
      <w:r>
        <w:t>,</w:t>
      </w:r>
      <w:r w:rsidR="0063572B">
        <w:t xml:space="preserve"> OIB: 77794860504</w:t>
      </w:r>
      <w:r>
        <w:t xml:space="preserve"> na račun </w:t>
      </w:r>
      <w:r w:rsidR="0063572B">
        <w:t>HR4924020063290186863</w:t>
      </w:r>
      <w:r>
        <w:t xml:space="preserve">,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 xml:space="preserve">13619, </w:t>
      </w:r>
    </w:p>
    <w:p w:rsidRDefault="0063572B" w:rsidP="0063572B" w:rsidR="0063572B" w:rsidRPr="00E83E93">
      <w:pPr>
        <w:ind w:firstLine="708"/>
        <w:jc w:val="both"/>
      </w:pPr>
      <w:r>
        <w:lastRenderedPageBreak/>
        <w:t xml:space="preserve">- Vesna Vodopivec iz Slovenije, Grosuplje, Sela pri Šmarju 14 A, OIB: 09256022148, na račun HR4924020063290186863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>13619,</w:t>
      </w:r>
    </w:p>
    <w:p w:rsidRDefault="0063572B" w:rsidP="0063572B" w:rsidR="0063572B">
      <w:pPr>
        <w:jc w:val="both"/>
      </w:pPr>
      <w:r w:rsidRPr="00E83E93">
        <w:tab/>
        <w:t xml:space="preserve">- </w:t>
      </w:r>
      <w:r>
        <w:t xml:space="preserve">PATENT PROJEKT d.o.o. Šenkovec, Gorčica 10, OIB: 74145650119 na račun </w:t>
      </w:r>
      <w:r w:rsidRPr="0063572B">
        <w:t>HR</w:t>
      </w:r>
      <w:r>
        <w:t xml:space="preserve">1423400091116042789,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 xml:space="preserve">13619, </w:t>
      </w:r>
    </w:p>
    <w:p w:rsidRDefault="0063572B" w:rsidP="0063572B" w:rsidR="0063572B" w:rsidRPr="00E83E93">
      <w:pPr>
        <w:jc w:val="both"/>
      </w:pPr>
      <w:r>
        <w:tab/>
        <w:t xml:space="preserve">- Tomislav Strniščak iz Šenkovca, Gorčica 10, OIB: 26341315268, na račun </w:t>
      </w:r>
      <w:r w:rsidR="00AA2D66">
        <w:t>HR8823400093221808928</w:t>
      </w:r>
      <w:r>
        <w:t xml:space="preserve">, </w:t>
      </w:r>
      <w:r w:rsidRPr="00E83E93">
        <w:t xml:space="preserve">u iznosu od </w:t>
      </w:r>
      <w:r>
        <w:t xml:space="preserve">89.900,00 </w:t>
      </w:r>
      <w:r w:rsidRPr="00E83E93">
        <w:t xml:space="preserve">kuna, identifikator nadmetanja </w:t>
      </w:r>
      <w:r>
        <w:t>13619.</w:t>
      </w:r>
    </w:p>
    <w:p w:rsidRDefault="0063572B" w:rsidP="00E83E93" w:rsidR="0066072C">
      <w:pPr>
        <w:jc w:val="both"/>
      </w:pPr>
      <w:r w:rsidRPr="00E83E93">
        <w:tab/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63572B">
        <w:t>19</w:t>
      </w:r>
      <w:r w:rsidR="00066596" w:rsidRPr="00F06A9B">
        <w:t xml:space="preserve">. </w:t>
      </w:r>
      <w:r w:rsidR="0063572B">
        <w:t>travnja</w:t>
      </w:r>
      <w:r w:rsidRPr="00F06A9B">
        <w:t xml:space="preserve"> 201</w:t>
      </w:r>
      <w:r w:rsidR="0063572B">
        <w:t>9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D02EC9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BA502B" w:rsidR="00500701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D02EC9" w:rsidR="00D02EC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2EC9">
          <w:rPr>
            <w:noProof/>
          </w:rPr>
          <w:t>2</w:t>
        </w:r>
        <w:r>
          <w:fldChar w:fldCharType="end"/>
        </w:r>
        <w:r>
          <w:tab/>
        </w:r>
        <w:r w:rsidR="00D02EC9">
          <w:t>Posl. broj: 4 St-456/2016-149</w:t>
        </w:r>
      </w:p>
      <w:p w:rsidRDefault="00D02EC9" w:rsidR="003E5AEE">
        <w:pPr>
          <w:pStyle w:val="Zaglavlje"/>
          <w:jc w:val="center"/>
        </w:pPr>
      </w:p>
    </w:sdtContent>
  </w:sdt>
  <w:p w:rsidRDefault="00D02EC9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8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2F3948"/>
    <w:rsid w:val="00344284"/>
    <w:rsid w:val="003469DE"/>
    <w:rsid w:val="003A3A66"/>
    <w:rsid w:val="00402146"/>
    <w:rsid w:val="00467ACD"/>
    <w:rsid w:val="0048523E"/>
    <w:rsid w:val="004A0C06"/>
    <w:rsid w:val="004C3370"/>
    <w:rsid w:val="004F1C5E"/>
    <w:rsid w:val="004F409C"/>
    <w:rsid w:val="00515486"/>
    <w:rsid w:val="00554328"/>
    <w:rsid w:val="00562161"/>
    <w:rsid w:val="005B6AEF"/>
    <w:rsid w:val="006000EA"/>
    <w:rsid w:val="00630DB0"/>
    <w:rsid w:val="0063572B"/>
    <w:rsid w:val="006468D2"/>
    <w:rsid w:val="00654BC2"/>
    <w:rsid w:val="0066072C"/>
    <w:rsid w:val="006B5EE4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7292F"/>
    <w:rsid w:val="00985388"/>
    <w:rsid w:val="009A21D2"/>
    <w:rsid w:val="009A3B57"/>
    <w:rsid w:val="009A5AB9"/>
    <w:rsid w:val="009B27E5"/>
    <w:rsid w:val="009C0B19"/>
    <w:rsid w:val="009D1C52"/>
    <w:rsid w:val="00A0316F"/>
    <w:rsid w:val="00A0319C"/>
    <w:rsid w:val="00A57DBF"/>
    <w:rsid w:val="00AA2D66"/>
    <w:rsid w:val="00AB7C98"/>
    <w:rsid w:val="00AC765E"/>
    <w:rsid w:val="00AE4482"/>
    <w:rsid w:val="00B26280"/>
    <w:rsid w:val="00B65749"/>
    <w:rsid w:val="00B66DD2"/>
    <w:rsid w:val="00BA502B"/>
    <w:rsid w:val="00BB7AEB"/>
    <w:rsid w:val="00BC5F91"/>
    <w:rsid w:val="00BD53A9"/>
    <w:rsid w:val="00BF3DF8"/>
    <w:rsid w:val="00C37927"/>
    <w:rsid w:val="00C77BF0"/>
    <w:rsid w:val="00C94429"/>
    <w:rsid w:val="00CC009C"/>
    <w:rsid w:val="00CE3073"/>
    <w:rsid w:val="00D000C5"/>
    <w:rsid w:val="00D00E83"/>
    <w:rsid w:val="00D02EC9"/>
    <w:rsid w:val="00E118FD"/>
    <w:rsid w:val="00E15278"/>
    <w:rsid w:val="00E83E93"/>
    <w:rsid w:val="00EA09F0"/>
    <w:rsid w:val="00EA2A63"/>
    <w:rsid w:val="00EB17B1"/>
    <w:rsid w:val="00F06A9B"/>
    <w:rsid w:val="00F31A55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F1E5EFA"/>
  <w15:docId w15:val="{18FFA219-74F9-4568-A2E6-170A430B4FC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EC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EC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EC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EC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St-456/2016-129</izvorni_sadrzaj>
    <derivirana_varijabla naziv="DomainObject.PredzadnjaOdlukaIzPredmeta.Oznaka_1">St-456/2016-129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2655</properties:Characters>
  <properties:Lines>66</properties:Lines>
  <properties:Paragraphs>30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2019-04-19T06:08:00Z</dcterms:created>
  <dc:creator>Jasmina Matika</dc:creator>
  <cp:lastModifiedBy>Sanja Prodan</cp:lastModifiedBy>
  <cp:lastPrinted>2019-04-19T10:28:00Z</cp:lastPrinted>
  <dcterms:modified xmlns:xsi="http://www.w3.org/2001/XMLSchema-instance" xsi:type="dcterms:W3CDTF">2019-04-19T10:28:00Z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(St-456-2016-149-povrat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