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2e56" w14:paraId="7142e5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D067C">
        <w:t>1</w:t>
      </w:r>
      <w:r w:rsidR="001E4C5F">
        <w:t>1</w:t>
      </w:r>
      <w:r>
        <w:t>/</w:t>
      </w:r>
      <w:r w:rsidR="00E8650F">
        <w:t>1</w:t>
      </w:r>
      <w:r w:rsidR="0041082E">
        <w:t>7</w:t>
      </w:r>
      <w:r>
        <w:t>-</w:t>
      </w:r>
      <w:r w:rsidR="00866AAE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1E4C5F" w:rsidRPr="001E4C5F">
        <w:t>BARBARIĆ KLESARSTVO d.o.o. usluge, Zagreb, Klesarski put 9, MBS 080950977, OIB 31681516340</w:t>
      </w:r>
      <w:r w:rsidRPr="0041082E">
        <w:t xml:space="preserve">, dana </w:t>
      </w:r>
      <w:r w:rsidR="00866AAE">
        <w:t>20</w:t>
      </w:r>
      <w:r w:rsidRPr="0041082E">
        <w:t xml:space="preserve">. </w:t>
      </w:r>
      <w:r w:rsidR="00A930D6">
        <w:t>srp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2D75EC">
        <w:t>Sandra Barbarić, Zagreb, Omejak 10</w:t>
      </w:r>
      <w:r w:rsidR="00DC2C70">
        <w:t xml:space="preserve">, OIB </w:t>
      </w:r>
      <w:r w:rsidR="002D75EC">
        <w:t>72363968309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516F3">
        <w:t>1</w:t>
      </w:r>
      <w:r w:rsidR="00B45C79">
        <w:t>1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B45C79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B45C79" w:rsidRPr="00B45C79">
        <w:t>Sandra Barbarić, Zagreb, Omejak 10, OIB 72363968309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DD777B" w:rsidP="00E42FA6" w:rsidR="00DD777B">
      <w:pPr>
        <w:jc w:val="center"/>
      </w:pPr>
    </w:p>
    <w:p w:rsidRDefault="00B45C79" w:rsidP="00E42FA6" w:rsidR="00B45C79">
      <w:pPr>
        <w:jc w:val="center"/>
      </w:pPr>
    </w:p>
    <w:p w:rsidRDefault="00B45C79" w:rsidP="00E42FA6" w:rsidR="00B45C79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EA6AD5">
        <w:t>22</w:t>
      </w:r>
      <w:r>
        <w:t>.</w:t>
      </w:r>
      <w:r w:rsidR="00EA6AD5">
        <w:t>12</w:t>
      </w:r>
      <w:r>
        <w:t>.201</w:t>
      </w:r>
      <w:r w:rsidR="00030615">
        <w:t>6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DD4792">
        <w:t>6</w:t>
      </w:r>
      <w:r>
        <w:t>-01/0</w:t>
      </w:r>
      <w:r w:rsidR="00CB3938">
        <w:t>5</w:t>
      </w:r>
      <w:r>
        <w:t xml:space="preserve"> Ur. broj 04-06-1</w:t>
      </w:r>
      <w:r w:rsidR="008D05AE">
        <w:t>6</w:t>
      </w:r>
      <w:r>
        <w:t>-</w:t>
      </w:r>
      <w:r w:rsidR="008D05AE">
        <w:t>1</w:t>
      </w:r>
      <w:r w:rsidR="00286E4F">
        <w:t>331</w:t>
      </w:r>
      <w:r w:rsidR="00CB3938">
        <w:t>8</w:t>
      </w:r>
      <w:r>
        <w:t xml:space="preserve"> od </w:t>
      </w:r>
      <w:r w:rsidR="00286E4F">
        <w:t>2</w:t>
      </w:r>
      <w:r w:rsidR="00CB3938">
        <w:t>2</w:t>
      </w:r>
      <w:r w:rsidR="00A15CA0">
        <w:t>.</w:t>
      </w:r>
      <w:r w:rsidR="00286E4F">
        <w:t>12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B45C79" w:rsidRPr="00B45C79">
        <w:t>BARBARIĆ KLESARSTVO d.o.o. usluge, Zagreb, Klesarski put 9, MBS 080950977, OIB 31681516340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CB3938">
        <w:t>16</w:t>
      </w:r>
      <w:r w:rsidR="00950345">
        <w:t>.</w:t>
      </w:r>
      <w:r w:rsidR="00286E4F">
        <w:t>12</w:t>
      </w:r>
      <w:r w:rsidR="00E42FA6">
        <w:t>.201</w:t>
      </w:r>
      <w:r w:rsidR="008D05AE">
        <w:t>6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CB3938">
        <w:t>137.762,10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525166">
        <w:t>3</w:t>
      </w:r>
      <w:r w:rsidR="001C7CF7">
        <w:t xml:space="preserve"> </w:t>
      </w:r>
      <w:r w:rsidR="003A3C5D">
        <w:t>zaposlen</w:t>
      </w:r>
      <w:r w:rsidR="00525166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E5091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525166">
        <w:t>16</w:t>
      </w:r>
      <w:r w:rsidR="001C7CF7" w:rsidRPr="001C7CF7">
        <w:t>.</w:t>
      </w:r>
      <w:r w:rsidR="00DD777B">
        <w:t>12</w:t>
      </w:r>
      <w:r w:rsidR="001C7CF7" w:rsidRPr="001C7CF7">
        <w:t>.2016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525166">
        <w:t>ne</w:t>
      </w:r>
      <w:r w:rsidR="003C2AC2">
        <w:t>ma zaplijenjena novčana sredstva</w:t>
      </w:r>
      <w:r w:rsidR="00D9463B">
        <w:t xml:space="preserve"> na dan </w:t>
      </w:r>
      <w:r w:rsidR="00525166">
        <w:t>16</w:t>
      </w:r>
      <w:r w:rsidR="007D1625" w:rsidRPr="007D1625">
        <w:t>.</w:t>
      </w:r>
      <w:r w:rsidR="00DD777B">
        <w:t>12</w:t>
      </w:r>
      <w:r w:rsidR="007D1625" w:rsidRPr="007D1625">
        <w:t>.2016</w:t>
      </w:r>
      <w:r w:rsidR="005E56BF">
        <w:t>.</w:t>
      </w:r>
      <w:r w:rsidR="00CE55F3">
        <w:t xml:space="preserve"> </w:t>
      </w:r>
    </w:p>
    <w:p w:rsidRDefault="00525166" w:rsidP="00E42FA6" w:rsidR="00525166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D777B">
        <w:rPr>
          <w:b w:val="false"/>
        </w:rPr>
        <w:t>20</w:t>
      </w:r>
      <w:r>
        <w:rPr>
          <w:b w:val="false"/>
        </w:rPr>
        <w:t xml:space="preserve">. </w:t>
      </w:r>
      <w:r w:rsidR="00B65496">
        <w:rPr>
          <w:b w:val="false"/>
        </w:rPr>
        <w:t>srp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A70D87" w:rsidR="00E42FA6" w:rsidRPr="00A70D87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DD777B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525166" w:rsidP="00E42FA6" w:rsidR="0052516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525166" w:rsidP="00525166" w:rsidR="00525166">
      <w:pPr>
        <w:numPr>
          <w:ilvl w:val="0"/>
          <w:numId w:val="8"/>
        </w:numPr>
        <w:jc w:val="both"/>
      </w:pPr>
      <w:r w:rsidRPr="00525166">
        <w:t>Sand</w:t>
      </w:r>
      <w:r>
        <w:t>ra Barbarić, Zagreb, Omejak 10</w:t>
      </w:r>
    </w:p>
    <w:p w:rsidRDefault="00E42FA6" w:rsidP="00525166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A70D87" w:rsidR="009D3A79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2A668B">
        <w:t>1</w:t>
      </w:r>
      <w:r w:rsidR="00525166">
        <w:t>9</w:t>
      </w:r>
      <w:r w:rsidR="00410D9A">
        <w:t>.</w:t>
      </w:r>
      <w:r w:rsidR="006A34CE">
        <w:t>9</w:t>
      </w:r>
      <w:r w:rsidR="00E3493A">
        <w:t>.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2B93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St-1</w:t>
    </w:r>
    <w:r w:rsidR="00866AAE">
      <w:t>2</w:t>
    </w:r>
    <w:r w:rsidR="000D067C" w:rsidRPr="000D067C">
      <w:t>1</w:t>
    </w:r>
    <w:r w:rsidR="00CE7350">
      <w:t>1</w:t>
    </w:r>
    <w:r w:rsidR="000D067C" w:rsidRPr="000D067C">
      <w:t>/17-</w:t>
    </w:r>
    <w:r w:rsidR="00866AAE">
      <w:t>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6394"/>
    <w:rsid w:val="001127C1"/>
    <w:rsid w:val="00121767"/>
    <w:rsid w:val="00124E1E"/>
    <w:rsid w:val="00125D50"/>
    <w:rsid w:val="00136641"/>
    <w:rsid w:val="00141C44"/>
    <w:rsid w:val="00141CC3"/>
    <w:rsid w:val="00167125"/>
    <w:rsid w:val="00187702"/>
    <w:rsid w:val="00193952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952DB"/>
    <w:rsid w:val="002A668B"/>
    <w:rsid w:val="002B6721"/>
    <w:rsid w:val="002C3B79"/>
    <w:rsid w:val="002C4C28"/>
    <w:rsid w:val="002C5C2E"/>
    <w:rsid w:val="002D75D8"/>
    <w:rsid w:val="002D75EC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6B1C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CE7350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6AD5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2B93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St-1211/2017</izvorni_sadrzaj>
    <derivirana_varijabla naziv="DomainObject.Predmet.OznakaBroj_1">St-1211/2017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BARBARIĆ KLESARSTVO d.o.o.</izvorni_sadrzaj>
    <derivirana_varijabla naziv="DomainObject.Predmet.ProtustrankaFormated_1">  BARBARIĆ KLESARSTVO d.o.o.</derivirana_varijabla>
  </DomainObject.Predmet.ProtustrankaFormated>
  <DomainObject.Predmet.ProtustrankaFormatedOIB>
    <izvorni_sadrzaj>  BARBARIĆ KLESARSTVO d.o.o., OIB 31681516340</izvorni_sadrzaj>
    <derivirana_varijabla naziv="DomainObject.Predmet.ProtustrankaFormatedOIB_1">  BARBARIĆ KLESARSTVO d.o.o., OIB 31681516340</derivirana_varijabla>
  </DomainObject.Predmet.ProtustrankaFormatedOIB>
  <DomainObject.Predmet.ProtustrankaFormatedWithAdress>
    <izvorni_sadrzaj> BARBARIĆ KLESARSTVO d.o.o., Klesarski put 9, 10000 Zagreb</izvorni_sadrzaj>
    <derivirana_varijabla naziv="DomainObject.Predmet.ProtustrankaFormatedWithAdress_1"> BARBARIĆ KLESARSTVO d.o.o., Klesarski put 9, 10000 Zagreb</derivirana_varijabla>
  </DomainObject.Predmet.ProtustrankaFormatedWithAdress>
  <DomainObject.Predmet.ProtustrankaFormatedWithAdressOIB>
    <izvorni_sadrzaj> BARBARIĆ KLESARSTVO d.o.o., OIB 31681516340, Klesarski put 9, 10000 Zagreb</izvorni_sadrzaj>
    <derivirana_varijabla naziv="DomainObject.Predmet.ProtustrankaFormatedWithAdressOIB_1"> BARBARIĆ KLESARSTVO d.o.o., OIB 31681516340, Klesarski put 9, 10000 Zagreb</derivirana_varijabla>
  </DomainObject.Predmet.ProtustrankaFormatedWithAdressOIB>
  <DomainObject.Predmet.ProtustrankaWithAdress>
    <izvorni_sadrzaj>BARBARIĆ KLESARSTVO d.o.o. Klesarski put 9, 10000 Zagreb</izvorni_sadrzaj>
    <derivirana_varijabla naziv="DomainObject.Predmet.ProtustrankaWithAdress_1">BARBARIĆ KLESARSTVO d.o.o. Klesarski put 9, 10000 Zagreb</derivirana_varijabla>
  </DomainObject.Predmet.ProtustrankaWithAdress>
  <DomainObject.Predmet.ProtustrankaWithAdressOIB>
    <izvorni_sadrzaj>BARBARIĆ KLESARSTVO d.o.o., OIB 31681516340, Klesarski put 9, 10000 Zagreb</izvorni_sadrzaj>
    <derivirana_varijabla naziv="DomainObject.Predmet.ProtustrankaWithAdressOIB_1">BARBARIĆ KLESARSTVO d.o.o., OIB 31681516340, Klesarski put 9, 10000 Zagreb</derivirana_varijabla>
  </DomainObject.Predmet.ProtustrankaWithAdressOIB>
  <DomainObject.Predmet.ProtustrankaNazivFormated>
    <izvorni_sadrzaj>BARBARIĆ KLESARSTVO d.o.o.</izvorni_sadrzaj>
    <derivirana_varijabla naziv="DomainObject.Predmet.ProtustrankaNazivFormated_1">BARBARIĆ KLESARSTVO d.o.o.</derivirana_varijabla>
  </DomainObject.Predmet.ProtustrankaNazivFormated>
  <DomainObject.Predmet.ProtustrankaNazivFormatedOIB>
    <izvorni_sadrzaj>BARBARIĆ KLESARSTVO d.o.o., OIB 31681516340</izvorni_sadrzaj>
    <derivirana_varijabla naziv="DomainObject.Predmet.ProtustrankaNazivFormatedOIB_1">BARBARIĆ KLESARSTVO d.o.o., OIB 31681516340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BARBARIĆ KLESARSTVO d.o.o.</item>
    </izvorni_sadrzaj>
    <derivirana_varijabla naziv="DomainObject.Predmet.ProtuStrankaListFormated_1">
      <item>BARBARIĆ KLESARSTVO d.o.o.</item>
    </derivirana_varijabla>
  </DomainObject.Predmet.ProtuStrankaListFormated>
  <DomainObject.Predmet.ProtuStrankaListFormatedOIB>
    <izvorni_sadrzaj>
      <item>BARBARIĆ KLESARSTVO d.o.o., OIB 31681516340</item>
    </izvorni_sadrzaj>
    <derivirana_varijabla naziv="DomainObject.Predmet.ProtuStrankaListFormatedOIB_1">
      <item>BARBARIĆ KLESARSTVO d.o.o., OIB 31681516340</item>
    </derivirana_varijabla>
  </DomainObject.Predmet.ProtuStrankaListFormatedOIB>
  <DomainObject.Predmet.ProtuStrankaListFormatedWithAdress>
    <izvorni_sadrzaj>
      <item>BARBARIĆ KLESARSTVO d.o.o., Klesarski put 9, 10000 Zagreb</item>
    </izvorni_sadrzaj>
    <derivirana_varijabla naziv="DomainObject.Predmet.ProtuStrankaListFormatedWithAdress_1">
      <item>BARBARIĆ KLESARSTVO d.o.o., Klesarski put 9, 10000 Zagreb</item>
    </derivirana_varijabla>
  </DomainObject.Predmet.ProtuStrankaListFormatedWithAdress>
  <DomainObject.Predmet.ProtuStrankaListFormatedWithAdressOIB>
    <izvorni_sadrzaj>
      <item>BARBARIĆ KLESARSTVO d.o.o., OIB 31681516340, Klesarski put 9, 10000 Zagreb</item>
    </izvorni_sadrzaj>
    <derivirana_varijabla naziv="DomainObject.Predmet.ProtuStrankaListFormatedWithAdressOIB_1">
      <item>BARBARIĆ KLESARSTVO d.o.o., OIB 31681516340, Klesarski put 9, 10000 Zagreb</item>
    </derivirana_varijabla>
  </DomainObject.Predmet.ProtuStrankaListFormatedWithAdressOIB>
  <DomainObject.Predmet.ProtuStrankaListNazivFormated>
    <izvorni_sadrzaj>
      <item>BARBARIĆ KLESARSTVO d.o.o.</item>
    </izvorni_sadrzaj>
    <derivirana_varijabla naziv="DomainObject.Predmet.ProtuStrankaListNazivFormated_1">
      <item>BARBARIĆ KLESARSTVO d.o.o.</item>
    </derivirana_varijabla>
  </DomainObject.Predmet.ProtuStrankaListNazivFormated>
  <DomainObject.Predmet.ProtuStrankaListNazivFormatedOIB>
    <izvorni_sadrzaj>
      <item>BARBARIĆ KLESARSTVO d.o.o., OIB 31681516340</item>
    </izvorni_sadrzaj>
    <derivirana_varijabla naziv="DomainObject.Predmet.ProtuStrankaListNazivFormatedOIB_1">
      <item>BARBARIĆ KLESARSTVO d.o.o., OIB 31681516340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BARBARIĆ KLESARSTVO d.o.o.</izvorni_sadrzaj>
    <derivirana_varijabla naziv="DomainObject.Predmet.ProtustrankaIDrugi_1">BARBARIĆ KLESARSTVO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BARBARIĆ KLESARSTVO d.o.o., OIB 31681516340, Klesarski put 9, 10000 Zagreb</izvorni_sadrzaj>
    <derivirana_varijabla naziv="DomainObject.Predmet.ProtustrankaIDrugiAdressOIB_1">BARBARIĆ KLESARSTVO d.o.o., OIB 31681516340, Klesarski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BARBARIĆ KLESARSTVO d.o.o.</item>
      <item>FINA Regionalni centar Zagreb</item>
    </izvorni_sadrzaj>
    <derivirana_varijabla naziv="DomainObject.Predmet.SudioniciListNaziv_1">
      <item>BARBARIĆ KLESARSTVO d.o.o.</item>
      <item>FINA Regionalni centar Zagreb</item>
    </derivirana_varijabla>
  </DomainObject.Predmet.SudioniciListNaziv>
  <DomainObject.Predmet.SudioniciListAdressOIB>
    <izvorni_sadrzaj>
      <item>BARBARIĆ KLESARSTVO d.o.o., OIB 31681516340, Klesarski put 9,10000 Zagreb</item>
      <item>FINA Regionalni centar Zagreb, OIB 85821130368, Trg svibanjskih žrtava 1995. 1,10000 Zagreb</item>
    </izvorni_sadrzaj>
    <derivirana_varijabla naziv="DomainObject.Predmet.SudioniciListAdressOIB_1">
      <item>BARBARIĆ KLESARSTVO d.o.o., OIB 31681516340, Klesarski put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31681516340</item>
      <item>, OIB 85821130368</item>
    </izvorni_sadrzaj>
    <derivirana_varijabla naziv="DomainObject.Predmet.SudioniciListNazivOIB_1">
      <item>, OIB 31681516340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0A24F-8C83-4496-90D2-6081407C0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584</properties:Words>
  <properties:Characters>3240</properties:Characters>
  <properties:Lines>88</properties:Lines>
  <properties:Paragraphs>28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2017-07-20T10:26:00Z</dcterms:modified>
  <cp:revision>38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