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9038" w14:paraId="a7f9038" w:rsidRDefault="00596E5E" w:rsidP="00596E5E" w:rsidR="00596E5E">
      <w:pPr>
        <w:jc w:val="right"/>
        <w15:collapsed w:val="false"/>
      </w:pPr>
      <w:r>
        <w:t>Broj: 6 St-363/12-150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596E5E" w:rsidR="00596E5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96E5E" w:rsidP="00596E5E" w:rsidR="00596E5E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REPUBLIKA HRVATSKA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596E5E" w:rsidP="00596E5E" w:rsidR="00596E5E">
      <w:pPr>
        <w:pStyle w:val="Tijeloteksta"/>
        <w:ind w:firstLine="348" w:left="360"/>
      </w:pPr>
      <w:r>
        <w:t xml:space="preserve">Trgovački sud u Osijeku, po stečajnoj sutkinji Nadi Roso, u stečajnom predmetu dužnika </w:t>
      </w:r>
      <w:r>
        <w:rPr>
          <w:b/>
        </w:rPr>
        <w:t xml:space="preserve">VUTEKS FENIKS d.o.o. u stečaju Vinkovci, </w:t>
      </w:r>
      <w:proofErr w:type="spellStart"/>
      <w:r>
        <w:rPr>
          <w:b/>
        </w:rPr>
        <w:t>Dirov</w:t>
      </w:r>
      <w:proofErr w:type="spellEnd"/>
      <w:r>
        <w:rPr>
          <w:b/>
        </w:rPr>
        <w:t xml:space="preserve"> brijeg </w:t>
      </w:r>
      <w:proofErr w:type="spellStart"/>
      <w:r>
        <w:rPr>
          <w:b/>
        </w:rPr>
        <w:t>bb</w:t>
      </w:r>
      <w:proofErr w:type="spellEnd"/>
      <w:r>
        <w:rPr>
          <w:b/>
        </w:rPr>
        <w:t xml:space="preserve"> MBS 030065616 OIB 2618983252,  </w:t>
      </w:r>
      <w:r>
        <w:t xml:space="preserve"> dana 18. studenog 2016. g.,</w:t>
      </w:r>
    </w:p>
    <w:p w:rsidRDefault="00D96C01" w:rsidP="00D96C01" w:rsidR="00D96C01">
      <w:pPr>
        <w:pStyle w:val="Tijeloteksta"/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201E03" w:rsidP="00247902" w:rsidR="00201E03">
      <w:pPr>
        <w:pStyle w:val="Tijeloteksta"/>
        <w:ind w:left="360"/>
        <w:jc w:val="center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4C2E1E">
        <w:t xml:space="preserve">dužnika </w:t>
      </w:r>
      <w:r w:rsidR="00596E5E">
        <w:rPr>
          <w:b/>
        </w:rPr>
        <w:t xml:space="preserve">VUTEKS FENIKS d.o.o. u stečaju Vinkovci, </w:t>
      </w:r>
      <w:proofErr w:type="spellStart"/>
      <w:r w:rsidR="00596E5E">
        <w:rPr>
          <w:b/>
        </w:rPr>
        <w:t>Dirov</w:t>
      </w:r>
      <w:proofErr w:type="spellEnd"/>
      <w:r w:rsidR="00596E5E">
        <w:rPr>
          <w:b/>
        </w:rPr>
        <w:t xml:space="preserve"> brijeg </w:t>
      </w:r>
      <w:proofErr w:type="spellStart"/>
      <w:r w:rsidR="00596E5E">
        <w:rPr>
          <w:b/>
        </w:rPr>
        <w:t>bb</w:t>
      </w:r>
      <w:proofErr w:type="spellEnd"/>
      <w:r w:rsidR="00596E5E">
        <w:rPr>
          <w:b/>
        </w:rPr>
        <w:t xml:space="preserve"> MBS 030065616 OIB 2618983252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</w:t>
      </w:r>
      <w:r w:rsidR="00767322">
        <w:t>I</w:t>
      </w:r>
      <w:r w:rsidR="00452FDA">
        <w:t xml:space="preserve">I višeg isplatnog reda u iznosu od </w:t>
      </w:r>
      <w:r w:rsidR="00596E5E">
        <w:t>1.227.212,25</w:t>
      </w:r>
      <w:r w:rsidR="00452FDA">
        <w:t xml:space="preserve"> kn što predstavlja </w:t>
      </w:r>
      <w:r w:rsidR="00596E5E">
        <w:t>2,79</w:t>
      </w:r>
      <w:r w:rsidR="00767322">
        <w:t xml:space="preserve">% </w:t>
      </w:r>
      <w:r w:rsidR="00247902">
        <w:t>utvrđenih tražbina stečajnih vjerovnika II višeg isplatnog reda.</w:t>
      </w:r>
      <w:r w:rsidR="004C5037">
        <w:t xml:space="preserve"> </w:t>
      </w:r>
      <w:r w:rsidR="00247902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596E5E">
        <w:rPr>
          <w:b/>
        </w:rPr>
        <w:t>21. prosinac</w:t>
      </w:r>
      <w:r w:rsidR="001A5987" w:rsidRPr="001A5987">
        <w:rPr>
          <w:b/>
        </w:rPr>
        <w:t xml:space="preserve"> 2016. g. u 1</w:t>
      </w:r>
      <w:r w:rsidR="004C2E1E">
        <w:rPr>
          <w:b/>
        </w:rPr>
        <w:t>0</w:t>
      </w:r>
      <w:r w:rsidR="001A5987" w:rsidRPr="001A5987">
        <w:rPr>
          <w:b/>
        </w:rPr>
        <w:t>,</w:t>
      </w:r>
      <w:r w:rsidR="00596E5E">
        <w:rPr>
          <w:b/>
        </w:rPr>
        <w:t>00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596E5E">
        <w:t>18. studenog</w:t>
      </w:r>
      <w:r w:rsidR="001A5987">
        <w:t xml:space="preserve"> 2016. g.</w:t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596E5E">
      <w:pPr>
        <w:pStyle w:val="Tijeloteksta"/>
        <w:ind w:left="360"/>
      </w:pPr>
      <w:r>
        <w:t xml:space="preserve">  </w:t>
      </w:r>
    </w:p>
    <w:p w:rsidRDefault="00201E03" w:rsidP="00452FDA" w:rsidR="00201E03">
      <w:pPr>
        <w:pStyle w:val="Tijeloteksta"/>
        <w:ind w:left="360"/>
      </w:pPr>
      <w:r>
        <w:t xml:space="preserve">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r w:rsidR="00596E5E">
        <w:t>Nada Gagro</w:t>
      </w:r>
    </w:p>
    <w:p w:rsidRDefault="00247902" w:rsidP="00201E03" w:rsidR="00201E03">
      <w:pPr>
        <w:pStyle w:val="Tijeloteksta"/>
        <w:ind w:left="360"/>
      </w:pPr>
      <w:r>
        <w:t xml:space="preserve">2. ŽDO </w:t>
      </w:r>
      <w:r w:rsidR="00596E5E">
        <w:t>Vukovar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</w:t>
      </w:r>
      <w:r w:rsidR="00767322">
        <w:t xml:space="preserve">uz </w:t>
      </w:r>
      <w:r w:rsidR="00596E5E">
        <w:t>podnesak (str. 567-583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596E5E">
        <w:t>21.12.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894948" w:rsidR="00CE19FA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E81" w:rsidR="00D96E81">
      <w:r>
        <w:separator/>
      </w:r>
    </w:p>
  </w:endnote>
  <w:endnote w:id="0" w:type="continuationSeparator">
    <w:p w:rsidRDefault="00D96E81" w:rsidR="00D96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E81" w:rsidR="00D96E81">
      <w:r>
        <w:separator/>
      </w:r>
    </w:p>
  </w:footnote>
  <w:footnote w:id="0" w:type="continuationSeparator">
    <w:p w:rsidRDefault="00D96E81" w:rsidR="00D96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47902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837ED"/>
    <w:rsid w:val="006A2408"/>
    <w:rsid w:val="006A56C2"/>
    <w:rsid w:val="006B3F19"/>
    <w:rsid w:val="006C028E"/>
    <w:rsid w:val="00714A25"/>
    <w:rsid w:val="007242CD"/>
    <w:rsid w:val="00725641"/>
    <w:rsid w:val="0074711B"/>
    <w:rsid w:val="00767322"/>
    <w:rsid w:val="00786F1E"/>
    <w:rsid w:val="007A7E59"/>
    <w:rsid w:val="007C1241"/>
    <w:rsid w:val="0080666F"/>
    <w:rsid w:val="00845777"/>
    <w:rsid w:val="00857D02"/>
    <w:rsid w:val="008737C5"/>
    <w:rsid w:val="0088689D"/>
    <w:rsid w:val="00894948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2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0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2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0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17CFB-F0B0-4ACE-A4A8-C378C5F45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840</properties:Characters>
  <properties:Lines>60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2016-11-18T11:52:00Z</dcterms:created>
  <dc:creator>hermanj</dc:creator>
  <cp:lastModifiedBy>Danijela Sekulić</cp:lastModifiedBy>
  <cp:lastPrinted>2016-11-18T11:52:00Z</cp:lastPrinted>
  <dcterms:modified xmlns:xsi="http://www.w3.org/2001/XMLSchema-instance" xsi:type="dcterms:W3CDTF">2016-11-18T11:53:00Z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