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3161" w14:paraId="6a73161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6B6144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stečajnoj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F92241">
        <w:rPr>
          <w:sz w:val="22"/>
          <w:szCs w:val="22"/>
        </w:rPr>
        <w:t>MIDASA, d.o.o., Zadar, Stomorica 6, OIB:70978844944</w:t>
      </w:r>
      <w:r w:rsidR="00492FC6" w:rsidRPr="002F194E">
        <w:rPr>
          <w:sz w:val="22"/>
          <w:szCs w:val="22"/>
        </w:rPr>
        <w:t xml:space="preserve">, povodom zahtjeva Financijske agencije, RC Split, Podružnica Zadar od dana </w:t>
      </w:r>
      <w:r w:rsidR="00F92241">
        <w:rPr>
          <w:sz w:val="22"/>
          <w:szCs w:val="22"/>
        </w:rPr>
        <w:t>16</w:t>
      </w:r>
      <w:r w:rsidR="00492FC6" w:rsidRPr="002F194E">
        <w:rPr>
          <w:sz w:val="22"/>
          <w:szCs w:val="22"/>
        </w:rPr>
        <w:t xml:space="preserve">. veljače 2016., dana </w:t>
      </w:r>
      <w:r w:rsidR="002F194E" w:rsidRPr="002F194E">
        <w:rPr>
          <w:sz w:val="22"/>
          <w:szCs w:val="22"/>
        </w:rPr>
        <w:t>1</w:t>
      </w:r>
      <w:r w:rsidR="009B1C20">
        <w:rPr>
          <w:sz w:val="22"/>
          <w:szCs w:val="22"/>
        </w:rPr>
        <w:t>7</w:t>
      </w:r>
      <w:r w:rsidR="002F194E" w:rsidRPr="002F194E">
        <w:rPr>
          <w:sz w:val="22"/>
          <w:szCs w:val="22"/>
        </w:rPr>
        <w:t>.</w:t>
      </w:r>
      <w:r w:rsidR="00492FC6" w:rsidRPr="002F194E">
        <w:rPr>
          <w:sz w:val="22"/>
          <w:szCs w:val="22"/>
        </w:rPr>
        <w:t xml:space="preserve"> ožujka 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dužnika </w:t>
      </w:r>
      <w:r w:rsidR="00F92241">
        <w:rPr>
          <w:sz w:val="22"/>
          <w:szCs w:val="22"/>
        </w:rPr>
        <w:t>MIDASA, d.o.o., Zadar, Stomorica 6, OIB:70978844944</w:t>
      </w:r>
      <w:r w:rsidRPr="002F194E">
        <w:rPr>
          <w:sz w:val="22"/>
          <w:szCs w:val="22"/>
        </w:rPr>
        <w:t xml:space="preserve"> iznosi </w:t>
      </w:r>
      <w:r w:rsidR="00F92241">
        <w:rPr>
          <w:sz w:val="22"/>
          <w:szCs w:val="22"/>
        </w:rPr>
        <w:t>1.952,62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0F04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2.  Poziva se osoba ovlaštena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F92241">
        <w:rPr>
          <w:sz w:val="22"/>
          <w:szCs w:val="22"/>
        </w:rPr>
        <w:t>SREĆKO MILETIĆ, Ždrelac, Ždrelac 64/8, OIB:26679625673</w:t>
      </w:r>
      <w:r w:rsidR="008470FB" w:rsidRPr="002F194E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F92241">
        <w:rPr>
          <w:sz w:val="22"/>
          <w:szCs w:val="22"/>
        </w:rPr>
        <w:t>MIDASA, d.o.o., Zadar, Stomorica 6, OIB:70978844944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F92241">
        <w:rPr>
          <w:sz w:val="22"/>
          <w:szCs w:val="22"/>
        </w:rPr>
        <w:t>MIDASA, d.o.o., Zadar, Stomorica 6, OIB:70978844944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2F194E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17. ožujka 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92241">
      <w:rPr>
        <w:sz w:val="22"/>
        <w:szCs w:val="22"/>
      </w:rPr>
      <w:t>231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A6C23"/>
    <w:rsid w:val="000E2034"/>
    <w:rsid w:val="00120DFA"/>
    <w:rsid w:val="00132B5C"/>
    <w:rsid w:val="00163D19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A1ABB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57EF6"/>
    <w:rsid w:val="00D75C4C"/>
    <w:rsid w:val="00D7779A"/>
    <w:rsid w:val="00D872FF"/>
    <w:rsid w:val="00DA096F"/>
    <w:rsid w:val="00DB0F04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92241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E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E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E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E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E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E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E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E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MIDASA, d.o.o. za export-import ,trgovinu na veliko i malo i špediciju</izvorni_sadrzaj>
    <derivirana_varijabla naziv="DomainObject.Predmet.ProtustrankaFormated_1">  MIDASA, d.o.o. za export-import ,trgovinu na veliko i malo i špediciju</derivirana_varijabla>
  </DomainObject.Predmet.ProtustrankaFormated>
  <DomainObject.Predmet.ProtustrankaFormatedOIB>
    <izvorni_sadrzaj>  MIDASA, d.o.o. za export-import ,trgovinu na veliko i malo i špediciju, OIB 70978844944</izvorni_sadrzaj>
    <derivirana_varijabla naziv="DomainObject.Predmet.ProtustrankaFormatedOIB_1">  MIDASA, d.o.o. za export-import ,trgovinu na veliko i malo i špediciju, OIB 70978844944</derivirana_varijabla>
  </DomainObject.Predmet.ProtustrankaFormatedOIB>
  <DomainObject.Predmet.ProtustrankaFormatedWithAdress>
    <izvorni_sadrzaj> MIDASA, d.o.o. za export-import ,trgovinu na veliko i malo i špediciju, Stomorica 6, 23000 Zadar</izvorni_sadrzaj>
    <derivirana_varijabla naziv="DomainObject.Predmet.ProtustrankaFormatedWithAdress_1"> MIDASA, d.o.o. za export-import ,trgovinu na veliko i malo i špediciju, Stomorica 6, 23000 Zadar</derivirana_varijabla>
  </DomainObject.Predmet.ProtustrankaFormatedWithAdress>
  <DomainObject.Predmet.ProtustrankaFormatedWithAdressOIB>
    <izvorni_sadrzaj> MIDASA, d.o.o. za export-import ,trgovinu na veliko i malo i špediciju, OIB 70978844944, Stomorica 6, 23000 Zadar</izvorni_sadrzaj>
    <derivirana_varijabla naziv="DomainObject.Predmet.ProtustrankaFormatedWithAdressOIB_1"> MIDASA, d.o.o. za export-import ,trgovinu na veliko i malo i špediciju, OIB 70978844944, Stomorica 6, 23000 Zadar</derivirana_varijabla>
  </DomainObject.Predmet.ProtustrankaFormatedWithAdressOIB>
  <DomainObject.Predmet.ProtustrankaWithAdress>
    <izvorni_sadrzaj>MIDASA, d.o.o. za export-import ,trgovinu na veliko i malo i špediciju Stomorica 6, 23000 Zadar</izvorni_sadrzaj>
    <derivirana_varijabla naziv="DomainObject.Predmet.ProtustrankaWithAdress_1">MIDASA, d.o.o. za export-import ,trgovinu na veliko i malo i špediciju Stomorica 6, 23000 Zadar</derivirana_varijabla>
  </DomainObject.Predmet.ProtustrankaWithAdress>
  <DomainObject.Predmet.ProtustrankaWithAdressOIB>
    <izvorni_sadrzaj>MIDASA, d.o.o. za export-import ,trgovinu na veliko i malo i špediciju, OIB 70978844944, Stomorica 6, 23000 Zadar</izvorni_sadrzaj>
    <derivirana_varijabla naziv="DomainObject.Predmet.ProtustrankaWithAdressOIB_1">MIDASA, d.o.o. za export-import ,trgovinu na veliko i malo i špediciju, OIB 70978844944, Stomorica 6, 23000 Zadar</derivirana_varijabla>
  </DomainObject.Predmet.ProtustrankaWithAdressOIB>
  <DomainObject.Predmet.ProtustrankaNazivFormated>
    <izvorni_sadrzaj>MIDASA, d.o.o. za export-import ,trgovinu na veliko i malo i špediciju</izvorni_sadrzaj>
    <derivirana_varijabla naziv="DomainObject.Predmet.ProtustrankaNazivFormated_1">MIDASA, d.o.o. za export-import ,trgovinu na veliko i malo i špediciju</derivirana_varijabla>
  </DomainObject.Predmet.ProtustrankaNazivFormated>
  <DomainObject.Predmet.ProtustrankaNazivFormatedOIB>
    <izvorni_sadrzaj>MIDASA, d.o.o. za export-import ,trgovinu na veliko i malo i špediciju, OIB 70978844944</izvorni_sadrzaj>
    <derivirana_varijabla naziv="DomainObject.Predmet.ProtustrankaNazivFormatedOIB_1">MIDASA, d.o.o. za export-import ,trgovinu na veliko i malo i špediciju, OIB 70978844944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1952.62</izvorni_sadrzaj>
    <derivirana_varijabla naziv="DomainObject.Predmet.TrenutnaVrijednost_1">1952.62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MIDASA, d.o.o. za export-import ,trgovinu na veliko i malo i špediciju</item>
    </izvorni_sadrzaj>
    <derivirana_varijabla naziv="DomainObject.Predmet.ProtuStrankaListFormated_1">
      <item>MIDASA, d.o.o. za export-import ,trgovinu na veliko i malo i špediciju</item>
    </derivirana_varijabla>
  </DomainObject.Predmet.ProtuStrankaListFormated>
  <DomainObject.Predmet.ProtuStrankaListFormatedOIB>
    <izvorni_sadrzaj>
      <item>MIDASA, d.o.o. za export-import ,trgovinu na veliko i malo i špediciju, OIB 70978844944</item>
    </izvorni_sadrzaj>
    <derivirana_varijabla naziv="DomainObject.Predmet.ProtuStrankaListFormatedOIB_1">
      <item>MIDASA, d.o.o. za export-import ,trgovinu na veliko i malo i špediciju, OIB 70978844944</item>
    </derivirana_varijabla>
  </DomainObject.Predmet.ProtuStrankaListFormatedOIB>
  <DomainObject.Predmet.ProtuStrankaListFormatedWithAdress>
    <izvorni_sadrzaj>
      <item>MIDASA, d.o.o. za export-import ,trgovinu na veliko i malo i špediciju, Stomorica 6, 23000 Zadar</item>
    </izvorni_sadrzaj>
    <derivirana_varijabla naziv="DomainObject.Predmet.ProtuStrankaListFormatedWithAdress_1">
      <item>MIDASA, d.o.o. za export-import ,trgovinu na veliko i malo i špediciju, Stomorica 6, 23000 Zadar</item>
    </derivirana_varijabla>
  </DomainObject.Predmet.ProtuStrankaListFormatedWithAdress>
  <DomainObject.Predmet.ProtuStrankaListFormatedWithAdressOIB>
    <izvorni_sadrzaj>
      <item>MIDASA, d.o.o. za export-import ,trgovinu na veliko i malo i špediciju, OIB 70978844944, Stomorica 6, 23000 Zadar</item>
    </izvorni_sadrzaj>
    <derivirana_varijabla naziv="DomainObject.Predmet.ProtuStrankaListFormatedWithAdressOIB_1">
      <item>MIDASA, d.o.o. za export-import ,trgovinu na veliko i malo i špediciju, OIB 70978844944, Stomorica 6, 23000 Zadar</item>
    </derivirana_varijabla>
  </DomainObject.Predmet.ProtuStrankaListFormatedWithAdressOIB>
  <DomainObject.Predmet.ProtuStrankaListNazivFormated>
    <izvorni_sadrzaj>
      <item>MIDASA, d.o.o. za export-import ,trgovinu na veliko i malo i špediciju</item>
    </izvorni_sadrzaj>
    <derivirana_varijabla naziv="DomainObject.Predmet.ProtuStrankaListNazivFormated_1">
      <item>MIDASA, d.o.o. za export-import ,trgovinu na veliko i malo i špediciju</item>
    </derivirana_varijabla>
  </DomainObject.Predmet.ProtuStrankaListNazivFormated>
  <DomainObject.Predmet.ProtuStrankaListNazivFormatedOIB>
    <izvorni_sadrzaj>
      <item>MIDASA, d.o.o. za export-import ,trgovinu na veliko i malo i špediciju, OIB 70978844944</item>
    </izvorni_sadrzaj>
    <derivirana_varijabla naziv="DomainObject.Predmet.ProtuStrankaListNazivFormatedOIB_1">
      <item>MIDASA, d.o.o. za export-import ,trgovinu na veliko i malo i špediciju, OIB 70978844944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MIDASA, d.o.o. za export-import ,trgovinu na veliko i malo i špediciju</izvorni_sadrzaj>
    <derivirana_varijabla naziv="DomainObject.Predmet.ProtustrankaIDrugi_1">MIDASA, d.o.o. za export-import ,trgovinu na veliko i malo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MIDASA, d.o.o. za export-import ,trgovinu na veliko i malo i špediciju, OIB 70978844944, Stomorica 6, 23000 Zadar</izvorni_sadrzaj>
    <derivirana_varijabla naziv="DomainObject.Predmet.ProtustrankaIDrugiAdressOIB_1">MIDASA, d.o.o. za export-import ,trgovinu na veliko i malo i špediciju, OIB 70978844944, Stomorica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MIDASA, d.o.o. za export-import ,trgovinu na veliko i malo i špediciju</item>
    </izvorni_sadrzaj>
    <derivirana_varijabla naziv="DomainObject.Predmet.SudioniciListNaziv_1">
      <item>FINA</item>
      <item>MIDASA, d.o.o. za export-import ,trgovinu na veliko i malo i špediciju</item>
    </derivirana_varijabla>
  </DomainObject.Predmet.SudioniciListNaziv>
  <DomainObject.Predmet.SudioniciListAdressOIB>
    <izvorni_sadrzaj>
      <item>FINA, OIB 85821130368</item>
      <item>MIDASA, d.o.o. za export-import ,trgovinu na veliko i malo i špediciju, OIB 70978844944, Stomorica 6,23000 Zadar</item>
    </izvorni_sadrzaj>
    <derivirana_varijabla naziv="DomainObject.Predmet.SudioniciListAdressOIB_1">
      <item>FINA, OIB 85821130368</item>
      <item>MIDASA, d.o.o. za export-import ,trgovinu na veliko i malo i špediciju, OIB 70978844944, Stomorica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70978844944</item>
    </izvorni_sadrzaj>
    <derivirana_varijabla naziv="DomainObject.Predmet.SudioniciListNazivOIB_1">
      <item>, OIB 85821130368</item>
      <item>, OIB 70978844944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E8FAE-BA60-4EBB-A176-AAD6CEA47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1955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2016-03-17T07:20:00Z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2016-03-17T09:14:00Z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