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350FBC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350FBC" w:rsidRPr="00350FBC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ad283c" w14:paraId="4ad283c" w:rsidRDefault="00973883" w:rsidP="00973883" w:rsidR="00973883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B7A16">
        <w:rPr>
          <w:sz w:val="24"/>
        </w:rPr>
        <w:t>223</w:t>
      </w:r>
      <w:proofErr w:type="spellEnd"/>
      <w:r>
        <w:rPr>
          <w:sz w:val="24"/>
        </w:rPr>
        <w:t>/</w:t>
      </w:r>
      <w:proofErr w:type="spellStart"/>
      <w:r w:rsidR="00EB7A16">
        <w:rPr>
          <w:sz w:val="24"/>
        </w:rPr>
        <w:t>20</w:t>
      </w:r>
      <w:r>
        <w:rPr>
          <w:sz w:val="24"/>
        </w:rPr>
        <w:t>1</w:t>
      </w:r>
      <w:r w:rsidR="00EB7A16">
        <w:rPr>
          <w:sz w:val="24"/>
        </w:rPr>
        <w:t>6</w:t>
      </w:r>
      <w:proofErr w:type="spellEnd"/>
      <w:r>
        <w:rPr>
          <w:sz w:val="24"/>
        </w:rPr>
        <w:t xml:space="preserve">     </w:t>
      </w:r>
    </w:p>
    <w:p w:rsidRDefault="00973883" w:rsidP="00973883" w:rsidR="00973883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3883" w:rsidP="00973883" w:rsidR="00973883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3883" w:rsidP="00973883" w:rsidR="00973883">
      <w:pPr>
        <w:ind w:left="2880"/>
        <w:jc w:val="right"/>
        <w:rPr>
          <w:sz w:val="24"/>
        </w:rPr>
      </w:pPr>
      <w:r w:rsidRPr="00B76E10">
        <w:rPr>
          <w:sz w:val="24"/>
          <w:szCs w:val="24"/>
        </w:rPr>
        <w:t xml:space="preserve">Z A K </w:t>
      </w:r>
      <w:proofErr w:type="spellStart"/>
      <w:r w:rsidRPr="00B76E10">
        <w:rPr>
          <w:sz w:val="24"/>
          <w:szCs w:val="24"/>
        </w:rPr>
        <w:t>LJ</w:t>
      </w:r>
      <w:proofErr w:type="spellEnd"/>
      <w:r w:rsidRPr="00B76E10">
        <w:rPr>
          <w:sz w:val="24"/>
          <w:szCs w:val="24"/>
        </w:rPr>
        <w:t xml:space="preserve"> U Č A K</w:t>
      </w:r>
      <w:r w:rsidRPr="00337798">
        <w:rPr>
          <w:sz w:val="24"/>
        </w:rPr>
        <w:t xml:space="preserve">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973883" w:rsidP="00973883" w:rsidR="00973883" w:rsidRPr="00337798">
      <w:pPr>
        <w:ind w:left="2880"/>
        <w:jc w:val="right"/>
        <w:rPr>
          <w:sz w:val="24"/>
        </w:rPr>
      </w:pPr>
    </w:p>
    <w:p w:rsidRDefault="00973883" w:rsidP="00973883" w:rsidR="00973883" w:rsidRPr="001C08D3">
      <w:pPr>
        <w:ind w:firstLine="708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  <w:t>TRGOVAČKI SUD U ZAGREBU  po sucu Anti Galiću, kao stečajnom sucu,</w:t>
      </w:r>
      <w:r w:rsidRPr="001C08D3">
        <w:rPr>
          <w:sz w:val="24"/>
          <w:szCs w:val="24"/>
          <w:lang w:eastAsia="en-US" w:val="pt-BR"/>
        </w:rPr>
        <w:t xml:space="preserve"> </w:t>
      </w:r>
      <w:r w:rsidRPr="001C08D3">
        <w:rPr>
          <w:sz w:val="24"/>
          <w:szCs w:val="24"/>
        </w:rPr>
        <w:t xml:space="preserve"> postupajući po prijedlogu Financijska agencija radi pokretanja stečajnog postupka nad dužnikom </w:t>
      </w:r>
      <w:proofErr w:type="spellStart"/>
      <w:r w:rsidR="00EB7A16" w:rsidRPr="00BA4399">
        <w:rPr>
          <w:sz w:val="24"/>
          <w:szCs w:val="24"/>
        </w:rPr>
        <w:t>AGRO</w:t>
      </w:r>
      <w:proofErr w:type="spellEnd"/>
      <w:r w:rsidR="00EB7A16" w:rsidRPr="00BA4399">
        <w:rPr>
          <w:sz w:val="24"/>
          <w:szCs w:val="24"/>
        </w:rPr>
        <w:t xml:space="preserve"> PLETER d.o.o. </w:t>
      </w:r>
      <w:proofErr w:type="spellStart"/>
      <w:r w:rsidR="00EB7A16" w:rsidRPr="00BA4399">
        <w:rPr>
          <w:sz w:val="24"/>
          <w:szCs w:val="24"/>
        </w:rPr>
        <w:t>47276</w:t>
      </w:r>
      <w:proofErr w:type="spellEnd"/>
      <w:r w:rsidR="00EB7A16" w:rsidRPr="00BA4399">
        <w:rPr>
          <w:sz w:val="24"/>
          <w:szCs w:val="24"/>
        </w:rPr>
        <w:t xml:space="preserve"> </w:t>
      </w:r>
      <w:proofErr w:type="spellStart"/>
      <w:r w:rsidR="00EB7A16" w:rsidRPr="00BA4399">
        <w:rPr>
          <w:sz w:val="24"/>
          <w:szCs w:val="24"/>
        </w:rPr>
        <w:t>ŽAKANJE</w:t>
      </w:r>
      <w:proofErr w:type="spellEnd"/>
      <w:r w:rsidR="00EB7A16" w:rsidRPr="00BA4399">
        <w:rPr>
          <w:sz w:val="24"/>
          <w:szCs w:val="24"/>
        </w:rPr>
        <w:t xml:space="preserve">, </w:t>
      </w:r>
      <w:proofErr w:type="spellStart"/>
      <w:r w:rsidR="00EB7A16" w:rsidRPr="00BA4399">
        <w:rPr>
          <w:sz w:val="24"/>
          <w:szCs w:val="24"/>
        </w:rPr>
        <w:t>Pravutina</w:t>
      </w:r>
      <w:proofErr w:type="spellEnd"/>
      <w:r w:rsidR="00EB7A16" w:rsidRPr="00BA4399">
        <w:rPr>
          <w:sz w:val="24"/>
          <w:szCs w:val="24"/>
        </w:rPr>
        <w:t xml:space="preserve"> </w:t>
      </w:r>
      <w:proofErr w:type="spellStart"/>
      <w:r w:rsidR="00EB7A16" w:rsidRPr="00BA4399">
        <w:rPr>
          <w:sz w:val="24"/>
          <w:szCs w:val="24"/>
        </w:rPr>
        <w:t>89</w:t>
      </w:r>
      <w:proofErr w:type="spellEnd"/>
      <w:r w:rsidR="00EB7A16" w:rsidRPr="00BA4399">
        <w:rPr>
          <w:sz w:val="24"/>
          <w:szCs w:val="24"/>
        </w:rPr>
        <w:t xml:space="preserve"> (</w:t>
      </w:r>
      <w:proofErr w:type="spellStart"/>
      <w:r w:rsidR="00EB7A16" w:rsidRPr="00BA4399">
        <w:rPr>
          <w:sz w:val="24"/>
          <w:szCs w:val="24"/>
        </w:rPr>
        <w:t>OIB</w:t>
      </w:r>
      <w:proofErr w:type="spellEnd"/>
      <w:r w:rsidR="00EB7A16" w:rsidRPr="00BA4399">
        <w:rPr>
          <w:sz w:val="24"/>
          <w:szCs w:val="24"/>
        </w:rPr>
        <w:t xml:space="preserve"> </w:t>
      </w:r>
      <w:proofErr w:type="spellStart"/>
      <w:r w:rsidR="00EB7A16" w:rsidRPr="00BA4399">
        <w:rPr>
          <w:sz w:val="24"/>
          <w:szCs w:val="24"/>
        </w:rPr>
        <w:t>17400668959</w:t>
      </w:r>
      <w:proofErr w:type="spellEnd"/>
      <w:r w:rsidRPr="001C08D3">
        <w:rPr>
          <w:sz w:val="24"/>
          <w:szCs w:val="24"/>
        </w:rPr>
        <w:t xml:space="preserve">, dana </w:t>
      </w:r>
      <w:proofErr w:type="spellStart"/>
      <w:r w:rsidR="00EB7A16">
        <w:rPr>
          <w:sz w:val="24"/>
          <w:szCs w:val="24"/>
        </w:rPr>
        <w:t>6.veljače</w:t>
      </w:r>
      <w:proofErr w:type="spellEnd"/>
      <w:r w:rsidRPr="001C08D3">
        <w:rPr>
          <w:sz w:val="24"/>
          <w:szCs w:val="24"/>
          <w:lang w:eastAsia="en-US" w:val="pt-BR"/>
        </w:rPr>
        <w:t xml:space="preserve"> 201</w:t>
      </w:r>
      <w:r w:rsidR="00EB7A16">
        <w:rPr>
          <w:sz w:val="24"/>
          <w:szCs w:val="24"/>
          <w:lang w:eastAsia="en-US" w:val="pt-BR"/>
        </w:rPr>
        <w:t>7</w:t>
      </w:r>
      <w:r w:rsidRPr="001C08D3">
        <w:rPr>
          <w:sz w:val="24"/>
          <w:szCs w:val="24"/>
          <w:lang w:eastAsia="en-US" w:val="pt-BR"/>
        </w:rPr>
        <w:t>.</w:t>
      </w: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024B0" w:rsidP="004024B0" w:rsidR="007E25EB" w:rsidRPr="004024B0">
      <w:pPr>
        <w:ind w:firstLine="709"/>
        <w:jc w:val="both"/>
        <w:rPr>
          <w:sz w:val="24"/>
        </w:rPr>
      </w:pPr>
      <w:r>
        <w:rPr>
          <w:sz w:val="24"/>
        </w:rPr>
        <w:t>I.</w:t>
      </w:r>
      <w:r w:rsidR="007E25EB" w:rsidRPr="004024B0">
        <w:rPr>
          <w:sz w:val="24"/>
        </w:rPr>
        <w:t xml:space="preserve"> </w:t>
      </w:r>
      <w:r w:rsidR="00A976E9" w:rsidRPr="004024B0">
        <w:rPr>
          <w:sz w:val="24"/>
        </w:rPr>
        <w:t>R</w:t>
      </w:r>
      <w:r w:rsidR="007E25EB" w:rsidRPr="004024B0">
        <w:rPr>
          <w:sz w:val="24"/>
        </w:rPr>
        <w:t>očišt</w:t>
      </w:r>
      <w:r w:rsidR="00BD7882" w:rsidRPr="004024B0">
        <w:rPr>
          <w:sz w:val="24"/>
        </w:rPr>
        <w:t>a</w:t>
      </w:r>
      <w:r w:rsidR="007E25EB" w:rsidRPr="004024B0">
        <w:rPr>
          <w:sz w:val="24"/>
        </w:rPr>
        <w:t xml:space="preserve"> radi </w:t>
      </w:r>
      <w:r w:rsidRPr="004024B0">
        <w:rPr>
          <w:sz w:val="24"/>
        </w:rPr>
        <w:t xml:space="preserve">rasprave o pretpostavkama za otvaranje stečajnog postupka </w:t>
      </w:r>
      <w:r w:rsidR="00A976E9" w:rsidRPr="004024B0">
        <w:rPr>
          <w:sz w:val="24"/>
        </w:rPr>
        <w:t xml:space="preserve">određuje se </w:t>
      </w:r>
      <w:r w:rsidR="007E25EB" w:rsidRPr="004024B0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F73065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28</w:t>
      </w:r>
      <w:r w:rsidR="00973883">
        <w:rPr>
          <w:b/>
          <w:sz w:val="24"/>
        </w:rPr>
        <w:t>.</w:t>
      </w:r>
      <w:r>
        <w:rPr>
          <w:b/>
          <w:sz w:val="24"/>
        </w:rPr>
        <w:t>ožujka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7E25EB">
        <w:rPr>
          <w:b/>
          <w:sz w:val="24"/>
        </w:rPr>
        <w:t xml:space="preserve">. u </w:t>
      </w:r>
      <w:r w:rsidR="00973883">
        <w:rPr>
          <w:b/>
          <w:sz w:val="24"/>
        </w:rPr>
        <w:t>9,</w:t>
      </w:r>
      <w:proofErr w:type="spellStart"/>
      <w:r>
        <w:rPr>
          <w:b/>
          <w:sz w:val="24"/>
        </w:rPr>
        <w:t>45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73065">
        <w:rPr>
          <w:sz w:val="24"/>
        </w:rPr>
        <w:t>6.veljače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73065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771178">
        <w:rPr>
          <w:sz w:val="24"/>
        </w:rPr>
        <w:tab/>
      </w:r>
      <w:r w:rsidR="00771178">
        <w:rPr>
          <w:sz w:val="24"/>
        </w:rPr>
        <w:tab/>
      </w:r>
      <w:r w:rsidR="00771178">
        <w:rPr>
          <w:sz w:val="24"/>
        </w:rPr>
        <w:tab/>
      </w:r>
      <w:r>
        <w:rPr>
          <w:sz w:val="24"/>
        </w:rPr>
        <w:t>Sudac:</w:t>
      </w:r>
    </w:p>
    <w:p w:rsidRDefault="007E25EB" w:rsidP="009A493E" w:rsidR="00AA39CF">
      <w:pPr>
        <w:ind w:left="6480"/>
        <w:rPr>
          <w:sz w:val="24"/>
        </w:rPr>
      </w:pPr>
      <w:r>
        <w:rPr>
          <w:sz w:val="24"/>
        </w:rPr>
        <w:t xml:space="preserve">Ante Galić </w:t>
      </w:r>
      <w:r w:rsidR="00897287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897287" w:rsidP="00422EE0" w:rsidR="00897287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97287" w:rsidP="00422EE0" w:rsidR="00897287">
      <w:pPr>
        <w:jc w:val="both"/>
      </w:pPr>
      <w:r>
        <w:t xml:space="preserve">               Valentina Delač</w:t>
      </w:r>
    </w:p>
    <w:p w:rsidRDefault="007E25EB" w:rsidP="00897287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37917BD"/>
    <w:multiLevelType w:val="hybridMultilevel"/>
    <w:tmpl w:val="F8742DC4"/>
    <w:lvl w:tplc="F4AAB6F8" w:ilvl="0">
      <w:start w:val="1"/>
      <w:numFmt w:val="upperRoman"/>
      <w:lvlText w:val="%1-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489C"/>
    <w:rsid w:val="000C7CBA"/>
    <w:rsid w:val="00164108"/>
    <w:rsid w:val="001D4247"/>
    <w:rsid w:val="001D6032"/>
    <w:rsid w:val="00295E31"/>
    <w:rsid w:val="002A2B2E"/>
    <w:rsid w:val="002D467B"/>
    <w:rsid w:val="002E5CC0"/>
    <w:rsid w:val="002F2E52"/>
    <w:rsid w:val="00306418"/>
    <w:rsid w:val="00337E07"/>
    <w:rsid w:val="00350FBC"/>
    <w:rsid w:val="003F0DE4"/>
    <w:rsid w:val="004024B0"/>
    <w:rsid w:val="00434958"/>
    <w:rsid w:val="00485B2D"/>
    <w:rsid w:val="004D3C28"/>
    <w:rsid w:val="004E6024"/>
    <w:rsid w:val="005301C2"/>
    <w:rsid w:val="005B5C24"/>
    <w:rsid w:val="0063210B"/>
    <w:rsid w:val="006B7136"/>
    <w:rsid w:val="00771178"/>
    <w:rsid w:val="00771D92"/>
    <w:rsid w:val="00780D64"/>
    <w:rsid w:val="007B7411"/>
    <w:rsid w:val="007C6C8D"/>
    <w:rsid w:val="007E25EB"/>
    <w:rsid w:val="00897287"/>
    <w:rsid w:val="008B1BD7"/>
    <w:rsid w:val="008C275B"/>
    <w:rsid w:val="008C7122"/>
    <w:rsid w:val="008D19E9"/>
    <w:rsid w:val="00973883"/>
    <w:rsid w:val="009A493E"/>
    <w:rsid w:val="009C4EBD"/>
    <w:rsid w:val="00A1052F"/>
    <w:rsid w:val="00A36D10"/>
    <w:rsid w:val="00A63BFE"/>
    <w:rsid w:val="00A976E9"/>
    <w:rsid w:val="00AA39CF"/>
    <w:rsid w:val="00AE276E"/>
    <w:rsid w:val="00AE5220"/>
    <w:rsid w:val="00B76E10"/>
    <w:rsid w:val="00BA6F39"/>
    <w:rsid w:val="00BD7882"/>
    <w:rsid w:val="00C23A77"/>
    <w:rsid w:val="00C6682D"/>
    <w:rsid w:val="00CC0D0F"/>
    <w:rsid w:val="00D3336A"/>
    <w:rsid w:val="00E34FBF"/>
    <w:rsid w:val="00EB7A16"/>
    <w:rsid w:val="00EF66E2"/>
    <w:rsid w:val="00F73065"/>
    <w:rsid w:val="00F927D9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2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28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2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2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402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2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28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2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2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653</properties:Characters>
  <properties:Lines>34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2017-02-07T12:38:00Z</dcterms:created>
  <dc:creator>Unknown</dc:creator>
  <cp:lastModifiedBy>Valentina Delač</cp:lastModifiedBy>
  <cp:lastPrinted>2017-02-07T12:42:00Z</cp:lastPrinted>
  <dcterms:modified xmlns:xsi="http://www.w3.org/2001/XMLSchema-instance" xsi:type="dcterms:W3CDTF">2017-02-07T12:42:00Z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