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7840" w14:paraId="40e7840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Hrvatske, Ministarstva financija, Porezne uprave, Područnog ureda Zagreb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18683136487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zastupana po Županijskom državnom odvjetništvu u Zagrebu, Savska cesta 41/IV, OIB: 16488001145, 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 postupka nad dužnikom</w:t>
      </w:r>
      <w:r w:rsidR="0020291B" w:rsidRPr="0020291B">
        <w:rPr>
          <w:rFonts w:hAnsi="Times New Roman" w:ascii="Times New Roman"/>
          <w:szCs w:val="24"/>
        </w:rPr>
        <w:t xml:space="preserve"> </w:t>
      </w:r>
      <w:r w:rsidR="0020291B">
        <w:rPr>
          <w:rFonts w:hAnsi="Times New Roman" w:ascii="Times New Roman"/>
          <w:szCs w:val="24"/>
        </w:rPr>
        <w:t>PURIJ d.o.o., Sesvete, Ljudevita Posavskog 3, OIB: 70289485419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E763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1853C7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20291B" w:rsidRPr="0020291B">
        <w:rPr>
          <w:rFonts w:hAnsi="Times New Roman" w:ascii="Times New Roman"/>
          <w:szCs w:val="24"/>
        </w:rPr>
        <w:t xml:space="preserve"> </w:t>
      </w:r>
      <w:r w:rsidR="0020291B">
        <w:rPr>
          <w:rFonts w:hAnsi="Times New Roman" w:ascii="Times New Roman"/>
          <w:szCs w:val="24"/>
        </w:rPr>
        <w:t>PURIJ d.o.o., Sesvete, Ljudevita Posavskog 3, OIB: 70289485419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20291B">
        <w:rPr>
          <w:rFonts w:cs="Times New Roman" w:hAnsi="Times New Roman" w:ascii="Times New Roman"/>
          <w:sz w:val="24"/>
          <w:szCs w:val="24"/>
        </w:rPr>
        <w:t>Samilu Jakupoviću</w:t>
      </w:r>
      <w:r w:rsidR="00463E58">
        <w:rPr>
          <w:rFonts w:cs="Times New Roman" w:hAnsi="Times New Roman" w:ascii="Times New Roman"/>
          <w:sz w:val="24"/>
          <w:szCs w:val="24"/>
        </w:rPr>
        <w:t>,</w:t>
      </w:r>
      <w:r w:rsidR="0020291B">
        <w:rPr>
          <w:rFonts w:cs="Times New Roman" w:hAnsi="Times New Roman" w:ascii="Times New Roman"/>
          <w:sz w:val="24"/>
          <w:szCs w:val="24"/>
        </w:rPr>
        <w:t xml:space="preserve"> Zagreb, Brgodski put 4,</w:t>
      </w:r>
      <w:r w:rsidR="00463E58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20291B">
        <w:rPr>
          <w:rFonts w:cs="Times New Roman" w:hAnsi="Times New Roman" w:ascii="Times New Roman"/>
          <w:sz w:val="24"/>
          <w:szCs w:val="24"/>
        </w:rPr>
        <w:t>89050084785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0291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5176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20291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5176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Ministarstv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uprave, Područn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 Zagreb, OIB: 18683136487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Ministarstv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Područn</w:t>
      </w:r>
      <w:r w:rsidR="00953CE0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 Zagreb,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E763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1853C7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FB459D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FB459D" w:rsidR="00FB459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FB459D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FB459D" w:rsidP="00FB459D" w:rsidR="00FB459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B459D" w:rsidP="00FB459D" w:rsidR="00FB459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FB459D" w:rsidP="00FB459D" w:rsidR="00FB459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FB459D" w:rsidP="00FB459D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C01" w:rsidP="007B6B50" w:rsidR="00860C01">
      <w:pPr>
        <w:spacing w:lineRule="auto" w:line="240" w:after="0"/>
      </w:pPr>
      <w:r>
        <w:separator/>
      </w:r>
    </w:p>
  </w:endnote>
  <w:endnote w:id="0" w:type="continuationSeparator">
    <w:p w:rsidRDefault="00860C01" w:rsidP="007B6B50" w:rsidR="00860C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C01" w:rsidP="007B6B50" w:rsidR="00860C01">
      <w:pPr>
        <w:spacing w:lineRule="auto" w:line="240" w:after="0"/>
      </w:pPr>
      <w:r>
        <w:separator/>
      </w:r>
    </w:p>
  </w:footnote>
  <w:footnote w:id="0" w:type="continuationSeparator">
    <w:p w:rsidRDefault="00860C01" w:rsidP="007B6B50" w:rsidR="00860C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D58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20291B">
      <w:t>5176</w:t>
    </w:r>
    <w:r w:rsidR="00005F5E">
      <w:t>/16</w:t>
    </w:r>
    <w:r w:rsidR="00EF5367">
      <w:t>-</w:t>
    </w:r>
    <w:r w:rsidR="0020291B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853C7"/>
    <w:rsid w:val="001B3A47"/>
    <w:rsid w:val="001B3EB7"/>
    <w:rsid w:val="001C2C91"/>
    <w:rsid w:val="001D4BB5"/>
    <w:rsid w:val="001E04C7"/>
    <w:rsid w:val="001F319F"/>
    <w:rsid w:val="001F321F"/>
    <w:rsid w:val="001F6762"/>
    <w:rsid w:val="0020291B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140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5E020B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7F93"/>
    <w:rsid w:val="00840597"/>
    <w:rsid w:val="00855C59"/>
    <w:rsid w:val="00860C01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E763D"/>
    <w:rsid w:val="008F7618"/>
    <w:rsid w:val="009201D5"/>
    <w:rsid w:val="0092692D"/>
    <w:rsid w:val="00936C78"/>
    <w:rsid w:val="009451A8"/>
    <w:rsid w:val="00945303"/>
    <w:rsid w:val="00953CE0"/>
    <w:rsid w:val="0096509D"/>
    <w:rsid w:val="00980FDC"/>
    <w:rsid w:val="009951AC"/>
    <w:rsid w:val="009B0DB6"/>
    <w:rsid w:val="009C6AE3"/>
    <w:rsid w:val="009D0BBF"/>
    <w:rsid w:val="009E3973"/>
    <w:rsid w:val="009E4FA8"/>
    <w:rsid w:val="009F124E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2D5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2F42"/>
    <w:rsid w:val="00B500C7"/>
    <w:rsid w:val="00B573CD"/>
    <w:rsid w:val="00B61A24"/>
    <w:rsid w:val="00B6453F"/>
    <w:rsid w:val="00B70A79"/>
    <w:rsid w:val="00B71613"/>
    <w:rsid w:val="00B73968"/>
    <w:rsid w:val="00B8215C"/>
    <w:rsid w:val="00B9205E"/>
    <w:rsid w:val="00B937FD"/>
    <w:rsid w:val="00B93860"/>
    <w:rsid w:val="00BA0BF9"/>
    <w:rsid w:val="00BC44F6"/>
    <w:rsid w:val="00BC45A0"/>
    <w:rsid w:val="00BD4FC3"/>
    <w:rsid w:val="00BD6BEA"/>
    <w:rsid w:val="00BE1DDC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87312"/>
    <w:rsid w:val="00D93519"/>
    <w:rsid w:val="00DB2C90"/>
    <w:rsid w:val="00DE282C"/>
    <w:rsid w:val="00DF3F0F"/>
    <w:rsid w:val="00E0128D"/>
    <w:rsid w:val="00E10283"/>
    <w:rsid w:val="00E109F9"/>
    <w:rsid w:val="00E13F87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B459D"/>
    <w:rsid w:val="00FB5683"/>
    <w:rsid w:val="00FC2177"/>
    <w:rsid w:val="00FC281D"/>
    <w:rsid w:val="00FC2CDE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St-5176/2016-22</izvorni_sadrzaj>
    <derivirana_varijabla naziv="DomainObject.Oznaka_1">St-5176/2016-22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St-5176/2016</izvorni_sadrzaj>
    <derivirana_varijabla naziv="DomainObject.Predmet.OznakaBroj_1">St-5176/2016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Av. Dubrovnik 32, 10000 Zagreb zastupanog po punomoćniku ŽUPANIJSKO DRŽAVNO ODVJETNIŠTVO U ZAGREBU</izvorni_sadrzaj>
    <derivirana_varijabla naziv="DomainObject.Predmet.StrankaFormatedWithAdress_1"> RH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RH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Av. Dubrovnik 32,10000 Zagreb</izvorni_sadrzaj>
    <derivirana_varijabla naziv="DomainObject.Predmet.StrankaWithAdress_1">RH Ministarstvo financija, Porezna uprava, područni ured Zagreb Av. Dubrovnik 32,10000 Zagreb</derivirana_varijabla>
  </DomainObject.Predmet.StrankaWithAdress>
  <DomainObject.Predmet.StrankaWithAdressOIB>
    <izvorni_sadrzaj>RH Ministarstvo financija, Porezna uprava, područni ured Zagreb, OIB 18683136487, Av. Dubrovnik 32,10000 Zagreb</izvorni_sadrzaj>
    <derivirana_varijabla naziv="DomainObject.Predmet.StrankaWithAdressOIB_1">RH Ministarstvo financija, Porezna uprava, područni ured Zagreb, OIB 18683136487, Av. Dubrovnik 32,10000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Samil Jakupović punomoćnik sudionika u postupku PURIJ d.o.o.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izvorni_sadrzaj>
    <derivirana_varijabla naziv="DomainObject.Predmet.OstaliListFormatedOIB_1"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Samil Jakupović</item>
      <item>ŽUPANIJSKO DRŽAVNO ODVJETNIŠTVO U ZAGREBU</item>
    </izvorni_sadrzaj>
    <derivirana_varijabla naziv="DomainObject.Predmet.OstaliListNazivFormated_1">
      <item>Samil Jakupović</item>
      <item>ŽUPANIJSKO DRŽAVNO ODVJETNIŠTVO U ZAGREBU</item>
    </derivirana_varijabla>
  </DomainObject.Predmet.OstaliListNazivFormated>
  <DomainObject.Predmet.OstaliListNazivFormatedOIB>
    <izvorni_sadrzaj>
      <item>Samil Jakupović, OIB 89050084785</item>
      <item>ŽUPANIJSKO DRŽAVNO ODVJETNIŠTVO U ZAGREBU, OIB 16488001145</item>
    </izvorni_sadrzaj>
    <derivirana_varijabla naziv="DomainObject.Predmet.OstaliListNazivFormatedOIB_1">
      <item>Samil Jakupović, OIB 89050084785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St-5176/2016-22</izvorni_sadrzaj>
    <derivirana_varijabla naziv="DomainObject.PoslovniBrojDokumenta_1">St-5176/2016-22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RH Ministarstvo financija, Porezna uprava, područni ured Zagreb, OIB 18683136487, Av. Dubrovnik 32, 10000 Zagreb</izvorni_sadrzaj>
    <derivirana_varijabla naziv="DomainObject.Predmet.StrankaIDrugiAdressOIB_1">RH Ministarstvo financija, Porezna uprava, područni ured Zagreb, OIB 18683136487, Av. Dubrovnik 32,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PURIJ d.o.o.</item>
      <item>Samil Jakupović</item>
      <item>RH Ministarstvo financija, Porezna uprava, područni ured Zagreb</item>
      <item>ŽUPANIJSKO DRŽAVNO ODVJETNIŠTVO U ZAGREBU</item>
    </izvorni_sadrzaj>
    <derivirana_varijabla naziv="DomainObject.Predmet.SudioniciListNaziv_1">
      <item>PURIJ d.o.o.</item>
      <item>Samil Jakupović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izvorni_sadrzaj>
    <derivirana_varijabla naziv="DomainObject.Predmet.SudioniciListAdressOIB_1"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70289485419</item>
      <item>, OIB 89050084785</item>
      <item>, OIB 18683136487</item>
      <item>, OIB 16488001145</item>
    </izvorni_sadrzaj>
    <derivirana_varijabla naziv="DomainObject.Predmet.SudioniciListNazivOIB_1">
      <item>, OIB 70289485419</item>
      <item>, OIB 89050084785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6524F-F2B7-4743-B42E-FD011BEAB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2580</properties:Characters>
  <properties:Lines>78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2016-11-28T12:55:00Z</dcterms:created>
  <dc:creator>Draženka Prpić</dc:creator>
  <cp:lastModifiedBy>Marina Markić</cp:lastModifiedBy>
  <cp:lastPrinted>2016-12-01T11:02:00Z</cp:lastPrinted>
  <dcterms:modified xmlns:xsi="http://www.w3.org/2001/XMLSchema-instance" xsi:type="dcterms:W3CDTF">2016-12-01T11:50:00Z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St-5176/2016-22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