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27c0" w14:paraId="bc127c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3C5692">
        <w:t>1</w:t>
      </w:r>
      <w:r w:rsidR="00CA6AF4">
        <w:t>5</w:t>
      </w:r>
      <w:r w:rsidR="003C5692">
        <w:t>/17-</w:t>
      </w:r>
      <w:r w:rsidR="00CA6AF4">
        <w:t>22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CA6AF4" w:rsidP="00CA6AF4" w:rsidR="00CA6AF4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Pr="009B4A7A">
        <w:t>PROMOBILE j.d.o.o. za servis i prodaju mobilnih uređaja i elektroničke opreme, Babina Greda, Braće Radića 45/A, MBS 030157923, OIB 65604354360</w:t>
      </w:r>
      <w:r w:rsidRPr="000B1DB2">
        <w:t xml:space="preserve">, dana </w:t>
      </w:r>
      <w:r>
        <w:t>18.</w:t>
      </w:r>
      <w:r w:rsidRPr="000B1DB2">
        <w:t xml:space="preserve"> </w:t>
      </w:r>
      <w:r>
        <w:t>travnja</w:t>
      </w:r>
      <w:r w:rsidRPr="000B1DB2">
        <w:t xml:space="preserve"> 201</w:t>
      </w:r>
      <w:r>
        <w:t>7</w:t>
      </w:r>
      <w:r w:rsidRPr="000B1DB2">
        <w:t>.</w:t>
      </w: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CA6AF4" w:rsidRPr="00AD609A">
        <w:t>Robert</w:t>
      </w:r>
      <w:r w:rsidR="00CA6AF4">
        <w:t>u</w:t>
      </w:r>
      <w:r w:rsidR="00CA6AF4" w:rsidRPr="00AD609A">
        <w:t xml:space="preserve"> Knežević, Babina Greda, Braće Radića 45/A, OIB 8381895786</w:t>
      </w:r>
      <w:r w:rsidR="000C368D">
        <w:t xml:space="preserve">, </w:t>
      </w:r>
      <w:r w:rsidR="00D17B95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27480">
        <w:t>1</w:t>
      </w:r>
      <w:r w:rsidR="005D7774">
        <w:t>5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27480">
        <w:t>1</w:t>
      </w:r>
      <w:r w:rsidR="005D7774">
        <w:t>5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5D7774" w:rsidRPr="005D7774">
        <w:t>Robert Knežević, Babina Greda, Braće Radića 45/A, OIB 8381895786</w:t>
      </w:r>
      <w:r w:rsidR="000C368D">
        <w:t xml:space="preserve">, </w:t>
      </w:r>
      <w:r w:rsidR="00F920E2">
        <w:t xml:space="preserve">ne </w:t>
      </w:r>
      <w:r>
        <w:t>p</w:t>
      </w:r>
      <w:r w:rsidR="005D7774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6559AB">
        <w:t>1</w:t>
      </w:r>
      <w:r w:rsidR="005D7774">
        <w:t>5</w:t>
      </w:r>
      <w:r w:rsidR="006559AB">
        <w:t>-2017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6559AB">
        <w:t>1</w:t>
      </w:r>
      <w:r w:rsidR="005D7774">
        <w:t>5</w:t>
      </w:r>
      <w:r w:rsidR="006559AB">
        <w:t>-2017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5D7774" w:rsidRPr="005D7774">
        <w:t>Robert Knežević, Babina Greda, Braće Radića 45/A, OIB 8381895786</w:t>
      </w:r>
      <w:r w:rsidR="000C368D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5D7774" w:rsidRPr="005D7774">
        <w:t>PROMOBILE j.d.o.o. za servis i prodaju mobilnih uređaja i elektroničke opreme, Babina Greda, Braće Radića 45/A, MBS 030157923, OIB 65604354360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09537D">
        <w:rPr>
          <w:bCs/>
        </w:rPr>
        <w:t>1</w:t>
      </w:r>
      <w:r w:rsidR="00C608C4">
        <w:rPr>
          <w:bCs/>
        </w:rPr>
        <w:t>0</w:t>
      </w:r>
      <w:r w:rsidR="0009537D">
        <w:rPr>
          <w:bCs/>
        </w:rPr>
        <w:t>.</w:t>
      </w:r>
      <w:r w:rsidR="00C608C4">
        <w:rPr>
          <w:bCs/>
        </w:rPr>
        <w:t>01</w:t>
      </w:r>
      <w:r w:rsidR="0009537D">
        <w:rPr>
          <w:bCs/>
        </w:rPr>
        <w:t>.</w:t>
      </w:r>
      <w:r w:rsidR="00B976DE">
        <w:rPr>
          <w:bCs/>
        </w:rPr>
        <w:t>201</w:t>
      </w:r>
      <w:r w:rsidR="00C608C4">
        <w:rPr>
          <w:bCs/>
        </w:rPr>
        <w:t>7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C608C4" w:rsidRPr="00C608C4">
        <w:t>PROMOBILE j.d.o.o. za servis i prodaju mobilnih uređaja i elektroničke opreme, Babina Greda, Braće Radića 45/A, MBS 030157923, OIB 65604354360</w:t>
      </w:r>
      <w:r w:rsidR="0009537D">
        <w:t xml:space="preserve">, </w:t>
      </w:r>
      <w:r w:rsidR="00B976DE">
        <w:t xml:space="preserve">temeljem odredbe članka </w:t>
      </w:r>
      <w:r w:rsidR="00C608C4">
        <w:t>110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F90487">
        <w:t>, dalje: SZ</w:t>
      </w:r>
      <w:r w:rsidR="00C62CCD">
        <w:t xml:space="preserve">), a </w:t>
      </w:r>
      <w:r w:rsidR="00C608C4">
        <w:t>rješenjem poslovnog broja 14 St-15/17-10 od 24.01.2017.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FD15F6">
        <w:t>1</w:t>
      </w:r>
      <w:r w:rsidR="00C608C4">
        <w:t>5</w:t>
      </w:r>
      <w:r w:rsidR="00FD15F6">
        <w:t>/17</w:t>
      </w:r>
      <w:r w:rsidR="004A3AB9">
        <w:t>-</w:t>
      </w:r>
      <w:r w:rsidR="005C2B47">
        <w:t>6</w:t>
      </w:r>
      <w:r w:rsidR="004A3AB9">
        <w:t xml:space="preserve"> od 11.</w:t>
      </w:r>
      <w:r w:rsidR="00C608C4">
        <w:t>0</w:t>
      </w:r>
      <w:r w:rsidR="004A3AB9">
        <w:t xml:space="preserve">1.2017. </w:t>
      </w:r>
      <w:r>
        <w:t xml:space="preserve">pozvana je osoba za zastupanje dužnika </w:t>
      </w:r>
      <w:r w:rsidR="005D7774" w:rsidRPr="005D7774">
        <w:t>Robert Knežević, Babina Greda, Braće Radića 45/A, OIB 8381895786</w:t>
      </w:r>
      <w:r w:rsidR="005C2B47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F116DF">
        <w:t>1</w:t>
      </w:r>
      <w:r w:rsidR="001D5AB2">
        <w:t>5</w:t>
      </w:r>
      <w:r w:rsidR="00F116DF">
        <w:t>/17-</w:t>
      </w:r>
      <w:r w:rsidR="005C2B47">
        <w:t>6</w:t>
      </w:r>
      <w:r w:rsidR="00F116DF">
        <w:t xml:space="preserve"> od 11.</w:t>
      </w:r>
      <w:r w:rsidR="001D5AB2">
        <w:t>0</w:t>
      </w:r>
      <w:r w:rsidR="00F116DF">
        <w:t xml:space="preserve">1.2017. </w:t>
      </w:r>
      <w:r>
        <w:t xml:space="preserve">osoba ovlaštena za zastupanje dužnika zaprimila je dana </w:t>
      </w:r>
      <w:r w:rsidR="001D5AB2">
        <w:t>2</w:t>
      </w:r>
      <w:r w:rsidR="005C2B47">
        <w:t>7</w:t>
      </w:r>
      <w:r w:rsidR="004D2342">
        <w:t>.</w:t>
      </w:r>
      <w:r w:rsidR="001D5AB2">
        <w:t>02</w:t>
      </w:r>
      <w:r w:rsidR="00712E59">
        <w:t>.</w:t>
      </w:r>
      <w:r w:rsidR="004D2342">
        <w:t>2017.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3768AF">
      <w:pPr>
        <w:jc w:val="center"/>
      </w:pPr>
      <w:r>
        <w:t>U Osijeku</w:t>
      </w:r>
      <w:r w:rsidR="004D2342">
        <w:t xml:space="preserve"> 1</w:t>
      </w:r>
      <w:r w:rsidR="001D5AB2">
        <w:t>8</w:t>
      </w:r>
      <w:r w:rsidR="004D2342">
        <w:t xml:space="preserve">. </w:t>
      </w:r>
      <w:r w:rsidR="001D5AB2">
        <w:t>travnja</w:t>
      </w:r>
      <w:r w:rsidR="004D2342">
        <w:t xml:space="preserve"> </w:t>
      </w:r>
      <w:r>
        <w:t xml:space="preserve"> 201</w:t>
      </w:r>
      <w:r w:rsidR="00CC0496">
        <w:t>7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1D5AB2" w:rsidP="00B976DE" w:rsidR="00B976DE">
      <w:r>
        <w:t>Elizabeta Đeke</w:t>
      </w:r>
      <w:r w:rsidR="00B976DE">
        <w:t xml:space="preserve">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1D5AB2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1D5AB2" w:rsidRPr="001D5AB2">
        <w:t>Robert Knežević, Babina Greda, Braće Radića 45/A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9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6AF4" w:rsidP="00FF5954" w:rsidR="00E24B1F">
    <w:pPr>
      <w:jc w:val="right"/>
    </w:pPr>
    <w:r w:rsidRPr="00CA6AF4">
      <w:t>14 St-15/17-22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485"/>
    <w:rsid w:val="000B468D"/>
    <w:rsid w:val="000B6ACC"/>
    <w:rsid w:val="000B75A8"/>
    <w:rsid w:val="000C0C89"/>
    <w:rsid w:val="000C18FF"/>
    <w:rsid w:val="000C2402"/>
    <w:rsid w:val="000C368D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49D8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D5AB2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68AF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27B51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3426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1517"/>
    <w:rsid w:val="005B2583"/>
    <w:rsid w:val="005B58BA"/>
    <w:rsid w:val="005B7DA0"/>
    <w:rsid w:val="005C11CB"/>
    <w:rsid w:val="005C2B47"/>
    <w:rsid w:val="005C3445"/>
    <w:rsid w:val="005C48EB"/>
    <w:rsid w:val="005C4F1F"/>
    <w:rsid w:val="005D6486"/>
    <w:rsid w:val="005D735B"/>
    <w:rsid w:val="005D7774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5AE5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3CA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08C4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6AF4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B95"/>
    <w:rsid w:val="00D17C33"/>
    <w:rsid w:val="00D17F34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1EE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PROMOBILE j.d.o.o. za servis i prodaju mobilnih uređaja i elektroničke opreme</izvorni_sadrzaj>
    <derivirana_varijabla naziv="DomainObject.Predmet.ProtustrankaFormated_1">  PROMOBILE j.d.o.o. za servis i prodaju mobilnih uređaja i elektroničke opreme</derivirana_varijabla>
  </DomainObject.Predmet.ProtustrankaFormated>
  <DomainObject.Predmet.ProtustrankaFormatedOIB>
    <izvorni_sadrzaj>  PROMOBILE j.d.o.o. za servis i prodaju mobilnih uređaja i elektroničke opreme, OIB 65604354360</izvorni_sadrzaj>
    <derivirana_varijabla naziv="DomainObject.Predmet.ProtustrankaFormatedOIB_1">  PROMOBILE j.d.o.o. za servis i prodaju mobilnih uređaja i elektroničke opreme, OIB 65604354360</derivirana_varijabla>
  </DomainObject.Predmet.ProtustrankaFormatedOIB>
  <DomainObject.Predmet.ProtustrankaFormatedWithAdress>
    <izvorni_sadrzaj> PROMOBILE j.d.o.o. za servis i prodaju mobilnih uređaja i elektroničke opreme, Braće Radića 45/A, 32276 Babina Greda</izvorni_sadrzaj>
    <derivirana_varijabla naziv="DomainObject.Predmet.ProtustrankaFormatedWithAdress_1"> PROMOBILE j.d.o.o. za servis i prodaju mobilnih uređaja i elektroničke opreme, Braće Radića 45/A, 32276 Babina Greda</derivirana_varijabla>
  </DomainObject.Predmet.ProtustrankaFormatedWithAdress>
  <DomainObject.Predmet.ProtustrankaFormatedWithAdressOIB>
    <izvorni_sadrzaj> PROMOBILE j.d.o.o. za servis i prodaju mobilnih uređaja i elektroničke opreme, OIB 65604354360, Braće Radića 45/A, 32276 Babina Greda</izvorni_sadrzaj>
    <derivirana_varijabla naziv="DomainObject.Predmet.ProtustrankaFormatedWithAdressOIB_1"> PROMOBILE j.d.o.o. za servis i prodaju mobilnih uređaja i elektroničke opreme, OIB 65604354360, Braće Radića 45/A, 32276 Babina Greda</derivirana_varijabla>
  </DomainObject.Predmet.ProtustrankaFormatedWithAdressOIB>
  <DomainObject.Predmet.ProtustrankaWithAdress>
    <izvorni_sadrzaj>PROMOBILE j.d.o.o. za servis i prodaju mobilnih uređaja i elektroničke opreme Braće Radića 45/A, 32276 Babina Greda</izvorni_sadrzaj>
    <derivirana_varijabla naziv="DomainObject.Predmet.ProtustrankaWithAdress_1">PROMOBILE j.d.o.o. za servis i prodaju mobilnih uređaja i elektroničke opreme Braće Radića 45/A, 32276 Babina Greda</derivirana_varijabla>
  </DomainObject.Predmet.ProtustrankaWithAdress>
  <DomainObject.Predmet.ProtustrankaWithAdressOIB>
    <izvorni_sadrzaj>PROMOBILE j.d.o.o. za servis i prodaju mobilnih uređaja i elektroničke opreme, OIB 65604354360, Braće Radića 45/A, 32276 Babina Greda</izvorni_sadrzaj>
    <derivirana_varijabla naziv="DomainObject.Predmet.ProtustrankaWithAdressOIB_1">PROMOBILE j.d.o.o. za servis i prodaju mobilnih uređaja i elektroničke opreme, OIB 65604354360, Braće Radića 45/A, 32276 Babina Greda</derivirana_varijabla>
  </DomainObject.Predmet.ProtustrankaWithAdressOIB>
  <DomainObject.Predmet.ProtustrankaNazivFormated>
    <izvorni_sadrzaj>PROMOBILE j.d.o.o. za servis i prodaju mobilnih uređaja i elektroničke opreme</izvorni_sadrzaj>
    <derivirana_varijabla naziv="DomainObject.Predmet.ProtustrankaNazivFormated_1">PROMOBILE j.d.o.o. za servis i prodaju mobilnih uređaja i elektroničke opreme</derivirana_varijabla>
  </DomainObject.Predmet.ProtustrankaNazivFormated>
  <DomainObject.Predmet.ProtustrankaNazivFormatedOIB>
    <izvorni_sadrzaj>PROMOBILE j.d.o.o. za servis i prodaju mobilnih uređaja i elektroničke opreme, OIB 65604354360</izvorni_sadrzaj>
    <derivirana_varijabla naziv="DomainObject.Predmet.ProtustrankaNazivFormatedOIB_1">PROMOBILE j.d.o.o. za servis i prodaju mobilnih uređaja i elektroničke opreme, OIB 65604354360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</izvorni_sadrzaj>
    <derivirana_varijabla naziv="DomainObject.Predmet.StrankaFormated_1">  FINA RC</derivirana_varijabla>
  </DomainObject.Predmet.StrankaFormated>
  <DomainObject.Predmet.StrankaFormatedOIB>
    <izvorni_sadrzaj>  FINA RC, OIB 85821130368</izvorni_sadrzaj>
    <derivirana_varijabla naziv="DomainObject.Predmet.StrankaFormatedOIB_1">  FINA RC, OIB 85821130368</derivirana_varijabla>
  </DomainObject.Predmet.StrankaFormatedOIB>
  <DomainObject.Predmet.StrankaFormatedWithAdress>
    <izvorni_sadrzaj> FINA RC</izvorni_sadrzaj>
    <derivirana_varijabla naziv="DomainObject.Predmet.StrankaFormatedWithAdress_1"> FINA RC</derivirana_varijabla>
  </DomainObject.Predmet.StrankaFormatedWithAdress>
  <DomainObject.Predmet.StrankaFormatedWithAdressOIB>
    <izvorni_sadrzaj> FINA RC, OIB 85821130368</izvorni_sadrzaj>
    <derivirana_varijabla naziv="DomainObject.Predmet.StrankaFormatedWithAdressOIB_1"> FINA RC, OIB 85821130368</derivirana_varijabla>
  </DomainObject.Predmet.StrankaFormatedWithAdressOIB>
  <DomainObject.Predmet.StrankaWithAdress>
    <izvorni_sadrzaj>FINA RC </izvorni_sadrzaj>
    <derivirana_varijabla naziv="DomainObject.Predmet.StrankaWithAdress_1">FINA RC </derivirana_varijabla>
  </DomainObject.Predmet.StrankaWithAdress>
  <DomainObject.Predmet.StrankaWithAdressOIB>
    <izvorni_sadrzaj>FINA RC, OIB 85821130368</izvorni_sadrzaj>
    <derivirana_varijabla naziv="DomainObject.Predmet.StrankaWithAdressOIB_1">FINA RC, OIB 85821130368</derivirana_varijabla>
  </DomainObject.Predmet.StrankaWithAdressOIB>
  <DomainObject.Predmet.StrankaNazivFormated>
    <izvorni_sadrzaj>FINA RC</izvorni_sadrzaj>
    <derivirana_varijabla naziv="DomainObject.Predmet.StrankaNazivFormated_1">FINA RC</derivirana_varijabla>
  </DomainObject.Predmet.StrankaNazivFormated>
  <DomainObject.Predmet.StrankaNazivFormatedOIB>
    <izvorni_sadrzaj>FINA RC, OIB 85821130368</izvorni_sadrzaj>
    <derivirana_varijabla naziv="DomainObject.Predmet.StrankaNazivFormatedOIB_1">FINA RC,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</item>
    </izvorni_sadrzaj>
    <derivirana_varijabla naziv="DomainObject.Predmet.StrankaListFormated_1">
      <item>FINA RC</item>
    </derivirana_varijabla>
  </DomainObject.Predmet.StrankaListFormated>
  <DomainObject.Predmet.StrankaListFormatedOIB>
    <izvorni_sadrzaj>
      <item>FINA RC, OIB 85821130368</item>
    </izvorni_sadrzaj>
    <derivirana_varijabla naziv="DomainObject.Predmet.StrankaListFormatedOIB_1">
      <item>FINA RC, OIB 85821130368</item>
    </derivirana_varijabla>
  </DomainObject.Predmet.StrankaListFormatedOIB>
  <DomainObject.Predmet.StrankaListFormatedWithAdress>
    <izvorni_sadrzaj>
      <item>FINA RC</item>
    </izvorni_sadrzaj>
    <derivirana_varijabla naziv="DomainObject.Predmet.StrankaListFormatedWithAdress_1">
      <item>FINA RC</item>
    </derivirana_varijabla>
  </DomainObject.Predmet.StrankaListFormatedWithAdress>
  <DomainObject.Predmet.StrankaListFormatedWithAdressOIB>
    <izvorni_sadrzaj>
      <item>FINA RC, OIB 85821130368</item>
    </izvorni_sadrzaj>
    <derivirana_varijabla naziv="DomainObject.Predmet.StrankaListFormatedWithAdressOIB_1">
      <item>FINA RC, OIB 85821130368</item>
    </derivirana_varijabla>
  </DomainObject.Predmet.StrankaListFormatedWithAdressOIB>
  <DomainObject.Predmet.StrankaListNazivFormated>
    <izvorni_sadrzaj>
      <item>FINA RC</item>
    </izvorni_sadrzaj>
    <derivirana_varijabla naziv="DomainObject.Predmet.StrankaListNazivFormated_1">
      <item>FINA RC</item>
    </derivirana_varijabla>
  </DomainObject.Predmet.StrankaListNazivFormated>
  <DomainObject.Predmet.StrankaListNazivFormatedOIB>
    <izvorni_sadrzaj>
      <item>FINA RC, OIB 85821130368</item>
    </izvorni_sadrzaj>
    <derivirana_varijabla naziv="DomainObject.Predmet.StrankaListNazivFormatedOIB_1">
      <item>FINA RC, OIB 85821130368</item>
    </derivirana_varijabla>
  </DomainObject.Predmet.StrankaListNazivFormatedOIB>
  <DomainObject.Predmet.ProtuStrankaListFormated>
    <izvorni_sadrzaj>
      <item>PROMOBILE j.d.o.o. za servis i prodaju mobilnih uređaja i elektroničke opreme</item>
    </izvorni_sadrzaj>
    <derivirana_varijabla naziv="DomainObject.Predmet.ProtuStrankaListFormated_1">
      <item>PROMOBILE j.d.o.o. za servis i prodaju mobilnih uređaja i elektroničke opreme</item>
    </derivirana_varijabla>
  </DomainObject.Predmet.ProtuStrankaListFormated>
  <DomainObject.Predmet.ProtuStrankaListFormatedOIB>
    <izvorni_sadrzaj>
      <item>PROMOBILE j.d.o.o. za servis i prodaju mobilnih uređaja i elektroničke opreme, OIB 65604354360</item>
    </izvorni_sadrzaj>
    <derivirana_varijabla naziv="DomainObject.Predmet.ProtuStrankaListFormatedOIB_1">
      <item>PROMOBILE j.d.o.o. za servis i prodaju mobilnih uređaja i elektroničke opreme, OIB 65604354360</item>
    </derivirana_varijabla>
  </DomainObject.Predmet.ProtuStrankaListFormatedOIB>
  <DomainObject.Predmet.ProtuStrankaListFormatedWithAdress>
    <izvorni_sadrzaj>
      <item>PROMOBILE j.d.o.o. za servis i prodaju mobilnih uređaja i elektroničke opreme, Braće Radića 45/A, 32276 Babina Greda</item>
    </izvorni_sadrzaj>
    <derivirana_varijabla naziv="DomainObject.Predmet.ProtuStrankaListFormatedWithAdress_1">
      <item>PROMOBILE j.d.o.o. za servis i prodaju mobilnih uređaja i elektroničke opreme, Braće Radića 45/A, 32276 Babina Greda</item>
    </derivirana_varijabla>
  </DomainObject.Predmet.ProtuStrankaListFormatedWithAdress>
  <DomainObject.Predmet.ProtuStrankaListFormatedWithAdressOIB>
    <izvorni_sadrzaj>
      <item>PROMOBILE j.d.o.o. za servis i prodaju mobilnih uređaja i elektroničke opreme, OIB 65604354360, Braće Radića 45/A, 32276 Babina Greda</item>
    </izvorni_sadrzaj>
    <derivirana_varijabla naziv="DomainObject.Predmet.ProtuStrankaListFormatedWithAdressOIB_1">
      <item>PROMOBILE j.d.o.o. za servis i prodaju mobilnih uređaja i elektroničke opreme, OIB 65604354360, Braće Radića 45/A, 32276 Babina Greda</item>
    </derivirana_varijabla>
  </DomainObject.Predmet.ProtuStrankaListFormatedWithAdressOIB>
  <DomainObject.Predmet.ProtuStrankaListNazivFormated>
    <izvorni_sadrzaj>
      <item>PROMOBILE j.d.o.o. za servis i prodaju mobilnih uređaja i elektroničke opreme</item>
    </izvorni_sadrzaj>
    <derivirana_varijabla naziv="DomainObject.Predmet.ProtuStrankaListNazivFormated_1">
      <item>PROMOBILE j.d.o.o. za servis i prodaju mobilnih uređaja i elektroničke opreme</item>
    </derivirana_varijabla>
  </DomainObject.Predmet.ProtuStrankaListNazivFormated>
  <DomainObject.Predmet.ProtuStrankaListNazivFormatedOIB>
    <izvorni_sadrzaj>
      <item>PROMOBILE j.d.o.o. za servis i prodaju mobilnih uređaja i elektroničke opreme, OIB 65604354360</item>
    </izvorni_sadrzaj>
    <derivirana_varijabla naziv="DomainObject.Predmet.ProtuStrankaListNazivFormatedOIB_1">
      <item>PROMOBILE j.d.o.o. za servis i prodaju mobilnih uređaja i elektroničke opreme, OIB 65604354360</item>
    </derivirana_varijabla>
  </DomainObject.Predmet.ProtuStrankaListNazivFormatedOIB>
  <DomainObject.Predmet.OstaliListFormated>
    <izvorni_sadrzaj>
      <item>Boris Ljubanović</item>
      <item>ŽDO GUO Vukovar</item>
      <item>Robert Knežević</item>
    </izvorni_sadrzaj>
    <derivirana_varijabla naziv="DomainObject.Predmet.OstaliListFormated_1">
      <item>Boris Ljubanović</item>
      <item>ŽDO GUO Vukovar</item>
      <item>Robert Knežević</item>
    </derivirana_varijabla>
  </DomainObject.Predmet.OstaliListFormated>
  <DomainObject.Predmet.OstaliListFormatedOIB>
    <izvorni_sadrzaj>
      <item>Boris Ljubanović, OIB 19311655846</item>
      <item>ŽDO GUO Vukovar</item>
      <item>Robert Knežević, OIB 83818957686</item>
    </izvorni_sadrzaj>
    <derivirana_varijabla naziv="DomainObject.Predmet.OstaliListFormatedOIB_1">
      <item>Boris Ljubanović, OIB 19311655846</item>
      <item>ŽDO GUO Vukovar</item>
      <item>Robert Knežević, OIB 83818957686</item>
    </derivirana_varijabla>
  </DomainObject.Predmet.OstaliListFormatedOIB>
  <DomainObject.Predmet.OstaliListFormatedWithAdress>
    <izvorni_sadrzaj>
      <item>Boris Ljubanović, Šet. K.F. Šepera 8c, 31000 Osijek</item>
      <item>ŽDO GUO Vukovar</item>
      <item>Robert Knežević, Braće Radića 45/A, 32276 Babina Greda</item>
    </izvorni_sadrzaj>
    <derivirana_varijabla naziv="DomainObject.Predmet.OstaliListFormatedWithAdress_1">
      <item>Boris Ljubanović, Šet. K.F. Šepera 8c, 31000 Osijek</item>
      <item>ŽDO GUO Vukovar</item>
      <item>Robert Knežević, Braće Radića 45/A, 32276 Babina Greda</item>
    </derivirana_varijabla>
  </DomainObject.Predmet.OstaliListFormatedWithAdress>
  <DomainObject.Predmet.OstaliListFormatedWithAdressOIB>
    <izvorni_sadrzaj>
      <item>Boris Ljubanović, OIB 19311655846, Šet. K.F. Šepera 8c, 31000 Osijek</item>
      <item>ŽDO GUO Vukovar</item>
      <item>Robert Knežević, OIB 83818957686, Braće Radića 45/A, 32276 Babina Greda</item>
    </izvorni_sadrzaj>
    <derivirana_varijabla naziv="DomainObject.Predmet.OstaliListFormatedWithAdressOIB_1">
      <item>Boris Ljubanović, OIB 19311655846, Šet. K.F. Šepera 8c, 31000 Osijek</item>
      <item>ŽDO GUO Vukovar</item>
      <item>Robert Knežević, OIB 83818957686, Braće Radića 45/A, 32276 Babina Greda</item>
    </derivirana_varijabla>
  </DomainObject.Predmet.OstaliListFormatedWithAdressOIB>
  <DomainObject.Predmet.OstaliListNazivFormated>
    <izvorni_sadrzaj>
      <item>Boris Ljubanović</item>
      <item>ŽDO GUO Vukovar</item>
      <item>Robert Knežević</item>
    </izvorni_sadrzaj>
    <derivirana_varijabla naziv="DomainObject.Predmet.OstaliListNazivFormated_1">
      <item>Boris Ljubanović</item>
      <item>ŽDO GUO Vukovar</item>
      <item>Robert Knežević</item>
    </derivirana_varijabla>
  </DomainObject.Predmet.OstaliListNazivFormated>
  <DomainObject.Predmet.OstaliListNazivFormatedOIB>
    <izvorni_sadrzaj>
      <item>Boris Ljubanović, OIB 19311655846</item>
      <item>ŽDO GUO Vukovar</item>
      <item>Robert Knežević, OIB 83818957686</item>
    </izvorni_sadrzaj>
    <derivirana_varijabla naziv="DomainObject.Predmet.OstaliListNazivFormatedOIB_1">
      <item>Boris Ljubanović, OIB 19311655846</item>
      <item>ŽDO GUO Vukovar</item>
      <item>Robert Knežević, OIB 83818957686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</izvorni_sadrzaj>
    <derivirana_varijabla naziv="DomainObject.Predmet.StrankaIDrugi_1">FINA RC</derivirana_varijabla>
  </DomainObject.Predmet.StrankaIDrugi>
  <DomainObject.Predmet.ProtustrankaIDrugi>
    <izvorni_sadrzaj>PROMOBILE j.d.o.o. za servis i prodaju mobilnih uređaja i elektroničke opreme</izvorni_sadrzaj>
    <derivirana_varijabla naziv="DomainObject.Predmet.ProtustrankaIDrugi_1">PROMOBILE j.d.o.o. za servis i prodaju mobilnih uređaja i elektroničke opreme</derivirana_varijabla>
  </DomainObject.Predmet.ProtustrankaIDrugi>
  <DomainObject.Predmet.StrankaIDrugiAdressOIB>
    <izvorni_sadrzaj>FINA RC, OIB 85821130368</izvorni_sadrzaj>
    <derivirana_varijabla naziv="DomainObject.Predmet.StrankaIDrugiAdressOIB_1">FINA RC, OIB 85821130368</derivirana_varijabla>
  </DomainObject.Predmet.StrankaIDrugiAdressOIB>
  <DomainObject.Predmet.ProtustrankaIDrugiAdressOIB>
    <izvorni_sadrzaj>PROMOBILE j.d.o.o. za servis i prodaju mobilnih uređaja i elektroničke opreme, OIB 65604354360, Braće Radića 45/A, 32276 Babina Greda</izvorni_sadrzaj>
    <derivirana_varijabla naziv="DomainObject.Predmet.ProtustrankaIDrugiAdressOIB_1">PROMOBILE j.d.o.o. za servis i prodaju mobilnih uređaja i elektroničke opreme, OIB 65604354360, Braće Radića 45/A,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</item>
      <item>PROMOBILE j.d.o.o. za servis i prodaju mobilnih uređaja i elektroničke opreme</item>
      <item>Boris Ljubanović</item>
      <item>ŽDO GUO Vukovar</item>
      <item>Robert Knežević</item>
    </izvorni_sadrzaj>
    <derivirana_varijabla naziv="DomainObject.Predmet.SudioniciListNaziv_1">
      <item>FINA RC</item>
      <item>PROMOBILE j.d.o.o. za servis i prodaju mobilnih uređaja i elektroničke opreme</item>
      <item>Boris Ljubanović</item>
      <item>ŽDO GUO Vukovar</item>
      <item>Robert Knežević</item>
    </derivirana_varijabla>
  </DomainObject.Predmet.SudioniciListNaziv>
  <DomainObject.Predmet.SudioniciListAdressOIB>
    <izvorni_sadrzaj>
      <item>FINA RC, OIB 85821130368</item>
      <item>PROMOBILE j.d.o.o. za servis i prodaju mobilnih uređaja i elektroničke opreme, OIB 65604354360, Braće Radića 45/A,32276 Babina Greda</item>
      <item>Boris Ljubanović, OIB 19311655846, Šet. K.F. Šepera 8c,31000 Osijek</item>
      <item>ŽDO GUO Vukovar</item>
      <item>Robert Knežević, OIB 83818957686, Braće Radića 45/A,32276 Babina Greda</item>
    </izvorni_sadrzaj>
    <derivirana_varijabla naziv="DomainObject.Predmet.SudioniciListAdressOIB_1">
      <item>FINA RC, OIB 85821130368</item>
      <item>PROMOBILE j.d.o.o. za servis i prodaju mobilnih uređaja i elektroničke opreme, OIB 65604354360, Braće Radića 45/A,32276 Babina Greda</item>
      <item>Boris Ljubanović, OIB 19311655846, Šet. K.F. Šepera 8c,31000 Osijek</item>
      <item>ŽDO GUO Vukovar</item>
      <item>Robert Knežević, OIB 83818957686, Braće Radića 45/A,32276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65604354360</item>
      <item>, OIB 19311655846</item>
      <item>, OIB null</item>
      <item>, OIB 83818957686</item>
    </izvorni_sadrzaj>
    <derivirana_varijabla naziv="DomainObject.Predmet.SudioniciListNazivOIB_1">
      <item>, OIB 85821130368</item>
      <item>, OIB 65604354360</item>
      <item>, OIB 19311655846</item>
      <item>, OIB null</item>
      <item>, OIB 83818957686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0C0E4-69C9-4D73-ABE8-DE2CE6CD4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3741</properties:Characters>
  <properties:Lines>96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2017-02-13T12:47:00Z</dcterms:created>
  <dc:creator>sban</dc:creator>
  <cp:lastModifiedBy>Elizabeta Đeke</cp:lastModifiedBy>
  <cp:lastPrinted>2017-02-13T13:11:00Z</cp:lastPrinted>
  <dcterms:modified xmlns:xsi="http://www.w3.org/2001/XMLSchema-instance" xsi:type="dcterms:W3CDTF">2017-04-18T07:22:00Z</dcterms:modified>
  <cp:revision>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