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3960" w14:paraId="4823960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0D067C">
        <w:t>1</w:t>
      </w:r>
      <w:r w:rsidR="00920E05">
        <w:t>4</w:t>
      </w:r>
      <w:r>
        <w:t>/</w:t>
      </w:r>
      <w:r w:rsidR="00E8650F">
        <w:t>1</w:t>
      </w:r>
      <w:r w:rsidR="0041082E">
        <w:t>7</w:t>
      </w:r>
      <w:r>
        <w:t>-</w:t>
      </w:r>
      <w:r w:rsidR="00866AAE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</w:t>
      </w:r>
      <w:r w:rsidR="000D067C">
        <w:t>Zagreb</w:t>
      </w:r>
      <w:r w:rsidR="00BA0AD0" w:rsidRPr="00611430">
        <w:t xml:space="preserve">, Podružnica </w:t>
      </w:r>
      <w:r w:rsidR="000D067C">
        <w:t>Zagreb</w:t>
      </w:r>
      <w:r w:rsidR="00BA0AD0" w:rsidRPr="00611430">
        <w:t xml:space="preserve">, </w:t>
      </w:r>
      <w:r w:rsidR="000D067C">
        <w:t>Trg svibanjskih žrtava 1995. 1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920E05" w:rsidRPr="00920E05">
        <w:t>POSAVINA TRANS društvo s ograničenom odgovornošću za prijevoz, trgovinu i usluge, Zagreb, Ksaverska cesta 2 E, MBS 080248115, OIB 93162601826</w:t>
      </w:r>
      <w:r w:rsidRPr="0041082E">
        <w:t xml:space="preserve">, dana </w:t>
      </w:r>
      <w:r w:rsidR="00866AAE">
        <w:t>20</w:t>
      </w:r>
      <w:r w:rsidRPr="0041082E">
        <w:t xml:space="preserve">. </w:t>
      </w:r>
      <w:r w:rsidR="00A930D6">
        <w:t>srp</w:t>
      </w:r>
      <w:r w:rsidRPr="0041082E">
        <w:t>nja 2017.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41082E" w:rsidP="004E475E" w:rsidR="0041082E">
      <w:pPr>
        <w:jc w:val="both"/>
      </w:pPr>
    </w:p>
    <w:p w:rsidRDefault="00E42FA6" w:rsidP="00920E05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920E05">
        <w:t>Natalija Matić</w:t>
      </w:r>
      <w:r w:rsidR="002D75EC">
        <w:t xml:space="preserve">, Zagreb, </w:t>
      </w:r>
      <w:r w:rsidR="00920E05" w:rsidRPr="00920E05">
        <w:t>Ksaverska cesta 2 E</w:t>
      </w:r>
      <w:r w:rsidR="00DC2C70">
        <w:t xml:space="preserve">, OIB </w:t>
      </w:r>
      <w:r w:rsidR="00595F77">
        <w:t>69154058698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1D4821">
        <w:t>1</w:t>
      </w:r>
      <w:r w:rsidR="00EA6AD5">
        <w:t>2</w:t>
      </w:r>
      <w:r w:rsidR="004516F3">
        <w:t>1</w:t>
      </w:r>
      <w:r w:rsidR="00595F77">
        <w:t>4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595F77" w:rsidR="007B3E8A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595F77" w:rsidRPr="00595F77">
        <w:t>Natalija Matić, Zagreb, Ksaverska cesta 2 E, OIB 69154058698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B45C79" w:rsidP="00E42FA6" w:rsidR="00B45C79">
      <w:pPr>
        <w:jc w:val="center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595F77">
        <w:t>1</w:t>
      </w:r>
      <w:r w:rsidR="00EA6AD5">
        <w:t>2</w:t>
      </w:r>
      <w:r>
        <w:t>.</w:t>
      </w:r>
      <w:r w:rsidR="00595F77">
        <w:t>01</w:t>
      </w:r>
      <w:r>
        <w:t>.201</w:t>
      </w:r>
      <w:r w:rsidR="00595F77">
        <w:t>7</w:t>
      </w:r>
      <w:r>
        <w:t xml:space="preserve">. zaprimljen je na </w:t>
      </w:r>
      <w:r w:rsidR="00030615">
        <w:t>Trgovačkom sudu u Zagrebu</w:t>
      </w:r>
      <w:r>
        <w:t xml:space="preserve"> </w:t>
      </w:r>
      <w:r w:rsidR="00030615">
        <w:t>prijedlog</w:t>
      </w:r>
      <w:r>
        <w:t xml:space="preserve"> FINE Regionalni centar </w:t>
      </w:r>
      <w:r w:rsidR="00030615">
        <w:t>Zagreb</w:t>
      </w:r>
      <w:r>
        <w:t xml:space="preserve">, Podružnica </w:t>
      </w:r>
      <w:r w:rsidR="00030615">
        <w:t>Zagreb</w:t>
      </w:r>
      <w:r>
        <w:t>, klasa: 110-07/1</w:t>
      </w:r>
      <w:r w:rsidR="00595F77">
        <w:t>7</w:t>
      </w:r>
      <w:r>
        <w:t>-01/0</w:t>
      </w:r>
      <w:r w:rsidR="00104A3B">
        <w:t>4</w:t>
      </w:r>
      <w:r>
        <w:t xml:space="preserve"> Ur. broj 04-06-1</w:t>
      </w:r>
      <w:r w:rsidR="00595F77">
        <w:t>7</w:t>
      </w:r>
      <w:r>
        <w:t>-</w:t>
      </w:r>
      <w:r w:rsidR="008D05AE">
        <w:t>1</w:t>
      </w:r>
      <w:r w:rsidR="00286E4F">
        <w:t>3</w:t>
      </w:r>
      <w:r w:rsidR="00595F77">
        <w:t>0</w:t>
      </w:r>
      <w:r>
        <w:t xml:space="preserve"> od </w:t>
      </w:r>
      <w:r w:rsidR="001638F0">
        <w:t>10</w:t>
      </w:r>
      <w:r w:rsidR="00A15CA0">
        <w:t>.</w:t>
      </w:r>
      <w:r w:rsidR="001638F0">
        <w:t>01</w:t>
      </w:r>
      <w:r w:rsidR="00A15CA0">
        <w:t>.201</w:t>
      </w:r>
      <w:r w:rsidR="00FB222F">
        <w:t>7</w:t>
      </w:r>
      <w:r w:rsidR="00A15CA0">
        <w:t xml:space="preserve">. godine, za </w:t>
      </w:r>
      <w:r w:rsidR="008D05AE">
        <w:t>otvaranje</w:t>
      </w:r>
      <w:r w:rsidR="00A15CA0">
        <w:t xml:space="preserve"> stečajnog postupka nad dužnikom </w:t>
      </w:r>
      <w:r w:rsidR="00920E05" w:rsidRPr="00920E05">
        <w:t>POSAVINA TRANS društvo s ograničenom odgovornošću za prijevoz, trgovinu i usluge, Zagreb, Ksaverska cesta 2 E, MBS 080248115, OIB 93162601826</w:t>
      </w:r>
      <w:r w:rsidR="00A15CA0">
        <w:t xml:space="preserve">, temeljem odredbe čl. </w:t>
      </w:r>
      <w:r w:rsidR="00DD4792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1A2A3E">
        <w:t>9</w:t>
      </w:r>
      <w:r w:rsidR="00950345">
        <w:t>.</w:t>
      </w:r>
      <w:r w:rsidR="001A2A3E">
        <w:t>01</w:t>
      </w:r>
      <w:r w:rsidR="00E42FA6">
        <w:t>.201</w:t>
      </w:r>
      <w:r w:rsidR="001A2A3E">
        <w:t>7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12</w:t>
      </w:r>
      <w:r w:rsidR="00C259F2">
        <w:t>0</w:t>
      </w:r>
      <w:r w:rsidR="00F4099D">
        <w:t xml:space="preserve"> dana, </w:t>
      </w:r>
      <w:r w:rsidR="00E42FA6">
        <w:t xml:space="preserve">u ukupnom iznosu od </w:t>
      </w:r>
      <w:r w:rsidR="001A2A3E">
        <w:t>146.945,09</w:t>
      </w:r>
      <w:r w:rsidR="00E42FA6">
        <w:t xml:space="preserve"> kn, u koji iznos je uračunata kamata i naknada FINE za provedbe ovrhe na novčanim sredstvima dužnika. Navodi da dužnik </w:t>
      </w:r>
      <w:r w:rsidR="001C7CF7">
        <w:t>i</w:t>
      </w:r>
      <w:r w:rsidR="006E7ABA">
        <w:t xml:space="preserve">ma </w:t>
      </w:r>
      <w:r w:rsidR="00425E7E">
        <w:t>1</w:t>
      </w:r>
      <w:r w:rsidR="001C7CF7">
        <w:t xml:space="preserve"> </w:t>
      </w:r>
      <w:r w:rsidR="003A3C5D">
        <w:t>zaposlen</w:t>
      </w:r>
      <w:r w:rsidR="00425E7E">
        <w:t>og</w:t>
      </w:r>
      <w:r w:rsidR="00E3493A">
        <w:t xml:space="preserve"> </w:t>
      </w:r>
      <w:r w:rsidR="00E42FA6">
        <w:t>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EE5091">
      <w:pPr>
        <w:ind w:firstLine="720"/>
        <w:jc w:val="both"/>
      </w:pPr>
      <w:r>
        <w:t xml:space="preserve">Dostavlja popis računa i oročenih novčanih sredstava </w:t>
      </w:r>
      <w:r w:rsidR="006E7ABA">
        <w:t xml:space="preserve">dužnika </w:t>
      </w:r>
      <w:r>
        <w:t xml:space="preserve">na dan </w:t>
      </w:r>
      <w:r w:rsidR="007B5BFB">
        <w:t>9</w:t>
      </w:r>
      <w:r w:rsidR="001C7CF7" w:rsidRPr="001C7CF7">
        <w:t>.</w:t>
      </w:r>
      <w:r w:rsidR="007B5BFB">
        <w:t>01</w:t>
      </w:r>
      <w:r w:rsidR="001C7CF7" w:rsidRPr="001C7CF7">
        <w:t>.201</w:t>
      </w:r>
      <w:r w:rsidR="007B5BFB">
        <w:t>7</w:t>
      </w:r>
      <w:r>
        <w:t xml:space="preserve">., te </w:t>
      </w:r>
      <w:r w:rsidR="00C259F2">
        <w:t>navodi</w:t>
      </w:r>
      <w:r w:rsidR="008E7738">
        <w:t xml:space="preserve"> </w:t>
      </w:r>
      <w:r w:rsidR="003C2AC2">
        <w:t>da</w:t>
      </w:r>
      <w:r w:rsidR="00395DFD">
        <w:t xml:space="preserve"> </w:t>
      </w:r>
      <w:r w:rsidR="007D1625">
        <w:t xml:space="preserve">na temelju čl. 112. st. 5. SZ </w:t>
      </w:r>
      <w:r w:rsidR="00395DFD">
        <w:t xml:space="preserve">dužnik </w:t>
      </w:r>
      <w:r w:rsidR="003C2AC2">
        <w:t xml:space="preserve">na ime predujma za namirenje troškova stečajnog postupka </w:t>
      </w:r>
      <w:r w:rsidR="007B5BFB">
        <w:t>i</w:t>
      </w:r>
      <w:r w:rsidR="003C2AC2">
        <w:t>ma zaplijenjena novčana sredstva</w:t>
      </w:r>
      <w:r w:rsidR="00D9463B">
        <w:t xml:space="preserve"> na dan </w:t>
      </w:r>
      <w:r w:rsidR="007B5BFB" w:rsidRPr="007B5BFB">
        <w:t>9.01.2017</w:t>
      </w:r>
      <w:r w:rsidR="005E56BF">
        <w:t>.</w:t>
      </w:r>
      <w:r w:rsidR="00CE55F3">
        <w:t xml:space="preserve"> </w:t>
      </w:r>
      <w:r w:rsidR="007B5BFB">
        <w:t>u iznosu od 5.000,00 kn.</w:t>
      </w:r>
    </w:p>
    <w:p w:rsidRDefault="00525166" w:rsidP="00E42FA6" w:rsidR="00525166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7D1625">
        <w:t>10</w:t>
      </w:r>
      <w:r w:rsidRPr="00176811">
        <w:t xml:space="preserve">. </w:t>
      </w:r>
      <w:r w:rsidR="007D1625">
        <w:t xml:space="preserve">st. 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7D1625" w:rsidP="00E42FA6" w:rsidR="007D1625">
      <w:pPr>
        <w:ind w:firstLine="720"/>
        <w:jc w:val="both"/>
      </w:pPr>
    </w:p>
    <w:p w:rsidRDefault="007D1625" w:rsidP="00E42FA6" w:rsidR="007D1625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</w:t>
      </w:r>
      <w:r w:rsidR="00B56BE6">
        <w:t>.</w:t>
      </w:r>
    </w:p>
    <w:p w:rsidRDefault="00E42FA6" w:rsidP="00E42FA6" w:rsidR="00E42FA6" w:rsidRPr="00DF2411">
      <w:pPr>
        <w:jc w:val="both"/>
      </w:pPr>
    </w:p>
    <w:p w:rsidRDefault="00E42FA6" w:rsidP="003B6B1C" w:rsidR="00E42FA6" w:rsidRPr="003B6B1C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DD777B">
        <w:rPr>
          <w:b w:val="false"/>
        </w:rPr>
        <w:t>20</w:t>
      </w:r>
      <w:r>
        <w:rPr>
          <w:b w:val="false"/>
        </w:rPr>
        <w:t xml:space="preserve">. </w:t>
      </w:r>
      <w:r w:rsidR="00B65496">
        <w:rPr>
          <w:b w:val="false"/>
        </w:rPr>
        <w:t>srp</w:t>
      </w:r>
      <w:r w:rsidR="008D0EC2">
        <w:rPr>
          <w:b w:val="false"/>
        </w:rPr>
        <w:t>nja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 w:rsidR="008D0EC2"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9609F" w:rsidR="00425E7E" w:rsidRPr="00E9609F">
      <w:r>
        <w:t xml:space="preserve">Elizabeta Đeke  </w:t>
      </w:r>
      <w:r w:rsidR="00E42FA6" w:rsidRPr="001B70DE">
        <w:t xml:space="preserve">                                                                       mr. sc. Tihomir Kovačević</w:t>
      </w:r>
    </w:p>
    <w:p w:rsidRDefault="00DD777B" w:rsidP="00E42FA6" w:rsidR="00DD777B">
      <w:pPr>
        <w:jc w:val="both"/>
        <w:rPr>
          <w:bCs/>
        </w:rPr>
      </w:pPr>
      <w:r>
        <w:rPr>
          <w:bCs/>
        </w:rPr>
        <w:t>UPUTA O PRAVNOM LIJEKU:</w:t>
      </w:r>
    </w:p>
    <w:p w:rsidRDefault="00DD777B" w:rsidP="00E42FA6" w:rsidR="00525166" w:rsidRPr="00821DA2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7B5BFB" w:rsidP="007B5BFB" w:rsidR="007B5BFB">
      <w:pPr>
        <w:numPr>
          <w:ilvl w:val="0"/>
          <w:numId w:val="8"/>
        </w:numPr>
        <w:jc w:val="both"/>
      </w:pPr>
      <w:r w:rsidRPr="007B5BFB">
        <w:t xml:space="preserve">Natalija Matić, Zagreb, Ksaverska cesta 2 E </w:t>
      </w:r>
    </w:p>
    <w:p w:rsidRDefault="00E42FA6" w:rsidP="007B5BFB" w:rsidR="00E42FA6">
      <w:pPr>
        <w:numPr>
          <w:ilvl w:val="0"/>
          <w:numId w:val="8"/>
        </w:numPr>
        <w:jc w:val="both"/>
      </w:pPr>
      <w:r>
        <w:t>Dužnik</w:t>
      </w:r>
      <w:r w:rsidR="003B6B1C">
        <w:t xml:space="preserve"> 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p w:rsidRDefault="00E01223" w:rsidP="00A70D87" w:rsidR="009D3A79">
      <w:pPr>
        <w:numPr>
          <w:ilvl w:val="0"/>
          <w:numId w:val="8"/>
        </w:numPr>
        <w:jc w:val="both"/>
      </w:pPr>
      <w:r>
        <w:t>ka</w:t>
      </w:r>
      <w:r w:rsidR="00E42FA6">
        <w:t xml:space="preserve">l. </w:t>
      </w:r>
      <w:r w:rsidR="00740A3E">
        <w:t>2</w:t>
      </w:r>
      <w:r w:rsidR="00E9609F">
        <w:t>1</w:t>
      </w:r>
      <w:r w:rsidR="00410D9A">
        <w:t>.</w:t>
      </w:r>
      <w:r w:rsidR="006A34CE">
        <w:t>9</w:t>
      </w:r>
      <w:r w:rsidR="00E3493A">
        <w:t>.</w:t>
      </w: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74A1E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St-1</w:t>
    </w:r>
    <w:r w:rsidR="00866AAE">
      <w:t>2</w:t>
    </w:r>
    <w:r w:rsidR="000D067C" w:rsidRPr="000D067C">
      <w:t>1</w:t>
    </w:r>
    <w:r w:rsidR="00920E05">
      <w:t>4</w:t>
    </w:r>
    <w:r w:rsidR="000D067C" w:rsidRPr="000D067C">
      <w:t>/17-</w:t>
    </w:r>
    <w:r w:rsidR="00866AAE">
      <w:t>5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0615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D067C"/>
    <w:rsid w:val="000E0D09"/>
    <w:rsid w:val="000F6394"/>
    <w:rsid w:val="00104A3B"/>
    <w:rsid w:val="001127C1"/>
    <w:rsid w:val="00121767"/>
    <w:rsid w:val="00124E1E"/>
    <w:rsid w:val="00125D50"/>
    <w:rsid w:val="00136641"/>
    <w:rsid w:val="00141C44"/>
    <w:rsid w:val="00141CC3"/>
    <w:rsid w:val="001638F0"/>
    <w:rsid w:val="00167125"/>
    <w:rsid w:val="00187702"/>
    <w:rsid w:val="00193952"/>
    <w:rsid w:val="001A2A3E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86E4F"/>
    <w:rsid w:val="002952DB"/>
    <w:rsid w:val="002A668B"/>
    <w:rsid w:val="002B6721"/>
    <w:rsid w:val="002C3B79"/>
    <w:rsid w:val="002C4C28"/>
    <w:rsid w:val="002C5C2E"/>
    <w:rsid w:val="002D75D8"/>
    <w:rsid w:val="002D75EC"/>
    <w:rsid w:val="002F3092"/>
    <w:rsid w:val="002F66B0"/>
    <w:rsid w:val="003135F3"/>
    <w:rsid w:val="00330999"/>
    <w:rsid w:val="00333984"/>
    <w:rsid w:val="00352EF3"/>
    <w:rsid w:val="0037353C"/>
    <w:rsid w:val="003807C7"/>
    <w:rsid w:val="00383A81"/>
    <w:rsid w:val="00395DFD"/>
    <w:rsid w:val="003A2038"/>
    <w:rsid w:val="003A3C5D"/>
    <w:rsid w:val="003B6B1C"/>
    <w:rsid w:val="003B7B43"/>
    <w:rsid w:val="003C2AC2"/>
    <w:rsid w:val="003C50EE"/>
    <w:rsid w:val="003C7EC1"/>
    <w:rsid w:val="003D00E9"/>
    <w:rsid w:val="003D1330"/>
    <w:rsid w:val="003D468C"/>
    <w:rsid w:val="0041082E"/>
    <w:rsid w:val="00410D9A"/>
    <w:rsid w:val="00425E7E"/>
    <w:rsid w:val="00440509"/>
    <w:rsid w:val="00450450"/>
    <w:rsid w:val="004516F3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166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95F77"/>
    <w:rsid w:val="005A0866"/>
    <w:rsid w:val="005A0FB3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A34CE"/>
    <w:rsid w:val="006B58A4"/>
    <w:rsid w:val="006B7688"/>
    <w:rsid w:val="006D22C9"/>
    <w:rsid w:val="006D7788"/>
    <w:rsid w:val="006E37C4"/>
    <w:rsid w:val="006E7ABA"/>
    <w:rsid w:val="006F076A"/>
    <w:rsid w:val="00714198"/>
    <w:rsid w:val="00716175"/>
    <w:rsid w:val="0071667C"/>
    <w:rsid w:val="00740A3E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B3E8A"/>
    <w:rsid w:val="007B56C5"/>
    <w:rsid w:val="007B5BFB"/>
    <w:rsid w:val="007B7EDC"/>
    <w:rsid w:val="007C1BC8"/>
    <w:rsid w:val="007C2225"/>
    <w:rsid w:val="007C2E60"/>
    <w:rsid w:val="007C7C7F"/>
    <w:rsid w:val="007D1625"/>
    <w:rsid w:val="007D4666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7561"/>
    <w:rsid w:val="00884C61"/>
    <w:rsid w:val="00886270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45C79"/>
    <w:rsid w:val="00B56BE6"/>
    <w:rsid w:val="00B573FB"/>
    <w:rsid w:val="00B65496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81"/>
    <w:rsid w:val="00C354FB"/>
    <w:rsid w:val="00C467DE"/>
    <w:rsid w:val="00C50158"/>
    <w:rsid w:val="00C55BCC"/>
    <w:rsid w:val="00C67E69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4A1E"/>
    <w:rsid w:val="00D76E41"/>
    <w:rsid w:val="00D85221"/>
    <w:rsid w:val="00D9463B"/>
    <w:rsid w:val="00DA6030"/>
    <w:rsid w:val="00DC2C70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C0466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4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A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A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A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A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4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A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A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A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A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1214</izvorni_sadrzaj>
    <derivirana_varijabla naziv="DomainObject.Predmet.Broj_1">1214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St-1214/2017</izvorni_sadrzaj>
    <derivirana_varijabla naziv="DomainObject.Predmet.OznakaBroj_1">St-1214/2017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POSAVINA TRANS d.o.o.</izvorni_sadrzaj>
    <derivirana_varijabla naziv="DomainObject.Predmet.ProtustrankaFormated_1">  POSAVINA TRANS d.o.o.</derivirana_varijabla>
  </DomainObject.Predmet.ProtustrankaFormated>
  <DomainObject.Predmet.ProtustrankaFormatedOIB>
    <izvorni_sadrzaj>  POSAVINA TRANS d.o.o., OIB 93162601826</izvorni_sadrzaj>
    <derivirana_varijabla naziv="DomainObject.Predmet.ProtustrankaFormatedOIB_1">  POSAVINA TRANS d.o.o., OIB 93162601826</derivirana_varijabla>
  </DomainObject.Predmet.ProtustrankaFormatedOIB>
  <DomainObject.Predmet.ProtustrankaFormatedWithAdress>
    <izvorni_sadrzaj> POSAVINA TRANS d.o.o., Ksaverska cesta 2 E, 10000 Zagreb</izvorni_sadrzaj>
    <derivirana_varijabla naziv="DomainObject.Predmet.ProtustrankaFormatedWithAdress_1"> POSAVINA TRANS d.o.o., Ksaverska cesta 2 E, 10000 Zagreb</derivirana_varijabla>
  </DomainObject.Predmet.ProtustrankaFormatedWithAdress>
  <DomainObject.Predmet.ProtustrankaFormatedWithAdressOIB>
    <izvorni_sadrzaj> POSAVINA TRANS d.o.o., OIB 93162601826, Ksaverska cesta 2 E, 10000 Zagreb</izvorni_sadrzaj>
    <derivirana_varijabla naziv="DomainObject.Predmet.ProtustrankaFormatedWithAdressOIB_1"> POSAVINA TRANS d.o.o., OIB 93162601826, Ksaverska cesta 2 E, 10000 Zagreb</derivirana_varijabla>
  </DomainObject.Predmet.ProtustrankaFormatedWithAdressOIB>
  <DomainObject.Predmet.ProtustrankaWithAdress>
    <izvorni_sadrzaj>POSAVINA TRANS d.o.o. Ksaverska cesta 2 E, 10000 Zagreb</izvorni_sadrzaj>
    <derivirana_varijabla naziv="DomainObject.Predmet.ProtustrankaWithAdress_1">POSAVINA TRANS d.o.o. Ksaverska cesta 2 E, 10000 Zagreb</derivirana_varijabla>
  </DomainObject.Predmet.ProtustrankaWithAdress>
  <DomainObject.Predmet.ProtustrankaWithAdressOIB>
    <izvorni_sadrzaj>POSAVINA TRANS d.o.o., OIB 93162601826, Ksaverska cesta 2 E, 10000 Zagreb</izvorni_sadrzaj>
    <derivirana_varijabla naziv="DomainObject.Predmet.ProtustrankaWithAdressOIB_1">POSAVINA TRANS d.o.o., OIB 93162601826, Ksaverska cesta 2 E, 10000 Zagreb</derivirana_varijabla>
  </DomainObject.Predmet.ProtustrankaWithAdressOIB>
  <DomainObject.Predmet.ProtustrankaNazivFormated>
    <izvorni_sadrzaj>POSAVINA TRANS d.o.o.</izvorni_sadrzaj>
    <derivirana_varijabla naziv="DomainObject.Predmet.ProtustrankaNazivFormated_1">POSAVINA TRANS d.o.o.</derivirana_varijabla>
  </DomainObject.Predmet.ProtustrankaNazivFormated>
  <DomainObject.Predmet.ProtustrankaNazivFormatedOIB>
    <izvorni_sadrzaj>POSAVINA TRANS d.o.o., OIB 93162601826</izvorni_sadrzaj>
    <derivirana_varijabla naziv="DomainObject.Predmet.ProtustrankaNazivFormatedOIB_1">POSAVINA TRANS d.o.o., OIB 93162601826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POSAVINA TRANS d.o.o.</item>
    </izvorni_sadrzaj>
    <derivirana_varijabla naziv="DomainObject.Predmet.ProtuStrankaListFormated_1">
      <item>POSAVINA TRANS d.o.o.</item>
    </derivirana_varijabla>
  </DomainObject.Predmet.ProtuStrankaListFormated>
  <DomainObject.Predmet.ProtuStrankaListFormatedOIB>
    <izvorni_sadrzaj>
      <item>POSAVINA TRANS d.o.o., OIB 93162601826</item>
    </izvorni_sadrzaj>
    <derivirana_varijabla naziv="DomainObject.Predmet.ProtuStrankaListFormatedOIB_1">
      <item>POSAVINA TRANS d.o.o., OIB 93162601826</item>
    </derivirana_varijabla>
  </DomainObject.Predmet.ProtuStrankaListFormatedOIB>
  <DomainObject.Predmet.ProtuStrankaListFormatedWithAdress>
    <izvorni_sadrzaj>
      <item>POSAVINA TRANS d.o.o., Ksaverska cesta 2 E, 10000 Zagreb</item>
    </izvorni_sadrzaj>
    <derivirana_varijabla naziv="DomainObject.Predmet.ProtuStrankaListFormatedWithAdress_1">
      <item>POSAVINA TRANS d.o.o., Ksaverska cesta 2 E, 10000 Zagreb</item>
    </derivirana_varijabla>
  </DomainObject.Predmet.ProtuStrankaListFormatedWithAdress>
  <DomainObject.Predmet.ProtuStrankaListFormatedWithAdressOIB>
    <izvorni_sadrzaj>
      <item>POSAVINA TRANS d.o.o., OIB 93162601826, Ksaverska cesta 2 E, 10000 Zagreb</item>
    </izvorni_sadrzaj>
    <derivirana_varijabla naziv="DomainObject.Predmet.ProtuStrankaListFormatedWithAdressOIB_1">
      <item>POSAVINA TRANS d.o.o., OIB 93162601826, Ksaverska cesta 2 E, 10000 Zagreb</item>
    </derivirana_varijabla>
  </DomainObject.Predmet.ProtuStrankaListFormatedWithAdressOIB>
  <DomainObject.Predmet.ProtuStrankaListNazivFormated>
    <izvorni_sadrzaj>
      <item>POSAVINA TRANS d.o.o.</item>
    </izvorni_sadrzaj>
    <derivirana_varijabla naziv="DomainObject.Predmet.ProtuStrankaListNazivFormated_1">
      <item>POSAVINA TRANS d.o.o.</item>
    </derivirana_varijabla>
  </DomainObject.Predmet.ProtuStrankaListNazivFormated>
  <DomainObject.Predmet.ProtuStrankaListNazivFormatedOIB>
    <izvorni_sadrzaj>
      <item>POSAVINA TRANS d.o.o., OIB 93162601826</item>
    </izvorni_sadrzaj>
    <derivirana_varijabla naziv="DomainObject.Predmet.ProtuStrankaListNazivFormatedOIB_1">
      <item>POSAVINA TRANS d.o.o., OIB 93162601826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POSAVINA TRANS d.o.o.</izvorni_sadrzaj>
    <derivirana_varijabla naziv="DomainObject.Predmet.ProtustrankaIDrugi_1">POSAVINA TRANS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POSAVINA TRANS d.o.o., OIB 93162601826, Ksaverska cesta 2 E, 10000 Zagreb</izvorni_sadrzaj>
    <derivirana_varijabla naziv="DomainObject.Predmet.ProtustrankaIDrugiAdressOIB_1">POSAVINA TRANS d.o.o., OIB 93162601826, Ksaverska cesta 2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POSAVINA TRANS d.o.o.</item>
      <item>FINA Regionalni centar Zagreb</item>
    </izvorni_sadrzaj>
    <derivirana_varijabla naziv="DomainObject.Predmet.SudioniciListNaziv_1">
      <item>POSAVINA TRANS d.o.o.</item>
      <item>FINA Regionalni centar Zagreb</item>
    </derivirana_varijabla>
  </DomainObject.Predmet.SudioniciListNaziv>
  <DomainObject.Predmet.SudioniciListAdressOIB>
    <izvorni_sadrzaj>
      <item>POSAVINA TRANS d.o.o., OIB 93162601826, Ksaverska cesta 2 E,10000 Zagreb</item>
      <item>FINA Regionalni centar Zagreb, OIB 85821130368, Trg svibanjskih žrtava 1995. br. 1,10000 Zagreb</item>
    </izvorni_sadrzaj>
    <derivirana_varijabla naziv="DomainObject.Predmet.SudioniciListAdressOIB_1">
      <item>POSAVINA TRANS d.o.o., OIB 93162601826, Ksaverska cesta 2 E,10000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93162601826</item>
      <item>, OIB 85821130368</item>
    </izvorni_sadrzaj>
    <derivirana_varijabla naziv="DomainObject.Predmet.SudioniciListNazivOIB_1">
      <item>, OIB 93162601826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FF8F12-D1F5-4AE0-BD12-2397A4C026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611</properties:Words>
  <properties:Characters>3362</properties:Characters>
  <properties:Lines>88</properties:Lines>
  <properties:Paragraphs>28</properties:Paragraphs>
  <properties:TotalTime>241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2017-07-19T11:17:00Z</cp:lastPrinted>
  <dcterms:modified xmlns:xsi="http://www.w3.org/2001/XMLSchema-instance" xsi:type="dcterms:W3CDTF">2017-07-20T11:57:00Z</dcterms:modified>
  <cp:revision>39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