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61a0" w14:paraId="89a61a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</w:t>
      </w:r>
      <w:proofErr w:type="spellStart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Amruševa</w:t>
      </w:r>
      <w:proofErr w:type="spellEnd"/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A636E" w:rsidRP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ED</w:t>
      </w:r>
      <w:r w:rsid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UKACIJU, KULTURU I SPORT "EKUS", Srebrnjak 11, Zagreb</w:t>
      </w:r>
      <w:r w:rsidR="001A636E" w:rsidRP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54884122155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A636E" w:rsidRP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EDUKACIJU, KULTURU I SPORT "EKUS", Srebrnjak 11, Zagreb, OIB: 54884122155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903C6A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</w:t>
      </w:r>
      <w:r w:rsidR="00F3074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3E1C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45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Petra </w:t>
      </w:r>
      <w:proofErr w:type="spellStart"/>
      <w:r w:rsid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Gjurašić</w:t>
      </w:r>
      <w:proofErr w:type="spellEnd"/>
      <w:r w:rsid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Petrinjska 28</w:t>
      </w:r>
      <w:r w:rsidR="00ED3960" w:rsidRPr="00ED39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42344632101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A636E" w:rsidRPr="001A636E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ZA EDUKACIJU, KULTURU I SPORT "EKUS", Srebrnjak 11, Zagreb, OIB: 54884122155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registra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10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B1FF0" w:rsidP="00B43934" w:rsidR="004B1FF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903C6A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3E1C88">
        <w:rPr>
          <w:rFonts w:cs="Times New Roman" w:eastAsia="Times New Roman" w:hAnsi="Times New Roman" w:ascii="Times New Roman"/>
          <w:sz w:val="24"/>
          <w:szCs w:val="20"/>
          <w:lang w:eastAsia="hr-HR"/>
        </w:rPr>
        <w:t>9</w:t>
      </w:r>
      <w:r w:rsidR="00422CE0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>Ministarstvo uprave - Registar udruga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–</w:t>
      </w:r>
      <w:r w:rsidR="00CB311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43934" w:rsidP="00F6271B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Cs w:val="20"/>
          <w:lang w:eastAsia="hr-HR"/>
        </w:rPr>
        <w:t>7.) Stečajnom upravitelju</w:t>
      </w: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A636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4719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433DB2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5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25B29"/>
    <w:rsid w:val="000C6446"/>
    <w:rsid w:val="001A636E"/>
    <w:rsid w:val="001C039E"/>
    <w:rsid w:val="00296AC5"/>
    <w:rsid w:val="003E1C88"/>
    <w:rsid w:val="00422CE0"/>
    <w:rsid w:val="00433DB2"/>
    <w:rsid w:val="004B1FF0"/>
    <w:rsid w:val="006A1B1E"/>
    <w:rsid w:val="006F65CC"/>
    <w:rsid w:val="00703BA7"/>
    <w:rsid w:val="007B40E5"/>
    <w:rsid w:val="00832CFF"/>
    <w:rsid w:val="008D00E8"/>
    <w:rsid w:val="008E3D6D"/>
    <w:rsid w:val="00903C6A"/>
    <w:rsid w:val="009861EC"/>
    <w:rsid w:val="0099143D"/>
    <w:rsid w:val="009A2345"/>
    <w:rsid w:val="00B0050B"/>
    <w:rsid w:val="00B43934"/>
    <w:rsid w:val="00B73EE9"/>
    <w:rsid w:val="00C274D6"/>
    <w:rsid w:val="00CB311E"/>
    <w:rsid w:val="00D72DA0"/>
    <w:rsid w:val="00ED3960"/>
    <w:rsid w:val="00EE254E"/>
    <w:rsid w:val="00F30741"/>
    <w:rsid w:val="00F62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B40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0E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B40E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B40E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B40E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7B40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0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B40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B40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B40E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4719</izvorni_sadrzaj>
    <derivirana_varijabla naziv="DomainObject.Predmet.Broj_1">4719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St-4719/2015</izvorni_sadrzaj>
    <derivirana_varijabla naziv="DomainObject.Predmet.OznakaBroj_1">St-4719/2015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EDUKACIJU, KULTURU I SPORT EKUS</izvorni_sadrzaj>
    <derivirana_varijabla naziv="DomainObject.Predmet.ProtustrankaFormated_1">  UDRUGA ZA EDUKACIJU, KULTURU I SPORT EKUS</derivirana_varijabla>
  </DomainObject.Predmet.ProtustrankaFormated>
  <DomainObject.Predmet.ProtustrankaFormatedOIB>
    <izvorni_sadrzaj>  UDRUGA ZA EDUKACIJU, KULTURU I SPORT EKUS, OIB 54884122155</izvorni_sadrzaj>
    <derivirana_varijabla naziv="DomainObject.Predmet.ProtustrankaFormatedOIB_1">  UDRUGA ZA EDUKACIJU, KULTURU I SPORT EKUS, OIB 54884122155</derivirana_varijabla>
  </DomainObject.Predmet.ProtustrankaFormatedOIB>
  <DomainObject.Predmet.ProtustrankaFormatedWithAdress>
    <izvorni_sadrzaj> UDRUGA ZA EDUKACIJU, KULTURU I SPORT EKUS, SREBRNJAK 11, 10000 Zagreb</izvorni_sadrzaj>
    <derivirana_varijabla naziv="DomainObject.Predmet.ProtustrankaFormatedWithAdress_1"> UDRUGA ZA EDUKACIJU, KULTURU I SPORT EKUS, SREBRNJAK 11, 10000 Zagreb</derivirana_varijabla>
  </DomainObject.Predmet.ProtustrankaFormatedWithAdress>
  <DomainObject.Predmet.ProtustrankaFormatedWithAdressOIB>
    <izvorni_sadrzaj> UDRUGA ZA EDUKACIJU, KULTURU I SPORT EKUS, OIB 54884122155, SREBRNJAK 11, 10000 Zagreb</izvorni_sadrzaj>
    <derivirana_varijabla naziv="DomainObject.Predmet.ProtustrankaFormatedWithAdressOIB_1"> UDRUGA ZA EDUKACIJU, KULTURU I SPORT EKUS, OIB 54884122155, SREBRNJAK 11, 10000 Zagreb</derivirana_varijabla>
  </DomainObject.Predmet.ProtustrankaFormatedWithAdressOIB>
  <DomainObject.Predmet.ProtustrankaWithAdress>
    <izvorni_sadrzaj>UDRUGA ZA EDUKACIJU, KULTURU I SPORT EKUS SREBRNJAK 11, 10000 Zagreb</izvorni_sadrzaj>
    <derivirana_varijabla naziv="DomainObject.Predmet.ProtustrankaWithAdress_1">UDRUGA ZA EDUKACIJU, KULTURU I SPORT EKUS SREBRNJAK 11, 10000 Zagreb</derivirana_varijabla>
  </DomainObject.Predmet.ProtustrankaWithAdress>
  <DomainObject.Predmet.ProtustrankaWithAdressOIB>
    <izvorni_sadrzaj>UDRUGA ZA EDUKACIJU, KULTURU I SPORT EKUS, OIB 54884122155, SREBRNJAK 11, 10000 Zagreb</izvorni_sadrzaj>
    <derivirana_varijabla naziv="DomainObject.Predmet.ProtustrankaWithAdressOIB_1">UDRUGA ZA EDUKACIJU, KULTURU I SPORT EKUS, OIB 54884122155, SREBRNJAK 11, 10000 Zagreb</derivirana_varijabla>
  </DomainObject.Predmet.ProtustrankaWithAdressOIB>
  <DomainObject.Predmet.ProtustrankaNazivFormated>
    <izvorni_sadrzaj>UDRUGA ZA EDUKACIJU, KULTURU I SPORT EKUS</izvorni_sadrzaj>
    <derivirana_varijabla naziv="DomainObject.Predmet.ProtustrankaNazivFormated_1">UDRUGA ZA EDUKACIJU, KULTURU I SPORT EKUS</derivirana_varijabla>
  </DomainObject.Predmet.ProtustrankaNazivFormated>
  <DomainObject.Predmet.ProtustrankaNazivFormatedOIB>
    <izvorni_sadrzaj>UDRUGA ZA EDUKACIJU, KULTURU I SPORT EKUS, OIB 54884122155</izvorni_sadrzaj>
    <derivirana_varijabla naziv="DomainObject.Predmet.ProtustrankaNazivFormatedOIB_1">UDRUGA ZA EDUKACIJU, KULTURU I SPORT EKUS, OIB 54884122155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EDUKACIJU, KULTURU I SPORT EKUS</item>
    </izvorni_sadrzaj>
    <derivirana_varijabla naziv="DomainObject.Predmet.ProtuStrankaListFormated_1">
      <item>UDRUGA ZA EDUKACIJU, KULTURU I SPORT EKUS</item>
    </derivirana_varijabla>
  </DomainObject.Predmet.ProtuStrankaListFormated>
  <DomainObject.Predmet.ProtuStrankaListFormatedOIB>
    <izvorni_sadrzaj>
      <item>UDRUGA ZA EDUKACIJU, KULTURU I SPORT EKUS, OIB 54884122155</item>
    </izvorni_sadrzaj>
    <derivirana_varijabla naziv="DomainObject.Predmet.ProtuStrankaListFormatedOIB_1">
      <item>UDRUGA ZA EDUKACIJU, KULTURU I SPORT EKUS, OIB 54884122155</item>
    </derivirana_varijabla>
  </DomainObject.Predmet.ProtuStrankaListFormatedOIB>
  <DomainObject.Predmet.ProtuStrankaListFormatedWithAdress>
    <izvorni_sadrzaj>
      <item>UDRUGA ZA EDUKACIJU, KULTURU I SPORT EKUS, SREBRNJAK 11, 10000 Zagreb</item>
    </izvorni_sadrzaj>
    <derivirana_varijabla naziv="DomainObject.Predmet.ProtuStrankaListFormatedWithAdress_1">
      <item>UDRUGA ZA EDUKACIJU, KULTURU I SPORT EKUS, SREBRNJAK 11, 10000 Zagreb</item>
    </derivirana_varijabla>
  </DomainObject.Predmet.ProtuStrankaListFormatedWithAdress>
  <DomainObject.Predmet.ProtuStrankaListFormatedWithAdressOIB>
    <izvorni_sadrzaj>
      <item>UDRUGA ZA EDUKACIJU, KULTURU I SPORT EKUS, OIB 54884122155, SREBRNJAK 11, 10000 Zagreb</item>
    </izvorni_sadrzaj>
    <derivirana_varijabla naziv="DomainObject.Predmet.ProtuStrankaListFormatedWithAdressOIB_1">
      <item>UDRUGA ZA EDUKACIJU, KULTURU I SPORT EKUS, OIB 54884122155, SREBRNJAK 11, 10000 Zagreb</item>
    </derivirana_varijabla>
  </DomainObject.Predmet.ProtuStrankaListFormatedWithAdressOIB>
  <DomainObject.Predmet.ProtuStrankaListNazivFormated>
    <izvorni_sadrzaj>
      <item>UDRUGA ZA EDUKACIJU, KULTURU I SPORT EKUS</item>
    </izvorni_sadrzaj>
    <derivirana_varijabla naziv="DomainObject.Predmet.ProtuStrankaListNazivFormated_1">
      <item>UDRUGA ZA EDUKACIJU, KULTURU I SPORT EKUS</item>
    </derivirana_varijabla>
  </DomainObject.Predmet.ProtuStrankaListNazivFormated>
  <DomainObject.Predmet.ProtuStrankaListNazivFormatedOIB>
    <izvorni_sadrzaj>
      <item>UDRUGA ZA EDUKACIJU, KULTURU I SPORT EKUS, OIB 54884122155</item>
    </izvorni_sadrzaj>
    <derivirana_varijabla naziv="DomainObject.Predmet.ProtuStrankaListNazivFormatedOIB_1">
      <item>UDRUGA ZA EDUKACIJU, KULTURU I SPORT EKUS, OIB 54884122155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EDUKACIJU, KULTURU I SPORT EKUS</izvorni_sadrzaj>
    <derivirana_varijabla naziv="DomainObject.Predmet.ProtustrankaIDrugi_1">UDRUGA ZA EDUKACIJU, KULTURU I SPORT EKUS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EDUKACIJU, KULTURU I SPORT EKUS, OIB 54884122155, SREBRNJAK 11, 10000 Zagreb</izvorni_sadrzaj>
    <derivirana_varijabla naziv="DomainObject.Predmet.ProtustrankaIDrugiAdressOIB_1">UDRUGA ZA EDUKACIJU, KULTURU I SPORT EKUS, OIB 54884122155, SREBRNJAK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EDUKACIJU, KULTURU I SPORT EKUS</item>
    </izvorni_sadrzaj>
    <derivirana_varijabla naziv="DomainObject.Predmet.SudioniciListNaziv_1">
      <item>FINA Regionalni centar Zagreb</item>
      <item>UDRUGA ZA EDUKACIJU, KULTURU I SPORT EKUS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EDUKACIJU, KULTURU I SPORT EKUS, OIB 54884122155, SREBRNJAK 11,10000 Zagreb</item>
    </izvorni_sadrzaj>
    <derivirana_varijabla naziv="DomainObject.Predmet.SudioniciListAdressOIB_1">
      <item>FINA Regionalni centar Zagreb, OIB 85821130368, Trg svibanjskih žrtava 1995. 1,10000 Zagreb</item>
      <item>UDRUGA ZA EDUKACIJU, KULTURU I SPORT EKUS, OIB 54884122155, SREBRNJAK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54884122155</item>
    </izvorni_sadrzaj>
    <derivirana_varijabla naziv="DomainObject.Predmet.SudioniciListNazivOIB_1">
      <item>, OIB 85821130368</item>
      <item>, OIB 54884122155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2634</properties:Characters>
  <properties:Lines>94</properties:Lines>
  <properties:Paragraphs>33</properties:Paragraphs>
  <properties:TotalTime>117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2016-04-29T06:52:00Z</cp:lastPrinted>
  <dcterms:modified xmlns:xsi="http://www.w3.org/2001/XMLSchema-instance" xsi:type="dcterms:W3CDTF">2016-04-29T06:53:00Z</dcterms:modified>
  <cp:revision>27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