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A1F13" w:rsidR="00DA1F13" w:rsidRPr="00DA1F13">
        <w:trPr>
          <w:gridAfter w:val="1"/>
          <w:wAfter w:type="dxa" w:w="284"/>
        </w:trPr>
        <w:tc>
          <w:tcPr>
            <w:tcW w:type="dxa" w:w="2943"/>
            <w:hideMark/>
          </w:tcPr>
          <w:p w:rsidRDefault="00DA1F13" w:rsidP="00DA1F13" w:rsidR="00DA1F13" w:rsidRPr="00DA1F13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DA1F13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46125" cx="59245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A1F13" w:rsidR="00DA1F13" w:rsidRPr="00DA1F13">
        <w:tc>
          <w:tcPr>
            <w:tcW w:type="dxa" w:w="3227"/>
            <w:gridSpan w:val="2"/>
            <w:hideMark/>
          </w:tcPr>
          <w:p w:rsidRDefault="00DA1F13" w:rsidP="00DA1F13" w:rsidR="00DA1F13" w:rsidRPr="00DA1F13">
            <w:pPr>
              <w:jc w:val="center"/>
              <w:rPr>
                <w:rFonts w:hAnsi="Times New Roman" w:ascii="Times New Roman"/>
              </w:rPr>
            </w:pPr>
            <w:r w:rsidRPr="00DA1F13">
              <w:rPr>
                <w:rFonts w:hAnsi="Times New Roman" w:ascii="Times New Roman"/>
              </w:rPr>
              <w:t>Republika Hrvatska</w:t>
            </w:r>
          </w:p>
          <w:p w:rsidRDefault="00DA1F13" w:rsidP="00DA1F13" w:rsidR="00DA1F13" w:rsidRPr="00DA1F13">
            <w:pPr>
              <w:jc w:val="center"/>
              <w:rPr>
                <w:rFonts w:hAnsi="Times New Roman" w:ascii="Times New Roman"/>
              </w:rPr>
            </w:pPr>
            <w:r w:rsidRPr="00DA1F13">
              <w:rPr>
                <w:rFonts w:hAnsi="Times New Roman" w:ascii="Times New Roman"/>
              </w:rPr>
              <w:t>Trgovački sud u Zadru</w:t>
            </w:r>
          </w:p>
          <w:p w:rsidRDefault="00DA1F13" w:rsidP="00DA1F13" w:rsidR="00DA1F13" w:rsidRPr="00DA1F13">
            <w:pPr>
              <w:jc w:val="center"/>
              <w:rPr>
                <w:rFonts w:hAnsi="Times New Roman" w:ascii="Times New Roman"/>
              </w:rPr>
            </w:pPr>
            <w:r w:rsidRPr="00DA1F13">
              <w:rPr>
                <w:rFonts w:hAnsi="Times New Roman" w:ascii="Times New Roman"/>
              </w:rPr>
              <w:t>Zadar, Dr. Franje Tuđmana 35</w:t>
            </w:r>
          </w:p>
        </w:tc>
      </w:tr>
    </w:tbl>
    <w:p w14:textId="73ce869" w14:paraId="73ce869" w:rsidRDefault="00C63971" w:rsidP="00281BC7" w:rsidR="00C63971" w:rsidRPr="00531E87">
      <w:pPr>
        <w15:collapsed w:val="false"/>
        <w:rPr>
          <w:bCs/>
        </w:rPr>
      </w:pPr>
    </w:p>
    <w:p w:rsidRDefault="00EF7C9A" w:rsidP="00EF7C9A" w:rsidR="00EF7C9A" w:rsidRPr="00531E87">
      <w:pPr>
        <w:jc w:val="center"/>
        <w:rPr>
          <w:bCs/>
        </w:rPr>
      </w:pPr>
      <w:r w:rsidRPr="00531E87">
        <w:rPr>
          <w:bCs/>
        </w:rPr>
        <w:t>R E P U B L I K A   H R V A T S K A</w:t>
      </w: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</w:p>
    <w:p w:rsidRDefault="00281BC7" w:rsidP="00281BC7" w:rsidR="00281BC7" w:rsidRPr="00531E87">
      <w:pPr>
        <w:jc w:val="center"/>
        <w:rPr>
          <w:bCs/>
        </w:rPr>
      </w:pPr>
      <w:r w:rsidRPr="00531E87">
        <w:rPr>
          <w:bCs/>
        </w:rPr>
        <w:t>R J E Š E N J E</w:t>
      </w:r>
    </w:p>
    <w:p w:rsidRDefault="00281BC7" w:rsidP="00281BC7" w:rsidR="00281BC7" w:rsidRPr="00531E87">
      <w:pPr>
        <w:jc w:val="center"/>
      </w:pPr>
    </w:p>
    <w:p w:rsidRDefault="003F076D" w:rsidP="00531E87" w:rsidR="00403872" w:rsidRPr="00531E87">
      <w:pPr>
        <w:ind w:firstLine="708"/>
        <w:jc w:val="both"/>
      </w:pPr>
      <w:r w:rsidRPr="00531E87">
        <w:t>Trgovački sud u Zadru, po sutkinji Ani Markač, povodom prijedloga za otvaranje stečajnog postupka nad trgovačkim društvom</w:t>
      </w:r>
      <w:r w:rsidR="00531E87" w:rsidRPr="00531E87">
        <w:t xml:space="preserve"> </w:t>
      </w:r>
      <w:r w:rsidR="002F2BD7">
        <w:t xml:space="preserve">DIREKT INŽENJERING j.d.o.o. za projektiranje, nadzor i energetsko certificiranje, Zadar, Put Murata 22/A, OIB:97244340617, </w:t>
      </w:r>
      <w:r w:rsidR="004361F6" w:rsidRPr="00531E87">
        <w:t xml:space="preserve">dana </w:t>
      </w:r>
      <w:r w:rsidR="002F2BD7">
        <w:t>16</w:t>
      </w:r>
      <w:r w:rsidR="00531E87" w:rsidRPr="00531E87">
        <w:t xml:space="preserve">. studenog </w:t>
      </w:r>
      <w:r w:rsidR="000C67A5" w:rsidRPr="00531E87">
        <w:t>2</w:t>
      </w:r>
      <w:r w:rsidR="00403872" w:rsidRPr="00531E87">
        <w:t>017.,</w:t>
      </w:r>
    </w:p>
    <w:p w:rsidRDefault="00281BC7" w:rsidP="00281BC7" w:rsidR="00281BC7" w:rsidRPr="00531E87">
      <w:pPr>
        <w:jc w:val="center"/>
      </w:pPr>
      <w:r w:rsidRPr="00531E87">
        <w:t>r i j e š i o   j e</w:t>
      </w:r>
    </w:p>
    <w:p w:rsidRDefault="004B768C" w:rsidP="00EF7C9A" w:rsidR="004B768C" w:rsidRPr="00531E87">
      <w:pPr>
        <w:jc w:val="both"/>
      </w:pPr>
    </w:p>
    <w:p w:rsidRDefault="00777515" w:rsidP="00DB7FED" w:rsidR="00777515" w:rsidRPr="00DB7FED">
      <w:pPr>
        <w:jc w:val="both"/>
        <w:rPr>
          <w:b/>
        </w:rPr>
      </w:pPr>
      <w:r w:rsidRPr="005C2EF2">
        <w:t>I.</w:t>
      </w:r>
      <w:r w:rsidRPr="005C2EF2">
        <w:tab/>
      </w:r>
      <w:r w:rsidR="00B105A9" w:rsidRPr="005C2EF2">
        <w:t xml:space="preserve">Pozivaju se </w:t>
      </w:r>
      <w:r w:rsidR="003C0BEC" w:rsidRPr="005C2EF2">
        <w:t xml:space="preserve">osobe koje imaju pravni interes za provedbom stečajnog postupka nad </w:t>
      </w:r>
      <w:r w:rsidR="00B105A9" w:rsidRPr="005C2EF2">
        <w:t>dužnik</w:t>
      </w:r>
      <w:r w:rsidR="003C0BEC" w:rsidRPr="005C2EF2">
        <w:t>om</w:t>
      </w:r>
      <w:r w:rsidR="000C67A5">
        <w:t xml:space="preserve"> </w:t>
      </w:r>
      <w:r w:rsidR="002F2BD7">
        <w:t xml:space="preserve">DIREKT INŽENJERING j.d.o.o. za projektiranje, nadzor i energetsko certificiranje, Zadar, Put Murata 22/A, OIB:97244340617, </w:t>
      </w:r>
      <w:r w:rsidRPr="005C2EF2">
        <w:t>da u roku od 15 dana od isteka osmog dan</w:t>
      </w:r>
      <w:r w:rsidR="00932A20" w:rsidRPr="005C2EF2">
        <w:t xml:space="preserve">a od objave ovog rješenja na </w:t>
      </w:r>
      <w:r w:rsidR="008C42C2">
        <w:t xml:space="preserve">mrežnoj stranici </w:t>
      </w:r>
      <w:r w:rsidR="00932A20" w:rsidRPr="005C2EF2">
        <w:t>e-O</w:t>
      </w:r>
      <w:r w:rsidRPr="005C2EF2">
        <w:t>glasn</w:t>
      </w:r>
      <w:r w:rsidR="008C42C2">
        <w:t xml:space="preserve">a ploča sudova </w:t>
      </w:r>
      <w:r w:rsidRPr="005C2EF2">
        <w:t>solidarno predujme iznos od</w:t>
      </w:r>
      <w:r w:rsidR="00DA182B">
        <w:t xml:space="preserve"> </w:t>
      </w:r>
      <w:r w:rsidR="002F2BD7">
        <w:t xml:space="preserve">9.000,00 kn </w:t>
      </w:r>
      <w:r w:rsidRPr="005C2EF2">
        <w:t xml:space="preserve">potreban za pokriće troškova vođenja stečajnog postupka nad ovim dužnikom. </w:t>
      </w:r>
    </w:p>
    <w:p w:rsidRDefault="009149BF" w:rsidP="00777515" w:rsidR="009149BF" w:rsidRPr="005C2EF2">
      <w:pPr>
        <w:jc w:val="both"/>
      </w:pPr>
    </w:p>
    <w:p w:rsidRDefault="009149BF" w:rsidP="00EE2F8E" w:rsidR="009149BF" w:rsidRPr="005C2EF2">
      <w:pPr>
        <w:jc w:val="both"/>
      </w:pPr>
      <w:r w:rsidRPr="005C2EF2">
        <w:t>II.</w:t>
      </w:r>
      <w:r w:rsidRPr="005C2EF2">
        <w:tab/>
        <w:t>Uplata se ima izvršiti na depozitni račun ovog suda na broj: IBAN: HR43 2390 0011 3000 0085 7 s pozivom na broj odobrenja 05 221-</w:t>
      </w:r>
      <w:r w:rsidR="002F2BD7">
        <w:t>282</w:t>
      </w:r>
      <w:r w:rsidR="000C67A5">
        <w:t>-2017.</w:t>
      </w:r>
    </w:p>
    <w:p w:rsidRDefault="009149BF" w:rsidP="009149BF" w:rsidR="009149BF" w:rsidRPr="005C2EF2">
      <w:pPr>
        <w:jc w:val="both"/>
      </w:pPr>
    </w:p>
    <w:p w:rsidRDefault="009149BF" w:rsidP="00777515" w:rsidR="009149BF" w:rsidRPr="005C2EF2">
      <w:pPr>
        <w:jc w:val="both"/>
      </w:pPr>
      <w:r w:rsidRPr="005C2EF2">
        <w:t>III.</w:t>
      </w:r>
      <w:r w:rsidRPr="005C2EF2">
        <w:tab/>
        <w:t xml:space="preserve">Ukoliko </w:t>
      </w:r>
      <w:r w:rsidR="003C0BEC" w:rsidRPr="005C2EF2">
        <w:t xml:space="preserve">zainteresirane osobe </w:t>
      </w:r>
      <w:r w:rsidRPr="005C2EF2">
        <w:t>ne postup</w:t>
      </w:r>
      <w:r w:rsidR="003C0BEC" w:rsidRPr="005C2EF2">
        <w:t>e</w:t>
      </w:r>
      <w:r w:rsidRPr="005C2EF2">
        <w:t xml:space="preserve"> po nalogu suda iz točke </w:t>
      </w:r>
      <w:r w:rsidR="00777515" w:rsidRPr="005C2EF2">
        <w:t>II</w:t>
      </w:r>
      <w:r w:rsidRPr="005C2EF2">
        <w:t xml:space="preserve">. donijet će se rješenje o otvaranju i zaključenju stečajnog postupka. </w:t>
      </w:r>
    </w:p>
    <w:p w:rsidRDefault="009149BF" w:rsidP="009149BF" w:rsidR="009149BF">
      <w:pPr>
        <w:jc w:val="both"/>
      </w:pPr>
    </w:p>
    <w:p w:rsidRDefault="00C0658E" w:rsidP="009149BF" w:rsidR="00C0658E" w:rsidRPr="005C2EF2">
      <w:pPr>
        <w:jc w:val="both"/>
      </w:pPr>
    </w:p>
    <w:p w:rsidRDefault="00B105A9" w:rsidP="00B105A9" w:rsidR="00B105A9">
      <w:pPr>
        <w:jc w:val="center"/>
      </w:pPr>
      <w:r w:rsidRPr="005C2EF2">
        <w:t>Obrazloženje</w:t>
      </w:r>
    </w:p>
    <w:p w:rsidRDefault="00191978" w:rsidP="00B105A9" w:rsidR="00191978" w:rsidRPr="005C2EF2">
      <w:pPr>
        <w:jc w:val="center"/>
      </w:pPr>
    </w:p>
    <w:p w:rsidRDefault="00191978" w:rsidP="00191978" w:rsidR="00191978" w:rsidRPr="005C2EF2">
      <w:pPr>
        <w:ind w:firstLine="720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>Financijska agencija, RC Split, Podru</w:t>
      </w:r>
      <w:r w:rsidR="008C42C2">
        <w:rPr>
          <w:rFonts w:cstheme="majorBidi" w:hAnsiTheme="majorBidi" w:asciiTheme="majorBidi"/>
        </w:rPr>
        <w:t>žnica Zadar, podnijela je ovom s</w:t>
      </w:r>
      <w:r w:rsidRPr="005C2EF2">
        <w:rPr>
          <w:rFonts w:cstheme="majorBidi" w:hAnsiTheme="majorBidi" w:asciiTheme="majorBidi"/>
        </w:rPr>
        <w:t xml:space="preserve">udu </w:t>
      </w:r>
      <w:r w:rsidR="002F2BD7">
        <w:rPr>
          <w:rFonts w:cstheme="majorBidi" w:hAnsiTheme="majorBidi" w:asciiTheme="majorBidi"/>
        </w:rPr>
        <w:t xml:space="preserve">5. lipnja 2017.  </w:t>
      </w:r>
      <w:r w:rsidRPr="005C2EF2">
        <w:rPr>
          <w:rFonts w:cstheme="majorBidi" w:hAnsiTheme="majorBidi" w:asciiTheme="majorBidi"/>
        </w:rPr>
        <w:t>prijedlog za otvaranje stečajnog postupka nad uvodno označenim dužnikom na temelju čl. 110. st. 1. Stečajnog zakona (Narodne novine broj 71/15). U prijedlogu u bitnome navodi da dužnik na dan</w:t>
      </w:r>
      <w:r>
        <w:rPr>
          <w:rFonts w:cstheme="majorBidi" w:hAnsiTheme="majorBidi" w:asciiTheme="majorBidi"/>
        </w:rPr>
        <w:t xml:space="preserve"> </w:t>
      </w:r>
      <w:r w:rsidR="002F2BD7">
        <w:rPr>
          <w:rFonts w:cstheme="majorBidi" w:hAnsiTheme="majorBidi" w:asciiTheme="majorBidi"/>
        </w:rPr>
        <w:t xml:space="preserve">31. svibnja </w:t>
      </w:r>
      <w:r>
        <w:rPr>
          <w:rFonts w:cstheme="majorBidi" w:hAnsiTheme="majorBidi" w:asciiTheme="majorBidi"/>
        </w:rPr>
        <w:t xml:space="preserve">2017. </w:t>
      </w:r>
      <w:r w:rsidRPr="005C2EF2">
        <w:rPr>
          <w:rFonts w:cstheme="majorBidi" w:hAnsiTheme="majorBidi" w:asciiTheme="majorBidi"/>
        </w:rPr>
        <w:t xml:space="preserve">u Očevidniku redoslijeda osnova za plaćanje ima evidentirane neizvršene osnove za plaćanje u neprekinutom razdoblju od 120 dana u ukupnom iznosu od </w:t>
      </w:r>
      <w:r w:rsidR="002F2BD7">
        <w:rPr>
          <w:rFonts w:cstheme="majorBidi" w:hAnsiTheme="majorBidi" w:asciiTheme="majorBidi"/>
        </w:rPr>
        <w:t>28.303,71 kn,</w:t>
      </w:r>
      <w:r w:rsidR="00531E87">
        <w:rPr>
          <w:rFonts w:cstheme="majorBidi" w:hAnsiTheme="majorBidi" w:asciiTheme="majorBidi"/>
        </w:rPr>
        <w:t xml:space="preserve"> </w:t>
      </w:r>
      <w:r w:rsidRPr="005C2EF2">
        <w:rPr>
          <w:rFonts w:cstheme="majorBidi" w:hAnsiTheme="majorBidi" w:asciiTheme="majorBidi"/>
        </w:rPr>
        <w:t xml:space="preserve">da ima </w:t>
      </w:r>
      <w:r>
        <w:rPr>
          <w:rFonts w:cstheme="majorBidi" w:hAnsiTheme="majorBidi" w:asciiTheme="majorBidi"/>
        </w:rPr>
        <w:t>jednog</w:t>
      </w:r>
      <w:r w:rsidRPr="005C2EF2">
        <w:rPr>
          <w:rFonts w:cstheme="majorBidi" w:hAnsiTheme="majorBidi" w:asciiTheme="majorBidi"/>
        </w:rPr>
        <w:t xml:space="preserve"> zaposlen</w:t>
      </w:r>
      <w:r>
        <w:rPr>
          <w:rFonts w:cstheme="majorBidi" w:hAnsiTheme="majorBidi" w:asciiTheme="majorBidi"/>
        </w:rPr>
        <w:t xml:space="preserve">og, da ima </w:t>
      </w:r>
      <w:r w:rsidRPr="005C2EF2">
        <w:rPr>
          <w:rFonts w:cstheme="majorBidi" w:hAnsiTheme="majorBidi" w:asciiTheme="majorBidi"/>
        </w:rPr>
        <w:t xml:space="preserve">otvoren račun kod </w:t>
      </w:r>
      <w:r w:rsidR="00531E87">
        <w:rPr>
          <w:rFonts w:cstheme="majorBidi" w:hAnsiTheme="majorBidi" w:asciiTheme="majorBidi"/>
        </w:rPr>
        <w:t xml:space="preserve">Raiffeisenbank Austria d.d., </w:t>
      </w:r>
      <w:r>
        <w:rPr>
          <w:rFonts w:cstheme="majorBidi" w:hAnsiTheme="majorBidi" w:asciiTheme="majorBidi"/>
        </w:rPr>
        <w:t xml:space="preserve">kao i da </w:t>
      </w:r>
      <w:r w:rsidR="002F2BD7">
        <w:rPr>
          <w:rFonts w:cstheme="majorBidi" w:hAnsiTheme="majorBidi" w:asciiTheme="majorBidi"/>
        </w:rPr>
        <w:t xml:space="preserve">nema </w:t>
      </w:r>
      <w:r>
        <w:rPr>
          <w:rFonts w:cstheme="majorBidi" w:hAnsiTheme="majorBidi" w:asciiTheme="majorBidi"/>
        </w:rPr>
        <w:t>z</w:t>
      </w:r>
      <w:r w:rsidRPr="005C2EF2">
        <w:rPr>
          <w:rFonts w:cstheme="majorBidi" w:hAnsiTheme="majorBidi" w:asciiTheme="majorBidi"/>
        </w:rPr>
        <w:t>aplijenjena sredstva na ime predujma za namirenje troškova stečajnog postupka</w:t>
      </w:r>
      <w:r w:rsidR="002F2BD7">
        <w:rPr>
          <w:rFonts w:cstheme="majorBidi" w:hAnsiTheme="majorBidi" w:asciiTheme="majorBidi"/>
        </w:rPr>
        <w:t>.</w:t>
      </w:r>
      <w:r w:rsidR="00531E87">
        <w:rPr>
          <w:rFonts w:cstheme="majorBidi" w:hAnsiTheme="majorBidi" w:asciiTheme="majorBidi"/>
        </w:rPr>
        <w:t xml:space="preserve"> </w:t>
      </w:r>
    </w:p>
    <w:p w:rsidRDefault="00191978" w:rsidP="00191978" w:rsidR="00C0658E">
      <w:pPr>
        <w:ind w:firstLine="708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>Postupajući po prijedlogu Financijske agencije za otvaranje stečajnog postupka nad uvodnom označenim dužnikom, pokrenut je prethodni postupak i određeno ročište za utvrđivanje uvjeta za otvaranje stečajnog postupka</w:t>
      </w:r>
      <w:r w:rsidR="00531E87">
        <w:rPr>
          <w:rFonts w:cstheme="majorBidi" w:hAnsiTheme="majorBidi" w:asciiTheme="majorBidi"/>
        </w:rPr>
        <w:t xml:space="preserve"> za dan</w:t>
      </w:r>
      <w:r w:rsidRPr="005C2EF2">
        <w:rPr>
          <w:rFonts w:cstheme="majorBidi" w:hAnsiTheme="majorBidi" w:asciiTheme="majorBidi"/>
        </w:rPr>
        <w:t xml:space="preserve"> </w:t>
      </w:r>
      <w:r w:rsidR="002F2BD7">
        <w:rPr>
          <w:rFonts w:cstheme="majorBidi" w:hAnsiTheme="majorBidi" w:asciiTheme="majorBidi"/>
        </w:rPr>
        <w:t xml:space="preserve">26. rujna 2017. </w:t>
      </w:r>
      <w:r w:rsidRPr="005C2EF2">
        <w:rPr>
          <w:rFonts w:cstheme="majorBidi" w:hAnsiTheme="majorBidi" w:asciiTheme="majorBidi"/>
        </w:rPr>
        <w:t xml:space="preserve">na koje ročište je pristupio zastupnik dužnika po zakonu te iskazao da dužnik u vlasništvu nema nikakvu imovinu, </w:t>
      </w:r>
      <w:r>
        <w:rPr>
          <w:rFonts w:cstheme="majorBidi" w:hAnsiTheme="majorBidi" w:asciiTheme="majorBidi"/>
        </w:rPr>
        <w:t xml:space="preserve">da </w:t>
      </w:r>
      <w:r w:rsidR="00C0658E">
        <w:rPr>
          <w:rFonts w:cstheme="majorBidi" w:hAnsiTheme="majorBidi" w:asciiTheme="majorBidi"/>
        </w:rPr>
        <w:t xml:space="preserve">dužnik </w:t>
      </w:r>
      <w:r w:rsidRPr="005C2EF2">
        <w:rPr>
          <w:rFonts w:cstheme="majorBidi" w:hAnsiTheme="majorBidi" w:asciiTheme="majorBidi"/>
        </w:rPr>
        <w:t xml:space="preserve">ne posluje </w:t>
      </w:r>
      <w:r w:rsidR="002F2BD7">
        <w:rPr>
          <w:rFonts w:cstheme="majorBidi" w:hAnsiTheme="majorBidi" w:asciiTheme="majorBidi"/>
        </w:rPr>
        <w:t xml:space="preserve">od veljače 2017.,  </w:t>
      </w:r>
      <w:r>
        <w:rPr>
          <w:rFonts w:cstheme="majorBidi" w:hAnsiTheme="majorBidi" w:asciiTheme="majorBidi"/>
        </w:rPr>
        <w:t xml:space="preserve">da </w:t>
      </w:r>
      <w:r w:rsidR="002F2BD7">
        <w:rPr>
          <w:rFonts w:cstheme="majorBidi" w:hAnsiTheme="majorBidi" w:asciiTheme="majorBidi"/>
        </w:rPr>
        <w:t>nema</w:t>
      </w:r>
      <w:r w:rsidR="00531E87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potraživanja prema svojim kupcima, </w:t>
      </w:r>
      <w:r w:rsidR="008C42C2">
        <w:rPr>
          <w:rFonts w:cstheme="majorBidi" w:hAnsiTheme="majorBidi" w:asciiTheme="majorBidi"/>
        </w:rPr>
        <w:t xml:space="preserve">te </w:t>
      </w:r>
      <w:r>
        <w:rPr>
          <w:rFonts w:cstheme="majorBidi" w:hAnsiTheme="majorBidi" w:asciiTheme="majorBidi"/>
        </w:rPr>
        <w:t xml:space="preserve">da je žiro račun </w:t>
      </w:r>
      <w:r w:rsidR="008C42C2">
        <w:rPr>
          <w:rFonts w:cstheme="majorBidi" w:hAnsiTheme="majorBidi" w:asciiTheme="majorBidi"/>
        </w:rPr>
        <w:t xml:space="preserve">istoga </w:t>
      </w:r>
      <w:r>
        <w:rPr>
          <w:rFonts w:cstheme="majorBidi" w:hAnsiTheme="majorBidi" w:asciiTheme="majorBidi"/>
        </w:rPr>
        <w:t xml:space="preserve">u blokadi </w:t>
      </w:r>
      <w:r w:rsidR="00C0658E">
        <w:rPr>
          <w:rFonts w:cstheme="majorBidi" w:hAnsiTheme="majorBidi" w:asciiTheme="majorBidi"/>
        </w:rPr>
        <w:t xml:space="preserve">za cca </w:t>
      </w:r>
      <w:r w:rsidR="002F2BD7">
        <w:rPr>
          <w:rFonts w:cstheme="majorBidi" w:hAnsiTheme="majorBidi" w:asciiTheme="majorBidi"/>
        </w:rPr>
        <w:t>28.000,00 kn</w:t>
      </w:r>
      <w:r w:rsidR="00C0658E">
        <w:rPr>
          <w:rFonts w:cstheme="majorBidi" w:hAnsiTheme="majorBidi" w:asciiTheme="majorBidi"/>
        </w:rPr>
        <w:t>.</w:t>
      </w:r>
    </w:p>
    <w:p w:rsidRDefault="00191978" w:rsidP="00191978" w:rsidR="00191978" w:rsidRPr="005C2EF2">
      <w:pPr>
        <w:ind w:firstLine="708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lastRenderedPageBreak/>
        <w:t xml:space="preserve">Zastupnik dužnika po zakonu </w:t>
      </w:r>
      <w:r w:rsidRPr="005C2EF2">
        <w:t xml:space="preserve"> prethodno je bio upozoren na dužnost davanja točnih podataka kao i na posljedice suprotnog postupanja sve sukladno odredbama čl. 117., čl. 177., čl. 178. i čl. 180. Stečajnog zakona.  </w:t>
      </w:r>
    </w:p>
    <w:p w:rsidRDefault="00191978" w:rsidP="00191978" w:rsidR="00191978">
      <w:pPr>
        <w:ind w:firstLine="708"/>
        <w:jc w:val="both"/>
      </w:pPr>
      <w:r w:rsidRPr="005C2EF2">
        <w:t xml:space="preserve">Uzimajući u obzir gore navedeno proizlazi da stečajni dužnik nema imovinu koja bi bila dovoljna za namirenje troškova postupka i vjerovnika. </w:t>
      </w:r>
    </w:p>
    <w:p w:rsidRDefault="00191978" w:rsidP="00C0658E" w:rsidR="00191978" w:rsidRPr="005C2EF2">
      <w:pPr>
        <w:ind w:firstLine="708"/>
        <w:jc w:val="both"/>
        <w:rPr>
          <w:rFonts w:cstheme="majorBidi" w:hAnsiTheme="majorBidi" w:asciiTheme="majorBidi"/>
        </w:rPr>
      </w:pPr>
      <w:r w:rsidRPr="009B30B9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 w:rsidR="00C0658E" w:rsidRPr="00EB259E">
        <w:rPr>
          <w:rFonts w:cstheme="majorBidi" w:hAnsiTheme="majorBidi" w:asciiTheme="majorBidi"/>
        </w:rPr>
        <w:t>Obzirom na činjenicu da stečajni dužnik nema imovine koja bi bila dostatna za namirenje troškova postupka, sud je t</w:t>
      </w:r>
      <w:r w:rsidR="00C0658E">
        <w:rPr>
          <w:rFonts w:cstheme="majorBidi" w:hAnsiTheme="majorBidi" w:asciiTheme="majorBidi"/>
        </w:rPr>
        <w:t xml:space="preserve">roškove procijenio na iznos od </w:t>
      </w:r>
      <w:r w:rsidR="002F2BD7">
        <w:rPr>
          <w:rFonts w:cstheme="majorBidi" w:hAnsiTheme="majorBidi" w:asciiTheme="majorBidi"/>
        </w:rPr>
        <w:t xml:space="preserve">9.000,00 </w:t>
      </w:r>
      <w:r w:rsidR="00C0658E">
        <w:rPr>
          <w:rFonts w:cstheme="majorBidi" w:hAnsiTheme="majorBidi" w:asciiTheme="majorBidi"/>
        </w:rPr>
        <w:t>kuna, obzirom da je zastupnik dužnika po zakonu sukladno rješenju suda broj St-</w:t>
      </w:r>
      <w:r w:rsidR="002F2BD7">
        <w:rPr>
          <w:rFonts w:cstheme="majorBidi" w:hAnsiTheme="majorBidi" w:asciiTheme="majorBidi"/>
        </w:rPr>
        <w:t xml:space="preserve">282/17-3 od 25. kolovoza 2017. </w:t>
      </w:r>
      <w:r w:rsidR="00C0658E">
        <w:rPr>
          <w:rFonts w:cstheme="majorBidi" w:hAnsiTheme="majorBidi" w:asciiTheme="majorBidi"/>
        </w:rPr>
        <w:t xml:space="preserve">uplatio iznos od </w:t>
      </w:r>
      <w:r w:rsidR="002F2BD7">
        <w:rPr>
          <w:rFonts w:cstheme="majorBidi" w:hAnsiTheme="majorBidi" w:asciiTheme="majorBidi"/>
        </w:rPr>
        <w:t>1.0</w:t>
      </w:r>
      <w:r w:rsidR="00531E87">
        <w:rPr>
          <w:rFonts w:cstheme="majorBidi" w:hAnsiTheme="majorBidi" w:asciiTheme="majorBidi"/>
        </w:rPr>
        <w:t xml:space="preserve">00,00 </w:t>
      </w:r>
      <w:r w:rsidR="00C0658E">
        <w:rPr>
          <w:rFonts w:cstheme="majorBidi" w:hAnsiTheme="majorBidi" w:asciiTheme="majorBidi"/>
        </w:rPr>
        <w:t xml:space="preserve">kn </w:t>
      </w:r>
      <w:r w:rsidR="00AF52DE">
        <w:rPr>
          <w:rFonts w:cstheme="majorBidi" w:hAnsiTheme="majorBidi" w:asciiTheme="majorBidi"/>
        </w:rPr>
        <w:t xml:space="preserve">na ime predujma za namirenje troškova postupka. </w:t>
      </w:r>
      <w:r w:rsidR="00C0658E">
        <w:rPr>
          <w:rFonts w:cstheme="majorBidi" w:hAnsiTheme="majorBidi" w:asciiTheme="majorBidi"/>
        </w:rPr>
        <w:t>Iznos iz točke I. izreke ovog rješenja odnosio bi se na n</w:t>
      </w:r>
      <w:r w:rsidR="00C0658E" w:rsidRPr="00EB259E">
        <w:rPr>
          <w:rFonts w:cstheme="majorBidi" w:hAnsiTheme="majorBidi" w:asciiTheme="majorBidi"/>
        </w:rPr>
        <w:t xml:space="preserve">agradu stečajnog upravitelja, </w:t>
      </w:r>
      <w:r w:rsidR="00C0658E">
        <w:rPr>
          <w:rFonts w:cstheme="majorBidi" w:hAnsiTheme="majorBidi" w:asciiTheme="majorBidi"/>
        </w:rPr>
        <w:t>a dijelom istog bi se pokri</w:t>
      </w:r>
      <w:r w:rsidR="008C42C2">
        <w:rPr>
          <w:rFonts w:cstheme="majorBidi" w:hAnsiTheme="majorBidi" w:asciiTheme="majorBidi"/>
        </w:rPr>
        <w:t>li</w:t>
      </w:r>
      <w:r w:rsidR="00C0658E">
        <w:rPr>
          <w:rFonts w:cstheme="majorBidi" w:hAnsiTheme="majorBidi" w:asciiTheme="majorBidi"/>
        </w:rPr>
        <w:t xml:space="preserve"> i troškovi </w:t>
      </w:r>
      <w:r w:rsidR="00C0658E" w:rsidRPr="00EB259E">
        <w:rPr>
          <w:rFonts w:cstheme="majorBidi" w:hAnsiTheme="majorBidi" w:asciiTheme="majorBidi"/>
        </w:rPr>
        <w:t xml:space="preserve">izrade pečata, </w:t>
      </w:r>
      <w:r w:rsidR="00C0658E">
        <w:t>otvaranje i zatvaranje žiro računa</w:t>
      </w:r>
      <w:r w:rsidR="00C0658E">
        <w:rPr>
          <w:rFonts w:cstheme="majorBidi" w:hAnsiTheme="majorBidi" w:asciiTheme="majorBidi"/>
        </w:rPr>
        <w:t xml:space="preserve">, </w:t>
      </w:r>
      <w:r w:rsidR="00C0658E" w:rsidRPr="00EB259E">
        <w:rPr>
          <w:rFonts w:cstheme="majorBidi" w:hAnsiTheme="majorBidi" w:asciiTheme="majorBidi"/>
        </w:rPr>
        <w:t>sređivanja knjigovodstvenog stanja i arhiviranja dokumentacije stečajnog dužnika.</w:t>
      </w:r>
    </w:p>
    <w:p w:rsidRDefault="00C0658E" w:rsidP="008C42C2" w:rsidR="00457F20" w:rsidRPr="008C42C2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Stoga je u smislu čl. 132. st. 1. i st. 2. Stečajnog zakona odlučeno kao u izreci ovog rješenja. </w:t>
      </w:r>
    </w:p>
    <w:p w:rsidRDefault="00FF1FD7" w:rsidP="00FF1FD7" w:rsidR="00FF1FD7" w:rsidRPr="005C2EF2">
      <w:pPr>
        <w:jc w:val="center"/>
      </w:pPr>
      <w:r w:rsidRPr="005C2EF2">
        <w:t xml:space="preserve">U Zadru </w:t>
      </w:r>
      <w:r w:rsidR="002F2BD7">
        <w:t>16</w:t>
      </w:r>
      <w:r w:rsidR="00531E87">
        <w:t xml:space="preserve">. studenog </w:t>
      </w:r>
      <w:r w:rsidRPr="005C2EF2">
        <w:t>201</w:t>
      </w:r>
      <w:r w:rsidR="00F30C59" w:rsidRPr="005C2EF2">
        <w:t>7</w:t>
      </w:r>
      <w:r w:rsidRPr="005C2EF2">
        <w:t>.</w:t>
      </w:r>
    </w:p>
    <w:p w:rsidRDefault="00C0658E" w:rsidP="00403872" w:rsidR="00C0658E"/>
    <w:p w:rsidRDefault="002F2BD7" w:rsidP="002F2BD7" w:rsidR="00E83143" w:rsidRPr="005C2EF2">
      <w:r>
        <w:t xml:space="preserve">Za točnost otpravka- ovlaštena službenica </w:t>
      </w:r>
      <w:r>
        <w:tab/>
      </w:r>
      <w:r>
        <w:tab/>
      </w:r>
      <w:r>
        <w:tab/>
        <w:t xml:space="preserve">                                           </w:t>
      </w:r>
      <w:r w:rsidR="00E83143" w:rsidRPr="005C2EF2">
        <w:t>Sutkinja</w:t>
      </w:r>
    </w:p>
    <w:p w:rsidRDefault="002F2BD7" w:rsidP="002F2BD7" w:rsidR="00E83143" w:rsidRPr="005C2EF2">
      <w:r>
        <w:t>Elena Glavan</w:t>
      </w:r>
      <w:r w:rsidR="00531E87">
        <w:tab/>
      </w:r>
      <w:r w:rsidR="00531E87">
        <w:tab/>
      </w:r>
      <w:r w:rsidR="00531E87">
        <w:tab/>
      </w:r>
      <w:r w:rsidR="00531E87">
        <w:tab/>
        <w:t xml:space="preserve">                                        </w:t>
      </w:r>
      <w:r>
        <w:t xml:space="preserve">                        </w:t>
      </w:r>
      <w:r w:rsidR="00A90BD6" w:rsidRPr="005C2EF2">
        <w:t>Ana Markač</w:t>
      </w:r>
      <w:r>
        <w:t>, v.r.</w:t>
      </w:r>
    </w:p>
    <w:p w:rsidRDefault="00C63971" w:rsidP="00724FCA" w:rsidR="00C63971" w:rsidRPr="005C2EF2">
      <w:pPr>
        <w:jc w:val="right"/>
      </w:pPr>
    </w:p>
    <w:p w:rsidRDefault="0090419E" w:rsidP="00C63971" w:rsidR="0090419E"/>
    <w:p w:rsidRDefault="002F2BD7" w:rsidP="00C63971" w:rsidR="002F2BD7"/>
    <w:p w:rsidRDefault="002F2BD7" w:rsidP="00C63971" w:rsidR="002F2BD7"/>
    <w:p w:rsidRDefault="006439D9" w:rsidP="00C63971" w:rsidR="00C63971" w:rsidRPr="005C2EF2">
      <w:r w:rsidRPr="005C2EF2">
        <w:t xml:space="preserve">POUKA O PRAVNOM LIJEKU: </w:t>
      </w:r>
    </w:p>
    <w:p w:rsidRDefault="00C63971" w:rsidP="009853DE" w:rsidR="00FE1847" w:rsidRPr="005C2EF2">
      <w:pPr>
        <w:jc w:val="both"/>
      </w:pPr>
      <w:r w:rsidRPr="005C2EF2">
        <w:t>Protiv ovog rješenja dopuštena je žalba. Ista se podnosi Visokom trgovačkom sudu</w:t>
      </w:r>
      <w:r w:rsidR="00835F94" w:rsidRPr="005C2EF2">
        <w:t xml:space="preserve"> Republike Hrvatske putem ovog S</w:t>
      </w:r>
      <w:r w:rsidRPr="005C2EF2">
        <w:t>uda, u roku od 8 (osam) dana od isteka osmog dan</w:t>
      </w:r>
      <w:r w:rsidR="00835F94" w:rsidRPr="005C2EF2">
        <w:t xml:space="preserve">a od objave ovog rješenja na </w:t>
      </w:r>
      <w:r w:rsidR="00C0658E">
        <w:t xml:space="preserve">mrežnoj stranici </w:t>
      </w:r>
      <w:r w:rsidR="00835F94" w:rsidRPr="005C2EF2">
        <w:t>e-O</w:t>
      </w:r>
      <w:r w:rsidRPr="005C2EF2">
        <w:t>glasn</w:t>
      </w:r>
      <w:r w:rsidR="00C0658E">
        <w:t>a</w:t>
      </w:r>
      <w:r w:rsidRPr="005C2EF2">
        <w:t xml:space="preserve"> ploč</w:t>
      </w:r>
      <w:r w:rsidR="00C0658E">
        <w:t>a</w:t>
      </w:r>
      <w:r w:rsidRPr="005C2EF2">
        <w:t xml:space="preserve"> sud</w:t>
      </w:r>
      <w:r w:rsidR="00C0658E">
        <w:t>ova</w:t>
      </w:r>
      <w:r w:rsidRPr="005C2EF2">
        <w:t xml:space="preserve"> u 2 (dva) istovjetna primjeraka. </w:t>
      </w:r>
    </w:p>
    <w:p w:rsidRDefault="00DA4398" w:rsidP="00C63971" w:rsidR="00DA4398" w:rsidRPr="005C2EF2"/>
    <w:p w:rsidRDefault="00DA4398" w:rsidP="00C63971" w:rsidR="00DA4398" w:rsidRPr="005C2EF2"/>
    <w:p w:rsidRDefault="00C63971" w:rsidP="005D10C6" w:rsidR="00C63971" w:rsidRPr="005C2EF2">
      <w:r w:rsidRPr="005C2EF2">
        <w:t xml:space="preserve">Dostaviti: </w:t>
      </w:r>
    </w:p>
    <w:p w:rsidRDefault="00C0658E" w:rsidP="00C63971" w:rsidR="00C63971" w:rsidRPr="005C2EF2">
      <w:r>
        <w:t>- e-O</w:t>
      </w:r>
      <w:r w:rsidR="00C63971" w:rsidRPr="005C2EF2">
        <w:t>glasna ploča</w:t>
      </w:r>
      <w:r w:rsidR="00DB7FED">
        <w:t xml:space="preserve"> sudova </w:t>
      </w:r>
    </w:p>
    <w:p w:rsidRDefault="00C63971" w:rsidP="00C63971" w:rsidR="00C63971" w:rsidRPr="005C2EF2">
      <w:r w:rsidRPr="005C2EF2">
        <w:t>- računovodstv</w:t>
      </w:r>
      <w:r w:rsidR="00AF52DE">
        <w:t>u</w:t>
      </w:r>
      <w:r w:rsidRPr="005C2EF2">
        <w:t xml:space="preserve"> suda</w:t>
      </w:r>
    </w:p>
    <w:p w:rsidRDefault="00C63971" w:rsidP="00C63971" w:rsidR="00C63971" w:rsidRPr="005C2EF2">
      <w:r w:rsidRPr="005C2EF2">
        <w:t>- u spis</w:t>
      </w:r>
    </w:p>
    <w:p w:rsidRDefault="00C63971" w:rsidP="00C63971" w:rsidR="00C63971" w:rsidRPr="005C2EF2"/>
    <w:p w:rsidRDefault="00C63971" w:rsidP="00C63971" w:rsidR="00C63971" w:rsidRPr="005C2EF2"/>
    <w:p w:rsidRDefault="00C63971" w:rsidP="00C63971" w:rsidR="00C63971" w:rsidRPr="005C2EF2"/>
    <w:p w:rsidRDefault="00C63971" w:rsidP="00C63971" w:rsidR="00C63971" w:rsidRPr="005C2EF2"/>
    <w:p w:rsidRDefault="00C63971" w:rsidP="00C63971" w:rsidR="00C63971" w:rsidRPr="005C2EF2">
      <w:pPr>
        <w:jc w:val="both"/>
      </w:pPr>
    </w:p>
    <w:p w:rsidRDefault="00842CEB" w:rsidP="00B105A9" w:rsidR="00842CEB" w:rsidRPr="005C2EF2"/>
    <w:sectPr w:rsidSect="008C42C2" w:rsidR="00842CEB" w:rsidRPr="005C2EF2"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2F2BD7" w:rsidR="002F2BD7" w:rsidRPr="006C3C2B">
    <w:pPr>
      <w:pStyle w:val="Zaglavlje"/>
      <w:tabs>
        <w:tab w:pos="6486" w:val="left"/>
      </w:tabs>
      <w:rPr>
        <w:sz w:val="22"/>
        <w:szCs w:val="22"/>
      </w:rPr>
    </w:pPr>
    <w:r>
      <w:tab/>
    </w:r>
    <w:sdt>
      <w:sdtPr>
        <w:id w:val="-1912140447"/>
        <w:docPartObj>
          <w:docPartGallery w:val="Page Numbers (Top of Page)"/>
          <w:docPartUnique/>
        </w:docPartObj>
      </w:sdtPr>
      <w:sdtEndPr/>
      <w:sdtContent>
        <w:r w:rsidR="005C2EF2"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C2D39">
          <w:rPr>
            <w:noProof/>
          </w:rPr>
          <w:t>2</w:t>
        </w:r>
        <w:r>
          <w:fldChar w:fldCharType="end"/>
        </w:r>
      </w:sdtContent>
    </w:sdt>
    <w:r w:rsidR="005C2EF2">
      <w:t xml:space="preserve">                                </w:t>
    </w:r>
    <w:r w:rsidRPr="006C3C2B">
      <w:rPr>
        <w:sz w:val="22"/>
        <w:szCs w:val="22"/>
      </w:rPr>
      <w:t>Poslovni broj: 2 St-</w:t>
    </w:r>
    <w:r w:rsidR="002F2BD7">
      <w:rPr>
        <w:sz w:val="22"/>
        <w:szCs w:val="22"/>
      </w:rPr>
      <w:t>282/17-10</w:t>
    </w:r>
  </w:p>
  <w:p w:rsidRDefault="009C0FF2" w:rsidP="005C2EF2" w:rsidR="009C0FF2" w:rsidRPr="005C2EF2">
    <w:pPr>
      <w:pStyle w:val="Zaglavlje"/>
      <w:tabs>
        <w:tab w:pos="6486" w:val="left"/>
      </w:tabs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 w:rsidRPr="006C3C2B">
    <w:pPr>
      <w:pStyle w:val="Zaglavlje"/>
      <w:tabs>
        <w:tab w:pos="6486" w:val="left"/>
      </w:tabs>
      <w:rPr>
        <w:sz w:val="22"/>
        <w:szCs w:val="22"/>
      </w:rPr>
    </w:pPr>
    <w:r>
      <w:tab/>
      <w:t xml:space="preserve">                                                                                                   </w:t>
    </w:r>
    <w:r w:rsidRPr="006C3C2B">
      <w:t xml:space="preserve"> </w:t>
    </w:r>
    <w:r w:rsidR="00160119">
      <w:rPr>
        <w:sz w:val="22"/>
        <w:szCs w:val="22"/>
      </w:rPr>
      <w:t xml:space="preserve">Poslovni broj: 2 </w:t>
    </w:r>
    <w:r w:rsidR="003A4B67">
      <w:rPr>
        <w:sz w:val="22"/>
        <w:szCs w:val="22"/>
      </w:rPr>
      <w:t>St-</w:t>
    </w:r>
    <w:r w:rsidR="002F2BD7">
      <w:rPr>
        <w:sz w:val="22"/>
        <w:szCs w:val="22"/>
      </w:rPr>
      <w:t>282/17-10</w:t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77BD9"/>
    <w:rsid w:val="0008053D"/>
    <w:rsid w:val="000C67A5"/>
    <w:rsid w:val="000E2E6D"/>
    <w:rsid w:val="00130777"/>
    <w:rsid w:val="0013102B"/>
    <w:rsid w:val="00142C1E"/>
    <w:rsid w:val="00160119"/>
    <w:rsid w:val="00166E39"/>
    <w:rsid w:val="00171924"/>
    <w:rsid w:val="001840A0"/>
    <w:rsid w:val="00191978"/>
    <w:rsid w:val="001A363B"/>
    <w:rsid w:val="001C1EC5"/>
    <w:rsid w:val="001C347E"/>
    <w:rsid w:val="0020672D"/>
    <w:rsid w:val="002351B9"/>
    <w:rsid w:val="00243782"/>
    <w:rsid w:val="00276300"/>
    <w:rsid w:val="00281BC7"/>
    <w:rsid w:val="002B7BAC"/>
    <w:rsid w:val="002F2BD7"/>
    <w:rsid w:val="003024D4"/>
    <w:rsid w:val="00323F63"/>
    <w:rsid w:val="00342BE6"/>
    <w:rsid w:val="003A2B27"/>
    <w:rsid w:val="003A4B67"/>
    <w:rsid w:val="003C0BEC"/>
    <w:rsid w:val="003C6DA5"/>
    <w:rsid w:val="003E7814"/>
    <w:rsid w:val="003E7B35"/>
    <w:rsid w:val="003F076D"/>
    <w:rsid w:val="00403872"/>
    <w:rsid w:val="004361F6"/>
    <w:rsid w:val="00453E80"/>
    <w:rsid w:val="00457F20"/>
    <w:rsid w:val="004676BD"/>
    <w:rsid w:val="00474A81"/>
    <w:rsid w:val="00480F2D"/>
    <w:rsid w:val="004B768C"/>
    <w:rsid w:val="004C5C40"/>
    <w:rsid w:val="004E7E9B"/>
    <w:rsid w:val="004F1515"/>
    <w:rsid w:val="00515656"/>
    <w:rsid w:val="00531E87"/>
    <w:rsid w:val="0055636D"/>
    <w:rsid w:val="005A4D8F"/>
    <w:rsid w:val="005C2EF2"/>
    <w:rsid w:val="005D10C6"/>
    <w:rsid w:val="006439D9"/>
    <w:rsid w:val="00651D67"/>
    <w:rsid w:val="00662074"/>
    <w:rsid w:val="00665069"/>
    <w:rsid w:val="00667560"/>
    <w:rsid w:val="00671B6A"/>
    <w:rsid w:val="006720F8"/>
    <w:rsid w:val="0068262D"/>
    <w:rsid w:val="006A3E71"/>
    <w:rsid w:val="006A6847"/>
    <w:rsid w:val="006C2D39"/>
    <w:rsid w:val="006C3C2B"/>
    <w:rsid w:val="006E05AE"/>
    <w:rsid w:val="007002A2"/>
    <w:rsid w:val="007239D9"/>
    <w:rsid w:val="00724FCA"/>
    <w:rsid w:val="0074396A"/>
    <w:rsid w:val="00761C14"/>
    <w:rsid w:val="00766A92"/>
    <w:rsid w:val="00777515"/>
    <w:rsid w:val="007B6657"/>
    <w:rsid w:val="007C75BF"/>
    <w:rsid w:val="007F26FC"/>
    <w:rsid w:val="007F7E88"/>
    <w:rsid w:val="008324F5"/>
    <w:rsid w:val="00835F94"/>
    <w:rsid w:val="00842CEB"/>
    <w:rsid w:val="00865E7C"/>
    <w:rsid w:val="008C42C2"/>
    <w:rsid w:val="008F03DE"/>
    <w:rsid w:val="008F3AD6"/>
    <w:rsid w:val="008F704D"/>
    <w:rsid w:val="0090419E"/>
    <w:rsid w:val="009068CC"/>
    <w:rsid w:val="009149BF"/>
    <w:rsid w:val="00930179"/>
    <w:rsid w:val="00932A20"/>
    <w:rsid w:val="00937F3C"/>
    <w:rsid w:val="009853DE"/>
    <w:rsid w:val="009A6F04"/>
    <w:rsid w:val="009B30B9"/>
    <w:rsid w:val="009B4456"/>
    <w:rsid w:val="009C0FF2"/>
    <w:rsid w:val="009C7B0F"/>
    <w:rsid w:val="009D7950"/>
    <w:rsid w:val="009F62F2"/>
    <w:rsid w:val="00A120EB"/>
    <w:rsid w:val="00A27551"/>
    <w:rsid w:val="00A5292A"/>
    <w:rsid w:val="00A53530"/>
    <w:rsid w:val="00A859DA"/>
    <w:rsid w:val="00A90BD6"/>
    <w:rsid w:val="00AC6BA4"/>
    <w:rsid w:val="00AC71C7"/>
    <w:rsid w:val="00AE5AD9"/>
    <w:rsid w:val="00AF52DE"/>
    <w:rsid w:val="00B105A9"/>
    <w:rsid w:val="00B24B4B"/>
    <w:rsid w:val="00B310F0"/>
    <w:rsid w:val="00B61B61"/>
    <w:rsid w:val="00B83103"/>
    <w:rsid w:val="00BB4F73"/>
    <w:rsid w:val="00BE2B75"/>
    <w:rsid w:val="00BE6E59"/>
    <w:rsid w:val="00BF5032"/>
    <w:rsid w:val="00BF6D04"/>
    <w:rsid w:val="00C0658E"/>
    <w:rsid w:val="00C170F5"/>
    <w:rsid w:val="00C30170"/>
    <w:rsid w:val="00C36F03"/>
    <w:rsid w:val="00C63971"/>
    <w:rsid w:val="00C85781"/>
    <w:rsid w:val="00C9120F"/>
    <w:rsid w:val="00CB65E9"/>
    <w:rsid w:val="00D43ED3"/>
    <w:rsid w:val="00DA182B"/>
    <w:rsid w:val="00DA1F13"/>
    <w:rsid w:val="00DA4398"/>
    <w:rsid w:val="00DB7FED"/>
    <w:rsid w:val="00E022E9"/>
    <w:rsid w:val="00E20D84"/>
    <w:rsid w:val="00E32D3C"/>
    <w:rsid w:val="00E36A3E"/>
    <w:rsid w:val="00E83143"/>
    <w:rsid w:val="00EB3FAB"/>
    <w:rsid w:val="00EE2F8E"/>
    <w:rsid w:val="00EF189C"/>
    <w:rsid w:val="00EF7C9A"/>
    <w:rsid w:val="00F30C59"/>
    <w:rsid w:val="00F86301"/>
    <w:rsid w:val="00FC77F7"/>
    <w:rsid w:val="00FE1847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A1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F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F1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F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F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DA1F13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A1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F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F1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F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F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DA1F13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48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St-282/2017</izvorni_sadrzaj>
    <derivirana_varijabla naziv="DomainObject.Predmet.OznakaBroj_1">St-282/2017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DIREKT INŽENJERING j.d.o.o. za projektiranje, nadzor i energetsko certificiranje</izvorni_sadrzaj>
    <derivirana_varijabla naziv="DomainObject.Predmet.ProtustrankaFormated_1">  DIREKT INŽENJERING j.d.o.o. za projektiranje, nadzor i energetsko certificiranje</derivirana_varijabla>
  </DomainObject.Predmet.ProtustrankaFormated>
  <DomainObject.Predmet.ProtustrankaFormatedOIB>
    <izvorni_sadrzaj>  DIREKT INŽENJERING j.d.o.o. za projektiranje, nadzor i energetsko certificiranje, OIB 97244340617</izvorni_sadrzaj>
    <derivirana_varijabla naziv="DomainObject.Predmet.ProtustrankaFormatedOIB_1">  DIREKT INŽENJERING j.d.o.o. za projektiranje, nadzor i energetsko certificiranje, OIB 97244340617</derivirana_varijabla>
  </DomainObject.Predmet.ProtustrankaFormatedOIB>
  <DomainObject.Predmet.ProtustrankaFormatedWithAdress>
    <izvorni_sadrzaj> DIREKT INŽENJERING j.d.o.o. za projektiranje, nadzor i energetsko certificiranje, Put Murata 22/A, 23000 Zadar</izvorni_sadrzaj>
    <derivirana_varijabla naziv="DomainObject.Predmet.ProtustrankaFormatedWithAdress_1"> DIREKT INŽENJERING j.d.o.o. za projektiranje, nadzor i energetsko certificiranje, Put Murata 22/A, 23000 Zadar</derivirana_varijabla>
  </DomainObject.Predmet.ProtustrankaFormatedWithAdress>
  <DomainObject.Predmet.ProtustrankaFormatedWithAdressOIB>
    <izvorni_sadrzaj> DIREKT INŽENJERING j.d.o.o. za projektiranje, nadzor i energetsko certificiranje, OIB 97244340617, Put Murata 22/A, 23000 Zadar</izvorni_sadrzaj>
    <derivirana_varijabla naziv="DomainObject.Predmet.ProtustrankaFormatedWithAdressOIB_1"> DIREKT INŽENJERING j.d.o.o. za projektiranje, nadzor i energetsko certificiranje, OIB 97244340617, Put Murata 22/A, 23000 Zadar</derivirana_varijabla>
  </DomainObject.Predmet.ProtustrankaFormatedWithAdressOIB>
  <DomainObject.Predmet.ProtustrankaWithAdress>
    <izvorni_sadrzaj>DIREKT INŽENJERING j.d.o.o. za projektiranje, nadzor i energetsko certificiranje Put Murata 22/A, 23000 Zadar</izvorni_sadrzaj>
    <derivirana_varijabla naziv="DomainObject.Predmet.ProtustrankaWithAdress_1">DIREKT INŽENJERING j.d.o.o. za projektiranje, nadzor i energetsko certificiranje Put Murata 22/A, 23000 Zadar</derivirana_varijabla>
  </DomainObject.Predmet.ProtustrankaWithAdress>
  <DomainObject.Predmet.ProtustrankaWithAdressOIB>
    <izvorni_sadrzaj>DIREKT INŽENJERING j.d.o.o. za projektiranje, nadzor i energetsko certificiranje, OIB 97244340617, Put Murata 22/A, 23000 Zadar</izvorni_sadrzaj>
    <derivirana_varijabla naziv="DomainObject.Predmet.ProtustrankaWithAdressOIB_1">DIREKT INŽENJERING j.d.o.o. za projektiranje, nadzor i energetsko certificiranje, OIB 97244340617, Put Murata 22/A, 23000 Zadar</derivirana_varijabla>
  </DomainObject.Predmet.ProtustrankaWithAdressOIB>
  <DomainObject.Predmet.ProtustrankaNazivFormated>
    <izvorni_sadrzaj>DIREKT INŽENJERING j.d.o.o. za projektiranje, nadzor i energetsko certificiranje</izvorni_sadrzaj>
    <derivirana_varijabla naziv="DomainObject.Predmet.ProtustrankaNazivFormated_1">DIREKT INŽENJERING j.d.o.o. za projektiranje, nadzor i energetsko certificiranje</derivirana_varijabla>
  </DomainObject.Predmet.ProtustrankaNazivFormated>
  <DomainObject.Predmet.ProtustrankaNazivFormatedOIB>
    <izvorni_sadrzaj>DIREKT INŽENJERING j.d.o.o. za projektiranje, nadzor i energetsko certificiranje, OIB 97244340617</izvorni_sadrzaj>
    <derivirana_varijabla naziv="DomainObject.Predmet.ProtustrankaNazivFormatedOIB_1">DIREKT INŽENJERING j.d.o.o. za projektiranje, nadzor i energetsko certificiranje, OIB 97244340617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28303.71</izvorni_sadrzaj>
    <derivirana_varijabla naziv="DomainObject.Predmet.TrenutnaVrijednost_1">28303.71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DIREKT INŽENJERING j.d.o.o. za projektiranje, nadzor i energetsko certificiranje</item>
    </izvorni_sadrzaj>
    <derivirana_varijabla naziv="DomainObject.Predmet.ProtuStrankaListFormated_1">
      <item>DIREKT INŽENJERING j.d.o.o. za projektiranje, nadzor i energetsko certificiranje</item>
    </derivirana_varijabla>
  </DomainObject.Predmet.ProtuStrankaListFormated>
  <DomainObject.Predmet.ProtuStrankaListFormatedOIB>
    <izvorni_sadrzaj>
      <item>DIREKT INŽENJERING j.d.o.o. za projektiranje, nadzor i energetsko certificiranje, OIB 97244340617</item>
    </izvorni_sadrzaj>
    <derivirana_varijabla naziv="DomainObject.Predmet.ProtuStrankaListFormatedOIB_1">
      <item>DIREKT INŽENJERING j.d.o.o. za projektiranje, nadzor i energetsko certificiranje, OIB 97244340617</item>
    </derivirana_varijabla>
  </DomainObject.Predmet.ProtuStrankaListFormatedOIB>
  <DomainObject.Predmet.ProtuStrankaListFormatedWithAdress>
    <izvorni_sadrzaj>
      <item>DIREKT INŽENJERING j.d.o.o. za projektiranje, nadzor i energetsko certificiranje, Put Murata 22/A, 23000 Zadar</item>
    </izvorni_sadrzaj>
    <derivirana_varijabla naziv="DomainObject.Predmet.ProtuStrankaListFormatedWithAdress_1">
      <item>DIREKT INŽENJERING j.d.o.o. za projektiranje, nadzor i energetsko certificiranje, Put Murata 22/A, 23000 Zadar</item>
    </derivirana_varijabla>
  </DomainObject.Predmet.ProtuStrankaListFormatedWithAdress>
  <DomainObject.Predmet.ProtuStrankaListFormatedWithAdressOIB>
    <izvorni_sadrzaj>
      <item>DIREKT INŽENJERING j.d.o.o. za projektiranje, nadzor i energetsko certificiranje, OIB 97244340617, Put Murata 22/A, 23000 Zadar</item>
    </izvorni_sadrzaj>
    <derivirana_varijabla naziv="DomainObject.Predmet.ProtuStrankaListFormatedWithAdressOIB_1">
      <item>DIREKT INŽENJERING j.d.o.o. za projektiranje, nadzor i energetsko certificiranje, OIB 97244340617, Put Murata 22/A, 23000 Zadar</item>
    </derivirana_varijabla>
  </DomainObject.Predmet.ProtuStrankaListFormatedWithAdressOIB>
  <DomainObject.Predmet.ProtuStrankaListNazivFormated>
    <izvorni_sadrzaj>
      <item>DIREKT INŽENJERING j.d.o.o. za projektiranje, nadzor i energetsko certificiranje</item>
    </izvorni_sadrzaj>
    <derivirana_varijabla naziv="DomainObject.Predmet.ProtuStrankaListNazivFormated_1">
      <item>DIREKT INŽENJERING j.d.o.o. za projektiranje, nadzor i energetsko certificiranje</item>
    </derivirana_varijabla>
  </DomainObject.Predmet.ProtuStrankaListNazivFormated>
  <DomainObject.Predmet.ProtuStrankaListNazivFormatedOIB>
    <izvorni_sadrzaj>
      <item>DIREKT INŽENJERING j.d.o.o. za projektiranje, nadzor i energetsko certificiranje, OIB 97244340617</item>
    </izvorni_sadrzaj>
    <derivirana_varijabla naziv="DomainObject.Predmet.ProtuStrankaListNazivFormatedOIB_1">
      <item>DIREKT INŽENJERING j.d.o.o. za projektiranje, nadzor i energetsko certificiranje, OIB 97244340617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DIREKT INŽENJERING j.d.o.o. za projektiranje, nadzor i energetsko certificiranje</izvorni_sadrzaj>
    <derivirana_varijabla naziv="DomainObject.Predmet.ProtustrankaIDrugi_1">DIREKT INŽENJERING j.d.o.o. za projektiranje, nadzor i energetsko certificiranje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DIREKT INŽENJERING j.d.o.o. za projektiranje, nadzor i energetsko certificiranje, OIB 97244340617, Put Murata 22/A, 23000 Zadar</izvorni_sadrzaj>
    <derivirana_varijabla naziv="DomainObject.Predmet.ProtustrankaIDrugiAdressOIB_1">DIREKT INŽENJERING j.d.o.o. za projektiranje, nadzor i energetsko certificiranje, OIB 97244340617, Put Murata 22/A,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DIREKT INŽENJERING j.d.o.o. za projektiranje, nadzor i energetsko certificiranje</item>
    </izvorni_sadrzaj>
    <derivirana_varijabla naziv="DomainObject.Predmet.SudioniciListNaziv_1">
      <item>Financijska agencija, Podružnica Zadar</item>
      <item>DIREKT INŽENJERING j.d.o.o. za projektiranje, nadzor i energetsko certificiranje</item>
    </derivirana_varijabla>
  </DomainObject.Predmet.SudioniciListNaziv>
  <DomainObject.Predmet.SudioniciListAdressOIB>
    <izvorni_sadrzaj>
      <item>Financijska agencija, Podružnica Zadar, OIB 85821130368</item>
      <item>DIREKT INŽENJERING j.d.o.o. za projektiranje, nadzor i energetsko certificiranje, OIB 97244340617, Put Murata 22/A,23000 Zadar</item>
    </izvorni_sadrzaj>
    <derivirana_varijabla naziv="DomainObject.Predmet.SudioniciListAdressOIB_1">
      <item>Financijska agencija, Podružnica Zadar, OIB 85821130368</item>
      <item>DIREKT INŽENJERING j.d.o.o. za projektiranje, nadzor i energetsko certificiranje, OIB 97244340617, Put Murata 22/A,23000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97244340617</item>
    </izvorni_sadrzaj>
    <derivirana_varijabla naziv="DomainObject.Predmet.SudioniciListNazivOIB_1">
      <item>, OIB 85821130368</item>
      <item>, OIB 97244340617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CB5BCC-2A82-4B8D-AB90-BB9CC69DEC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662</properties:Words>
  <properties:Characters>3512</properties:Characters>
  <properties:Lines>86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2017-11-15T14:44:00Z</dcterms:created>
  <dc:creator>Ardena Bajlo</dc:creator>
  <cp:lastModifiedBy>Marijana Žuža</cp:lastModifiedBy>
  <cp:lastPrinted>2017-11-15T14:44:00Z</cp:lastPrinted>
  <dcterms:modified xmlns:xsi="http://www.w3.org/2001/XMLSchema-instance" xsi:type="dcterms:W3CDTF">2017-11-16T06:51:00Z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