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b331" w14:paraId="a8cb33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6D1486" w:rsidRPr="00D417A3">
        <w:rPr>
          <w:lang w:val="hr-HR"/>
        </w:rPr>
        <w:t>TRIBUO d.o.o., Poljica (Općina Marina), Supetar 20, OIB: 22698859283,  MBS: 060234132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F321A9">
        <w:rPr>
          <w:lang w:val="hr-HR"/>
        </w:rPr>
        <w:t>24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6D1486" w:rsidRPr="00D417A3">
        <w:rPr>
          <w:lang w:val="hr-HR"/>
        </w:rPr>
        <w:t>TRIBUO d.o.o., Poljica (Općina Marina), Supetar 20, OIB: 22698859283,  MBS: 060234132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F321A9">
        <w:rPr>
          <w:lang w:val="hr-HR"/>
        </w:rPr>
        <w:t>24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AA3795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AA3795">
        <w:t>Ivan Gjurašić, Zagreb, Petrinjska 28, OIB: 66025260916</w:t>
      </w:r>
      <w:r w:rsidR="00F321A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6D1486" w:rsidRPr="00D417A3">
        <w:rPr>
          <w:lang w:val="hr-HR"/>
        </w:rPr>
        <w:t>TRIBUO d.o.o., Poljica (Općina Marina), Supetar 20, OIB: 22698859283,  MBS: 060234132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42D19" w:rsidRPr="00D42D19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223F2" w:rsidRPr="00D42D1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6D1486" w:rsidRPr="00D417A3">
        <w:rPr>
          <w:lang w:val="hr-HR"/>
        </w:rPr>
        <w:t>TRIBUO d.o.o., Poljica (Općina Marina), Supetar 20, OIB: 22698859283,  MBS: 060234132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6D1486">
        <w:rPr>
          <w:lang w:val="hr-HR"/>
        </w:rPr>
        <w:t>1170</w:t>
      </w:r>
      <w:r w:rsidR="006D1486" w:rsidRPr="008F0183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6D1486">
        <w:rPr>
          <w:lang w:val="hr-HR"/>
        </w:rPr>
        <w:t>104.096</w:t>
      </w:r>
      <w:r w:rsidR="006D1486" w:rsidRPr="008F0183">
        <w:rPr>
          <w:lang w:val="hr-HR"/>
        </w:rPr>
        <w:t>,</w:t>
      </w:r>
      <w:r w:rsidR="006D1486">
        <w:rPr>
          <w:lang w:val="hr-HR"/>
        </w:rPr>
        <w:t>46</w:t>
      </w:r>
      <w:r w:rsidR="00473226">
        <w:rPr>
          <w:lang w:val="hr-HR"/>
        </w:rPr>
        <w:t xml:space="preserve"> </w:t>
      </w:r>
      <w:r w:rsidR="00143364" w:rsidRPr="004B4F6C">
        <w:rPr>
          <w:lang w:val="hr-HR"/>
        </w:rPr>
        <w:t>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35968">
        <w:rPr>
          <w:b/>
          <w:lang w:val="hr-HR"/>
        </w:rPr>
        <w:t>21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321A9">
        <w:rPr>
          <w:lang w:val="hr-HR"/>
        </w:rPr>
        <w:t>24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321A9" w:rsidP="0075245C" w:rsidR="00F321A9"/>
    <w:p w:rsidRDefault="00F321A9" w:rsidP="0075245C" w:rsidR="00F321A9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2B89" w:rsidRPr="006F2B8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D1486">
      <w:t>1397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D1486">
      <w:t>1397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3226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254A"/>
    <w:rsid w:val="006A0CB3"/>
    <w:rsid w:val="006A1394"/>
    <w:rsid w:val="006C0489"/>
    <w:rsid w:val="006D0781"/>
    <w:rsid w:val="006D1486"/>
    <w:rsid w:val="006E3551"/>
    <w:rsid w:val="006E3ACF"/>
    <w:rsid w:val="006F2B89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379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21A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B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2B8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2B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2B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B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2B8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2B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2B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St-1397/2015</izvorni_sadrzaj>
    <derivirana_varijabla naziv="DomainObject.Predmet.OznakaBroj_1">St-1397/2015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TRIBUO d.o.o. za poslovanje nekretninama i turizma</izvorni_sadrzaj>
    <derivirana_varijabla naziv="DomainObject.Predmet.ProtustrankaFormated_1">  TRIBUO d.o.o. za poslovanje nekretninama i turizma</derivirana_varijabla>
  </DomainObject.Predmet.ProtustrankaFormated>
  <DomainObject.Predmet.ProtustrankaFormatedOIB>
    <izvorni_sadrzaj>  TRIBUO d.o.o. za poslovanje nekretninama i turizma, OIB 22698859283</izvorni_sadrzaj>
    <derivirana_varijabla naziv="DomainObject.Predmet.ProtustrankaFormatedOIB_1">  TRIBUO d.o.o. za poslovanje nekretninama i turizma, OIB 22698859283</derivirana_varijabla>
  </DomainObject.Predmet.ProtustrankaFormatedOIB>
  <DomainObject.Predmet.ProtustrankaFormatedWithAdress>
    <izvorni_sadrzaj> TRIBUO d.o.o. za poslovanje nekretninama i turizma, Supetar 20, 21222 Poljica</izvorni_sadrzaj>
    <derivirana_varijabla naziv="DomainObject.Predmet.ProtustrankaFormatedWithAdress_1"> TRIBUO d.o.o. za poslovanje nekretninama i turizma, Supetar 20, 21222 Poljica</derivirana_varijabla>
  </DomainObject.Predmet.ProtustrankaFormatedWithAdress>
  <DomainObject.Predmet.ProtustrankaFormatedWithAdressOIB>
    <izvorni_sadrzaj> TRIBUO d.o.o. za poslovanje nekretninama i turizma, OIB 22698859283, Supetar 20, 21222 Poljica</izvorni_sadrzaj>
    <derivirana_varijabla naziv="DomainObject.Predmet.ProtustrankaFormatedWithAdressOIB_1"> TRIBUO d.o.o. za poslovanje nekretninama i turizma, OIB 22698859283, Supetar 20, 21222 Poljica</derivirana_varijabla>
  </DomainObject.Predmet.ProtustrankaFormatedWithAdressOIB>
  <DomainObject.Predmet.ProtustrankaWithAdress>
    <izvorni_sadrzaj>TRIBUO d.o.o. za poslovanje nekretninama i turizma Supetar 20, 21222 Poljica</izvorni_sadrzaj>
    <derivirana_varijabla naziv="DomainObject.Predmet.ProtustrankaWithAdress_1">TRIBUO d.o.o. za poslovanje nekretninama i turizma Supetar 20, 21222 Poljica</derivirana_varijabla>
  </DomainObject.Predmet.ProtustrankaWithAdress>
  <DomainObject.Predmet.ProtustrankaWithAdressOIB>
    <izvorni_sadrzaj>TRIBUO d.o.o. za poslovanje nekretninama i turizma, OIB 22698859283, Supetar 20, 21222 Poljica</izvorni_sadrzaj>
    <derivirana_varijabla naziv="DomainObject.Predmet.ProtustrankaWithAdressOIB_1">TRIBUO d.o.o. za poslovanje nekretninama i turizma, OIB 22698859283, Supetar 20, 21222 Poljica</derivirana_varijabla>
  </DomainObject.Predmet.ProtustrankaWithAdressOIB>
  <DomainObject.Predmet.ProtustrankaNazivFormated>
    <izvorni_sadrzaj>TRIBUO d.o.o. za poslovanje nekretninama i turizma</izvorni_sadrzaj>
    <derivirana_varijabla naziv="DomainObject.Predmet.ProtustrankaNazivFormated_1">TRIBUO d.o.o. za poslovanje nekretninama i turizma</derivirana_varijabla>
  </DomainObject.Predmet.ProtustrankaNazivFormated>
  <DomainObject.Predmet.ProtustrankaNazivFormatedOIB>
    <izvorni_sadrzaj>TRIBUO d.o.o. za poslovanje nekretninama i turizma, OIB 22698859283</izvorni_sadrzaj>
    <derivirana_varijabla naziv="DomainObject.Predmet.ProtustrankaNazivFormatedOIB_1">TRIBUO d.o.o. za poslovanje nekretninama i turizma, OIB 22698859283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104096.46</izvorni_sadrzaj>
    <derivirana_varijabla naziv="DomainObject.Predmet.TrenutnaVrijednost_1">104096.46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TRIBUO d.o.o. za poslovanje nekretninama i turizma</item>
    </izvorni_sadrzaj>
    <derivirana_varijabla naziv="DomainObject.Predmet.ProtuStrankaListFormated_1">
      <item>TRIBUO d.o.o. za poslovanje nekretninama i turizma</item>
    </derivirana_varijabla>
  </DomainObject.Predmet.ProtuStrankaListFormated>
  <DomainObject.Predmet.ProtuStrankaListFormatedOIB>
    <izvorni_sadrzaj>
      <item>TRIBUO d.o.o. za poslovanje nekretninama i turizma, OIB 22698859283</item>
    </izvorni_sadrzaj>
    <derivirana_varijabla naziv="DomainObject.Predmet.ProtuStrankaListFormatedOIB_1">
      <item>TRIBUO d.o.o. za poslovanje nekretninama i turizma, OIB 22698859283</item>
    </derivirana_varijabla>
  </DomainObject.Predmet.ProtuStrankaListFormatedOIB>
  <DomainObject.Predmet.ProtuStrankaListFormatedWithAdress>
    <izvorni_sadrzaj>
      <item>TRIBUO d.o.o. za poslovanje nekretninama i turizma, Supetar 20, 21222 Poljica</item>
    </izvorni_sadrzaj>
    <derivirana_varijabla naziv="DomainObject.Predmet.ProtuStrankaListFormatedWithAdress_1">
      <item>TRIBUO d.o.o. za poslovanje nekretninama i turizma, Supetar 20, 21222 Poljica</item>
    </derivirana_varijabla>
  </DomainObject.Predmet.ProtuStrankaListFormatedWithAdress>
  <DomainObject.Predmet.ProtuStrankaListFormatedWithAdressOIB>
    <izvorni_sadrzaj>
      <item>TRIBUO d.o.o. za poslovanje nekretninama i turizma, OIB 22698859283, Supetar 20, 21222 Poljica</item>
    </izvorni_sadrzaj>
    <derivirana_varijabla naziv="DomainObject.Predmet.ProtuStrankaListFormatedWithAdressOIB_1">
      <item>TRIBUO d.o.o. za poslovanje nekretninama i turizma, OIB 22698859283, Supetar 20, 21222 Poljica</item>
    </derivirana_varijabla>
  </DomainObject.Predmet.ProtuStrankaListFormatedWithAdressOIB>
  <DomainObject.Predmet.ProtuStrankaListNazivFormated>
    <izvorni_sadrzaj>
      <item>TRIBUO d.o.o. za poslovanje nekretninama i turizma</item>
    </izvorni_sadrzaj>
    <derivirana_varijabla naziv="DomainObject.Predmet.ProtuStrankaListNazivFormated_1">
      <item>TRIBUO d.o.o. za poslovanje nekretninama i turizma</item>
    </derivirana_varijabla>
  </DomainObject.Predmet.ProtuStrankaListNazivFormated>
  <DomainObject.Predmet.ProtuStrankaListNazivFormatedOIB>
    <izvorni_sadrzaj>
      <item>TRIBUO d.o.o. za poslovanje nekretninama i turizma, OIB 22698859283</item>
    </izvorni_sadrzaj>
    <derivirana_varijabla naziv="DomainObject.Predmet.ProtuStrankaListNazivFormatedOIB_1">
      <item>TRIBUO d.o.o. za poslovanje nekretninama i turizma, OIB 22698859283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TRIBUO d.o.o. za poslovanje nekretninama i turizma</izvorni_sadrzaj>
    <derivirana_varijabla naziv="DomainObject.Predmet.ProtustrankaIDrugi_1">TRIBUO d.o.o. za poslovanje nekretninama i turizma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TRIBUO d.o.o. za poslovanje nekretninama i turizma, OIB 22698859283, Supetar 20, 21222 Poljica</izvorni_sadrzaj>
    <derivirana_varijabla naziv="DomainObject.Predmet.ProtustrankaIDrugiAdressOIB_1">TRIBUO d.o.o. za poslovanje nekretninama i turizma, OIB 22698859283, Supetar 20, 21222 Poljica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TRIBUO d.o.o. za poslovanje nekretninama i turizma</item>
      <item>FINANCIJSKA AGENCIJA, RC SPLIT</item>
    </izvorni_sadrzaj>
    <derivirana_varijabla naziv="DomainObject.Predmet.SudioniciListNaziv_1">
      <item>TRIBUO d.o.o. za poslovanje nekretninama i turizma</item>
      <item>FINANCIJSKA AGENCIJA, RC SPLIT</item>
    </derivirana_varijabla>
  </DomainObject.Predmet.SudioniciListNaziv>
  <DomainObject.Predmet.SudioniciListAdressOIB>
    <izvorni_sadrzaj>
      <item>TRIBUO d.o.o. za poslovanje nekretninama i turizma, OIB 22698859283, Supetar 20,21222 Poljica</item>
      <item>FINANCIJSKA AGENCIJA, RC SPLIT, OIB 85821130368, Mažuranićevo šetalište 24 b,21000 Split</item>
    </izvorni_sadrzaj>
    <derivirana_varijabla naziv="DomainObject.Predmet.SudioniciListAdressOIB_1">
      <item>TRIBUO d.o.o. za poslovanje nekretninama i turizma, OIB 22698859283, Supetar 20,21222 Poljica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22698859283</item>
      <item>, OIB 85821130368</item>
    </izvorni_sadrzaj>
    <derivirana_varijabla naziv="DomainObject.Predmet.SudioniciListNazivOIB_1">
      <item>, OIB 22698859283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D8E54-BDB9-4A55-8FE3-870CF1121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4272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2016-06-24T08:02:00Z</dcterms:created>
  <dc:creator>wsadmin</dc:creator>
  <cp:lastModifiedBy>Goran Radanović</cp:lastModifiedBy>
  <cp:lastPrinted>2016-06-24T09:51:00Z</cp:lastPrinted>
  <dcterms:modified xmlns:xsi="http://www.w3.org/2001/XMLSchema-instance" xsi:type="dcterms:W3CDTF">2016-06-24T10:02:00Z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