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5f97" w14:paraId="3df5f97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81695B">
        <w:rPr>
          <w:rFonts w:hAnsi="Times New Roman" w:ascii="Times New Roman"/>
        </w:rPr>
        <w:t>4953/</w:t>
      </w:r>
      <w:r w:rsidR="00F0636B">
        <w:rPr>
          <w:rFonts w:hAnsi="Times New Roman" w:ascii="Times New Roman"/>
        </w:rPr>
        <w:t>1</w:t>
      </w:r>
      <w:r w:rsidR="00B969B8">
        <w:rPr>
          <w:rFonts w:hAnsi="Times New Roman" w:ascii="Times New Roman"/>
        </w:rPr>
        <w:t>6</w:t>
      </w:r>
      <w:r w:rsidR="0081695B">
        <w:rPr>
          <w:rFonts w:hAnsi="Times New Roman" w:ascii="Times New Roman"/>
        </w:rPr>
        <w:t>-12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D05A52">
        <w:rPr>
          <w:rFonts w:hAnsi="Times New Roman" w:ascii="Times New Roman"/>
        </w:rPr>
        <w:t xml:space="preserve">stečajnom postupku nad dužnikom </w:t>
      </w:r>
      <w:r w:rsidR="0081695B" w:rsidRPr="0081695B">
        <w:rPr>
          <w:rFonts w:hAnsi="Times New Roman" w:ascii="Times New Roman"/>
        </w:rPr>
        <w:t>Aleksandra Sedmak j.d.o.o., Vrbovec, Konak 12 B, OIB: 80902317049</w:t>
      </w:r>
      <w:r w:rsidR="000C69C7">
        <w:rPr>
          <w:rFonts w:hAnsi="Times New Roman" w:ascii="Times New Roman"/>
        </w:rPr>
        <w:t xml:space="preserve">, </w:t>
      </w:r>
      <w:r w:rsidR="0081695B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81695B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81695B" w:rsidRPr="0081695B">
        <w:rPr>
          <w:rFonts w:hAnsi="Times New Roman" w:ascii="Times New Roman"/>
        </w:rPr>
        <w:t>Aleksandra Sedmak j.d.o.o., Vrbovec, Konak 12 B, OIB: 80902317049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81695B">
        <w:rPr>
          <w:rFonts w:hAnsi="Times New Roman" w:ascii="Times New Roman"/>
        </w:rPr>
        <w:t>4953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81695B">
        <w:rPr>
          <w:rFonts w:hAnsi="Times New Roman" w:ascii="Times New Roman"/>
        </w:rPr>
        <w:t>4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81695B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E220D">
        <w:rPr>
          <w:rFonts w:hAnsi="Times New Roman" w:ascii="Times New Roman"/>
        </w:rPr>
        <w:t>, v.r.</w:t>
      </w:r>
    </w:p>
    <w:p w:rsidRDefault="00AE220D" w:rsidP="00B87AEB" w:rsidR="00AE220D">
      <w:pPr>
        <w:jc w:val="right"/>
        <w:rPr>
          <w:rFonts w:hAnsi="Times New Roman" w:ascii="Times New Roman"/>
        </w:rPr>
      </w:pPr>
    </w:p>
    <w:p w:rsidRDefault="00AE220D" w:rsidP="00B87AEB" w:rsidR="00AE220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E220D" w:rsidP="00B87AEB" w:rsidR="00AE220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E220D" w:rsidP="00B87AEB" w:rsidR="00AE220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AE220D" w:rsidR="007F5D44">
      <w:pPr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20D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81695B">
      <w:rPr>
        <w:rFonts w:hAnsi="Times New Roman" w:ascii="Times New Roman"/>
      </w:rPr>
      <w:t>4953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  <w:r w:rsidR="0081695B">
      <w:rPr>
        <w:rFonts w:hAnsi="Times New Roman" w:ascii="Times New Roman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2DEB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4D35D3"/>
    <w:rsid w:val="005151B2"/>
    <w:rsid w:val="00525DAC"/>
    <w:rsid w:val="005349D1"/>
    <w:rsid w:val="005363C9"/>
    <w:rsid w:val="0054039F"/>
    <w:rsid w:val="00585AFA"/>
    <w:rsid w:val="00665D5F"/>
    <w:rsid w:val="006A451A"/>
    <w:rsid w:val="007035B4"/>
    <w:rsid w:val="00757406"/>
    <w:rsid w:val="0077109B"/>
    <w:rsid w:val="007B5EFC"/>
    <w:rsid w:val="007F5D44"/>
    <w:rsid w:val="00800A42"/>
    <w:rsid w:val="0081695B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AE220D"/>
    <w:rsid w:val="00B0422D"/>
    <w:rsid w:val="00B0574A"/>
    <w:rsid w:val="00B46CF5"/>
    <w:rsid w:val="00B87AEB"/>
    <w:rsid w:val="00B969B8"/>
    <w:rsid w:val="00BC41A7"/>
    <w:rsid w:val="00BC580B"/>
    <w:rsid w:val="00C3624C"/>
    <w:rsid w:val="00CA4F2A"/>
    <w:rsid w:val="00CF7AB9"/>
    <w:rsid w:val="00D05A52"/>
    <w:rsid w:val="00D301E4"/>
    <w:rsid w:val="00D44801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2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2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2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2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2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2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2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2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2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2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4953</izvorni_sadrzaj>
    <derivirana_varijabla naziv="DomainObject.Predmet.Broj_1">4953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St-4953/2016</izvorni_sadrzaj>
    <derivirana_varijabla naziv="DomainObject.Predmet.OznakaBroj_1">St-4953/2016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Aleksandra Sedmak j.d.o.o. za ugostiteljstvo zastupanog po punomoćniku Aleksandra Sedmak</izvorni_sadrzaj>
    <derivirana_varijabla naziv="DomainObject.Predmet.ProtustrankaFormated_1">  Aleksandra Sedmak j.d.o.o. za ugostiteljstvo zastupanog po punomoćniku Aleksandra Sedmak</derivirana_varijabla>
  </DomainObject.Predmet.ProtustrankaFormated>
  <DomainObject.Predmet.ProtustrankaFormatedOIB>
    <izvorni_sadrzaj>  Aleksandra Sedmak j.d.o.o. za ugostiteljstvo, OIB 80902317049 zastupanog po punomoćniku Aleksandra Sedmak</izvorni_sadrzaj>
    <derivirana_varijabla naziv="DomainObject.Predmet.ProtustrankaFormatedOIB_1">  Aleksandra Sedmak j.d.o.o. za ugostiteljstvo, OIB 80902317049 zastupanog po punomoćniku Aleksandra Sedmak</derivirana_varijabla>
  </DomainObject.Predmet.ProtustrankaFormatedOIB>
  <DomainObject.Predmet.ProtustrankaFormatedWithAdress>
    <izvorni_sadrzaj> Aleksandra Sedmak j.d.o.o. za ugostiteljstvo, Konak 12 B, 10340 Vrbovec zastupanog po punomoćniku Aleksandra Sedmak</izvorni_sadrzaj>
    <derivirana_varijabla naziv="DomainObject.Predmet.ProtustrankaFormatedWithAdress_1"> Aleksandra Sedmak j.d.o.o. za ugostiteljstvo, Konak 12 B, 10340 Vrbovec zastupanog po punomoćniku Aleksandra Sedmak</derivirana_varijabla>
  </DomainObject.Predmet.ProtustrankaFormatedWithAdress>
  <DomainObject.Predmet.ProtustrankaFormatedWithAdressOIB>
    <izvorni_sadrzaj> Aleksandra Sedmak j.d.o.o. za ugostiteljstvo, OIB 80902317049, Konak 12 B, 10340 Vrbovec zastupanog po punomoćniku Aleksandra Sedmak</izvorni_sadrzaj>
    <derivirana_varijabla naziv="DomainObject.Predmet.ProtustrankaFormatedWithAdressOIB_1"> Aleksandra Sedmak j.d.o.o. za ugostiteljstvo, OIB 80902317049, Konak 12 B, 10340 Vrbovec zastupanog po punomoćniku Aleksandra Sedmak</derivirana_varijabla>
  </DomainObject.Predmet.ProtustrankaFormatedWithAdressOIB>
  <DomainObject.Predmet.ProtustrankaWithAdress>
    <izvorni_sadrzaj>Aleksandra Sedmak j.d.o.o. za ugostiteljstvo Konak 12 B, 10340 Vrbovec</izvorni_sadrzaj>
    <derivirana_varijabla naziv="DomainObject.Predmet.ProtustrankaWithAdress_1">Aleksandra Sedmak j.d.o.o. za ugostiteljstvo Konak 12 B, 10340 Vrbovec</derivirana_varijabla>
  </DomainObject.Predmet.ProtustrankaWithAdress>
  <DomainObject.Predmet.ProtustrankaWithAdressOIB>
    <izvorni_sadrzaj>Aleksandra Sedmak j.d.o.o. za ugostiteljstvo, OIB 80902317049, Konak 12 B, 10340 Vrbovec</izvorni_sadrzaj>
    <derivirana_varijabla naziv="DomainObject.Predmet.ProtustrankaWithAdressOIB_1">Aleksandra Sedmak j.d.o.o. za ugostiteljstvo, OIB 80902317049, Konak 12 B, 10340 Vrbovec</derivirana_varijabla>
  </DomainObject.Predmet.ProtustrankaWithAdressOIB>
  <DomainObject.Predmet.ProtustrankaNazivFormated>
    <izvorni_sadrzaj>Aleksandra Sedmak j.d.o.o. za ugostiteljstvo</izvorni_sadrzaj>
    <derivirana_varijabla naziv="DomainObject.Predmet.ProtustrankaNazivFormated_1">Aleksandra Sedmak j.d.o.o. za ugostiteljstvo</derivirana_varijabla>
  </DomainObject.Predmet.ProtustrankaNazivFormated>
  <DomainObject.Predmet.ProtustrankaNazivFormatedOIB>
    <izvorni_sadrzaj>Aleksandra Sedmak j.d.o.o. za ugostiteljstvo, OIB 80902317049</izvorni_sadrzaj>
    <derivirana_varijabla naziv="DomainObject.Predmet.ProtustrankaNazivFormatedOIB_1">Aleksandra Sedmak j.d.o.o. za ugostiteljstvo, OIB 80902317049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Aleksandra Sedmak j.d.o.o. za ugostiteljstvo zastupanog po punomoćniku Aleksandra Sedmak</item>
    </izvorni_sadrzaj>
    <derivirana_varijabla naziv="DomainObject.Predmet.ProtuStrankaListFormated_1">
      <item>Aleksandra Sedmak j.d.o.o. za ugostiteljstvo zastupanog po punomoćniku Aleksandra Sedmak</item>
    </derivirana_varijabla>
  </DomainObject.Predmet.ProtuStrankaListFormated>
  <DomainObject.Predmet.ProtuStrankaListFormatedOIB>
    <izvorni_sadrzaj>
      <item>Aleksandra Sedmak j.d.o.o. za ugostiteljstvo, OIB 80902317049 zastupanog po punomoćniku Aleksandra Sedmak</item>
    </izvorni_sadrzaj>
    <derivirana_varijabla naziv="DomainObject.Predmet.ProtuStrankaListFormatedOIB_1">
      <item>Aleksandra Sedmak j.d.o.o. za ugostiteljstvo, OIB 80902317049 zastupanog po punomoćniku Aleksandra Sedmak</item>
    </derivirana_varijabla>
  </DomainObject.Predmet.ProtuStrankaListFormatedOIB>
  <DomainObject.Predmet.ProtuStrankaListFormatedWithAdress>
    <izvorni_sadrzaj>
      <item>Aleksandra Sedmak j.d.o.o. za ugostiteljstvo, Konak 12 B, 10340 Vrbovec zastupanog po punomoćniku Aleksandra Sedmak</item>
    </izvorni_sadrzaj>
    <derivirana_varijabla naziv="DomainObject.Predmet.ProtuStrankaListFormatedWithAdress_1">
      <item>Aleksandra Sedmak j.d.o.o. za ugostiteljstvo, Konak 12 B, 10340 Vrbovec zastupanog po punomoćniku Aleksandra Sedmak</item>
    </derivirana_varijabla>
  </DomainObject.Predmet.ProtuStrankaListFormatedWithAdress>
  <DomainObject.Predmet.ProtuStrankaListFormatedWithAdressOIB>
    <izvorni_sadrzaj>
      <item>Aleksandra Sedmak j.d.o.o. za ugostiteljstvo, OIB 80902317049, Konak 12 B, 10340 Vrbovec zastupanog po punomoćniku Aleksandra Sedmak</item>
    </izvorni_sadrzaj>
    <derivirana_varijabla naziv="DomainObject.Predmet.ProtuStrankaListFormatedWithAdressOIB_1">
      <item>Aleksandra Sedmak j.d.o.o. za ugostiteljstvo, OIB 80902317049, Konak 12 B, 10340 Vrbovec zastupanog po punomoćniku Aleksandra Sedmak</item>
    </derivirana_varijabla>
  </DomainObject.Predmet.ProtuStrankaListFormatedWithAdressOIB>
  <DomainObject.Predmet.ProtuStrankaListNazivFormated>
    <izvorni_sadrzaj>
      <item>Aleksandra Sedmak j.d.o.o. za ugostiteljstvo</item>
    </izvorni_sadrzaj>
    <derivirana_varijabla naziv="DomainObject.Predmet.ProtuStrankaListNazivFormated_1">
      <item>Aleksandra Sedmak j.d.o.o. za ugostiteljstvo</item>
    </derivirana_varijabla>
  </DomainObject.Predmet.ProtuStrankaListNazivFormated>
  <DomainObject.Predmet.ProtuStrankaListNazivFormatedOIB>
    <izvorni_sadrzaj>
      <item>Aleksandra Sedmak j.d.o.o. za ugostiteljstvo, OIB 80902317049</item>
    </izvorni_sadrzaj>
    <derivirana_varijabla naziv="DomainObject.Predmet.ProtuStrankaListNazivFormatedOIB_1">
      <item>Aleksandra Sedmak j.d.o.o. za ugostiteljstvo, OIB 80902317049</item>
    </derivirana_varijabla>
  </DomainObject.Predmet.ProtuStrankaListNazivFormatedOIB>
  <DomainObject.Predmet.OstaliListFormated>
    <izvorni_sadrzaj>
      <item>Aleksandra Sedmak punomoćnik sudionika u postupku Aleksandra Sedmak j.d.o.o. za ugostiteljstvo</item>
    </izvorni_sadrzaj>
    <derivirana_varijabla naziv="DomainObject.Predmet.OstaliListFormated_1">
      <item>Aleksandra Sedmak punomoćnik sudionika u postupku Aleksandra Sedmak j.d.o.o. za ugostiteljstvo</item>
    </derivirana_varijabla>
  </DomainObject.Predmet.OstaliListFormated>
  <DomainObject.Predmet.OstaliListFormatedOIB>
    <izvorni_sadrzaj>
      <item>Aleksandra Sedmak, OIB 26450980176 punomoćnik sudionika u postupku Aleksandra Sedmak j.d.o.o. za ugostiteljstvo</item>
    </izvorni_sadrzaj>
    <derivirana_varijabla naziv="DomainObject.Predmet.OstaliListFormatedOIB_1">
      <item>Aleksandra Sedmak, OIB 26450980176 punomoćnik sudionika u postupku Aleksandra Sedmak j.d.o.o. za ugostiteljstvo</item>
    </derivirana_varijabla>
  </DomainObject.Predmet.OstaliListFormatedOIB>
  <DomainObject.Predmet.OstaliListFormatedWithAdress>
    <izvorni_sadrzaj>
      <item>Aleksandra Sedmak, Luka 84, 10340 Luka punomoćnik sudionika u postupku Aleksandra Sedmak j.d.o.o. za ugostiteljstvo</item>
    </izvorni_sadrzaj>
    <derivirana_varijabla naziv="DomainObject.Predmet.OstaliListFormatedWithAdress_1">
      <item>Aleksandra Sedmak, Luka 84, 10340 Luka punomoćnik sudionika u postupku Aleksandra Sedmak j.d.o.o. za ugostiteljstvo</item>
    </derivirana_varijabla>
  </DomainObject.Predmet.OstaliListFormatedWithAdress>
  <DomainObject.Predmet.OstaliListFormatedWithAdressOIB>
    <izvorni_sadrzaj>
      <item>Aleksandra Sedmak, OIB 26450980176, Luka 84, 10340 Luka punomoćnik sudionika u postupku Aleksandra Sedmak j.d.o.o. za ugostiteljstvo</item>
    </izvorni_sadrzaj>
    <derivirana_varijabla naziv="DomainObject.Predmet.OstaliListFormatedWithAdressOIB_1">
      <item>Aleksandra Sedmak, OIB 26450980176, Luka 84, 10340 Luka punomoćnik sudionika u postupku Aleksandra Sedmak j.d.o.o. za ugostiteljstvo</item>
    </derivirana_varijabla>
  </DomainObject.Predmet.OstaliListFormatedWithAdressOIB>
  <DomainObject.Predmet.OstaliListNazivFormated>
    <izvorni_sadrzaj>
      <item>Aleksandra Sedmak</item>
    </izvorni_sadrzaj>
    <derivirana_varijabla naziv="DomainObject.Predmet.OstaliListNazivFormated_1">
      <item>Aleksandra Sedmak</item>
    </derivirana_varijabla>
  </DomainObject.Predmet.OstaliListNazivFormated>
  <DomainObject.Predmet.OstaliListNazivFormatedOIB>
    <izvorni_sadrzaj>
      <item>Aleksandra Sedmak, OIB 26450980176</item>
    </izvorni_sadrzaj>
    <derivirana_varijabla naziv="DomainObject.Predmet.OstaliListNazivFormatedOIB_1">
      <item>Aleksandra Sedmak, OIB 26450980176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Aleksandra Sedmak j.d.o.o. za ugostiteljstvo</izvorni_sadrzaj>
    <derivirana_varijabla naziv="DomainObject.Predmet.ProtustrankaIDrugi_1">Aleksandra Sedmak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Aleksandra Sedmak j.d.o.o. za ugostiteljstvo, OIB 80902317049, Konak 12 B, 10340 Vrbovec</izvorni_sadrzaj>
    <derivirana_varijabla naziv="DomainObject.Predmet.ProtustrankaIDrugiAdressOIB_1">Aleksandra Sedmak j.d.o.o. za ugostiteljstvo, OIB 80902317049, Konak 12 B,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Aleksandra Sedmak j.d.o.o. za ugostiteljstvo</item>
      <item>Aleksandra Sedmak</item>
    </izvorni_sadrzaj>
    <derivirana_varijabla naziv="DomainObject.Predmet.SudioniciListNaziv_1">
      <item>FINA Regionalni centar Zagreb</item>
      <item>Aleksandra Sedmak j.d.o.o. za ugostiteljstvo</item>
      <item>Aleksandra Sedmak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Aleksandra Sedmak j.d.o.o. za ugostiteljstvo, OIB 80902317049, Konak 12 B,10340 Vrbovec</item>
      <item>Aleksandra Sedmak, OIB 26450980176, Luka 84,10340 Luka</item>
    </izvorni_sadrzaj>
    <derivirana_varijabla naziv="DomainObject.Predmet.SudioniciListAdressOIB_1">
      <item>FINA Regionalni centar Zagreb, OIB 85821130368, Trg svibanjskih žrtava 1995. br. 1,10000 Zagreb</item>
      <item>Aleksandra Sedmak j.d.o.o. za ugostiteljstvo, OIB 80902317049, Konak 12 B,10340 Vrbovec</item>
      <item>Aleksandra Sedmak, OIB 26450980176, Luka 84,10340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80902317049</item>
      <item>, OIB 26450980176</item>
    </izvorni_sadrzaj>
    <derivirana_varijabla naziv="DomainObject.Predmet.SudioniciListNazivOIB_1">
      <item>, OIB 85821130368</item>
      <item>, OIB 80902317049</item>
      <item>, OIB 26450980176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503DD6-AB2C-4EE3-BCA1-162D5B26B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1770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2017-04-04T08:51:00Z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2017-04-04T11:17:00Z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