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431a" w14:paraId="3a2431a" w:rsidRDefault="000815D0" w:rsidP="00F574DF" w:rsidR="00C22493" w:rsidRPr="000124A9">
      <w:pPr>
        <w15:collapsed w:val="false"/>
        <w:rPr>
          <w:b/>
        </w:rPr>
      </w:pPr>
      <w:bookmarkStart w:name="_GoBack" w:id="0"/>
      <w:bookmarkEnd w:id="0"/>
      <w:r w:rsidRPr="000124A9">
        <w:rPr>
          <w:b/>
          <w:noProof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4DF" w:rsidP="00F574DF" w:rsidR="00F574DF" w:rsidRPr="000124A9">
      <w:pPr>
        <w:rPr>
          <w:b/>
        </w:rPr>
      </w:pPr>
      <w:r w:rsidRPr="000124A9">
        <w:rPr>
          <w:b/>
        </w:rPr>
        <w:t>REPUBLIKA HRVATSKA</w:t>
      </w:r>
    </w:p>
    <w:p w:rsidRDefault="00F574DF" w:rsidP="00F574DF" w:rsidR="00F574DF" w:rsidRPr="000124A9">
      <w:pPr>
        <w:rPr>
          <w:b/>
        </w:rPr>
      </w:pPr>
      <w:r w:rsidRPr="000124A9">
        <w:rPr>
          <w:b/>
        </w:rPr>
        <w:t xml:space="preserve">TRGOVAČKI SUD U ZAGREBU                                                         </w:t>
      </w:r>
    </w:p>
    <w:p w:rsidRDefault="00F574DF" w:rsidP="00F574DF" w:rsidR="00F574DF" w:rsidRPr="000124A9">
      <w:r w:rsidRPr="000124A9">
        <w:rPr>
          <w:b/>
        </w:rPr>
        <w:t>Za</w:t>
      </w:r>
      <w:r w:rsidR="00E27929">
        <w:rPr>
          <w:b/>
        </w:rPr>
        <w:t xml:space="preserve">greb, </w:t>
      </w:r>
      <w:proofErr w:type="spellStart"/>
      <w:r w:rsidR="00E27929">
        <w:rPr>
          <w:b/>
        </w:rPr>
        <w:t>Amruševa</w:t>
      </w:r>
      <w:proofErr w:type="spellEnd"/>
      <w:r w:rsidR="00E27929">
        <w:rPr>
          <w:b/>
        </w:rPr>
        <w:t xml:space="preserve"> 2/II </w:t>
      </w:r>
      <w:r w:rsidR="00E27929">
        <w:rPr>
          <w:b/>
        </w:rPr>
        <w:tab/>
      </w:r>
      <w:r w:rsidR="00E27929">
        <w:rPr>
          <w:b/>
        </w:rPr>
        <w:tab/>
      </w:r>
      <w:r w:rsidR="00E27929">
        <w:rPr>
          <w:b/>
        </w:rPr>
        <w:tab/>
      </w:r>
      <w:r w:rsidR="00E27929">
        <w:rPr>
          <w:b/>
        </w:rPr>
        <w:tab/>
      </w:r>
      <w:r w:rsidR="00E27929">
        <w:rPr>
          <w:b/>
        </w:rPr>
        <w:tab/>
      </w:r>
      <w:r w:rsidR="00E27929">
        <w:rPr>
          <w:b/>
        </w:rPr>
        <w:tab/>
      </w:r>
      <w:r w:rsidR="00E27929">
        <w:rPr>
          <w:b/>
        </w:rPr>
        <w:tab/>
        <w:t xml:space="preserve">   1</w:t>
      </w:r>
      <w:r w:rsidRPr="000124A9">
        <w:rPr>
          <w:b/>
        </w:rPr>
        <w:t xml:space="preserve"> St-</w:t>
      </w:r>
      <w:r w:rsidR="006B0A03" w:rsidRPr="000124A9">
        <w:rPr>
          <w:b/>
        </w:rPr>
        <w:t>63</w:t>
      </w:r>
      <w:r w:rsidRPr="000124A9">
        <w:rPr>
          <w:b/>
        </w:rPr>
        <w:t>8/201</w:t>
      </w:r>
      <w:r w:rsidR="006B0A03" w:rsidRPr="000124A9">
        <w:rPr>
          <w:b/>
        </w:rPr>
        <w:t>5</w:t>
      </w:r>
    </w:p>
    <w:p w:rsidRDefault="00F574DF" w:rsidP="00F574DF" w:rsidR="00F574DF" w:rsidRPr="000124A9">
      <w:pPr>
        <w:rPr>
          <w:b/>
        </w:rPr>
      </w:pPr>
    </w:p>
    <w:p w:rsidRDefault="000124A9" w:rsidP="00F574DF" w:rsidR="000124A9">
      <w:pPr>
        <w:jc w:val="center"/>
        <w:rPr>
          <w:b/>
        </w:rPr>
      </w:pPr>
      <w:r>
        <w:rPr>
          <w:b/>
        </w:rPr>
        <w:t xml:space="preserve">R E P U B L I K A   H R V A T S K A </w:t>
      </w:r>
    </w:p>
    <w:p w:rsidRDefault="00F574DF" w:rsidP="00F574DF" w:rsidR="00F574DF" w:rsidRPr="000124A9">
      <w:pPr>
        <w:jc w:val="center"/>
        <w:rPr>
          <w:b/>
        </w:rPr>
      </w:pPr>
      <w:r w:rsidRPr="000124A9">
        <w:rPr>
          <w:b/>
        </w:rPr>
        <w:t>R J E Š E NJ E</w:t>
      </w:r>
    </w:p>
    <w:p w:rsidRDefault="00F574DF" w:rsidP="00F574DF" w:rsidR="00F574DF" w:rsidRPr="000124A9">
      <w:pPr>
        <w:jc w:val="center"/>
        <w:rPr>
          <w:b/>
        </w:rPr>
      </w:pPr>
    </w:p>
    <w:p w:rsidRDefault="00F574DF" w:rsidP="00EF4B7F" w:rsidR="003A512B" w:rsidRPr="000124A9">
      <w:pPr>
        <w:jc w:val="both"/>
      </w:pPr>
      <w:r w:rsidRPr="000124A9">
        <w:t>TRGOVAČKI SUD U ZAGREB</w:t>
      </w:r>
      <w:r w:rsidR="00C8454E" w:rsidRPr="000124A9">
        <w:t>U po stečajnom sucu Nini Radiću</w:t>
      </w:r>
      <w:r w:rsidRPr="000124A9">
        <w:t>, u stečajnom postupku nad</w:t>
      </w:r>
      <w:r w:rsidR="006B0A03" w:rsidRPr="000124A9">
        <w:t xml:space="preserve"> EUROCABLE d.o.o. u stečaju Zagreb, Ilica 1 A, OIB: 32181224307</w:t>
      </w:r>
      <w:r w:rsidR="00613620" w:rsidRPr="000124A9">
        <w:t xml:space="preserve">, </w:t>
      </w:r>
      <w:r w:rsidR="00B332E1" w:rsidRPr="000124A9">
        <w:t>2</w:t>
      </w:r>
      <w:r w:rsidR="00043AC9">
        <w:t>9</w:t>
      </w:r>
      <w:r w:rsidR="00613620" w:rsidRPr="000124A9">
        <w:t>.</w:t>
      </w:r>
      <w:r w:rsidRPr="000124A9">
        <w:t xml:space="preserve"> </w:t>
      </w:r>
      <w:r w:rsidR="006B0A03" w:rsidRPr="000124A9">
        <w:t>siječnja 2018</w:t>
      </w:r>
      <w:r w:rsidRPr="000124A9">
        <w:t>. godine</w:t>
      </w:r>
      <w:r w:rsidR="00A9074F" w:rsidRPr="000124A9">
        <w:t>,</w:t>
      </w:r>
    </w:p>
    <w:p w:rsidRDefault="000E7C9B" w:rsidP="00C52E4E" w:rsidR="003A512B" w:rsidRPr="000124A9">
      <w:pPr>
        <w:jc w:val="center"/>
        <w:rPr>
          <w:b/>
        </w:rPr>
      </w:pPr>
      <w:r w:rsidRPr="000124A9">
        <w:rPr>
          <w:b/>
        </w:rPr>
        <w:t xml:space="preserve">r   </w:t>
      </w:r>
      <w:r w:rsidR="003A512B" w:rsidRPr="000124A9">
        <w:rPr>
          <w:b/>
        </w:rPr>
        <w:t>i</w:t>
      </w:r>
      <w:r w:rsidRPr="000124A9">
        <w:rPr>
          <w:b/>
        </w:rPr>
        <w:t xml:space="preserve">   </w:t>
      </w:r>
      <w:r w:rsidR="003A512B" w:rsidRPr="000124A9">
        <w:rPr>
          <w:b/>
        </w:rPr>
        <w:t>j</w:t>
      </w:r>
      <w:r w:rsidRPr="000124A9">
        <w:rPr>
          <w:b/>
        </w:rPr>
        <w:t xml:space="preserve">   </w:t>
      </w:r>
      <w:r w:rsidR="003A512B" w:rsidRPr="000124A9">
        <w:rPr>
          <w:b/>
        </w:rPr>
        <w:t>e</w:t>
      </w:r>
      <w:r w:rsidRPr="000124A9">
        <w:rPr>
          <w:b/>
        </w:rPr>
        <w:t xml:space="preserve">   </w:t>
      </w:r>
      <w:r w:rsidR="003A512B" w:rsidRPr="000124A9">
        <w:rPr>
          <w:b/>
        </w:rPr>
        <w:t>š</w:t>
      </w:r>
      <w:r w:rsidRPr="000124A9">
        <w:rPr>
          <w:b/>
        </w:rPr>
        <w:t xml:space="preserve">   </w:t>
      </w:r>
      <w:r w:rsidR="003A512B" w:rsidRPr="000124A9">
        <w:rPr>
          <w:b/>
        </w:rPr>
        <w:t>i</w:t>
      </w:r>
      <w:r w:rsidRPr="000124A9">
        <w:rPr>
          <w:b/>
        </w:rPr>
        <w:t xml:space="preserve">   </w:t>
      </w:r>
      <w:r w:rsidR="003A512B" w:rsidRPr="000124A9">
        <w:rPr>
          <w:b/>
        </w:rPr>
        <w:t>o</w:t>
      </w:r>
      <w:r w:rsidR="006B0124" w:rsidRPr="000124A9">
        <w:rPr>
          <w:b/>
        </w:rPr>
        <w:t xml:space="preserve">  </w:t>
      </w:r>
      <w:r w:rsidRPr="000124A9">
        <w:rPr>
          <w:b/>
        </w:rPr>
        <w:t xml:space="preserve">   </w:t>
      </w:r>
      <w:r w:rsidR="003A512B" w:rsidRPr="000124A9">
        <w:rPr>
          <w:b/>
        </w:rPr>
        <w:t xml:space="preserve"> j</w:t>
      </w:r>
      <w:r w:rsidRPr="000124A9">
        <w:rPr>
          <w:b/>
        </w:rPr>
        <w:t xml:space="preserve">  </w:t>
      </w:r>
      <w:r w:rsidR="003A512B" w:rsidRPr="000124A9">
        <w:rPr>
          <w:b/>
        </w:rPr>
        <w:t>e</w:t>
      </w:r>
    </w:p>
    <w:p w:rsidRDefault="00C52E4E" w:rsidP="00C52E4E" w:rsidR="00C52E4E" w:rsidRPr="000124A9">
      <w:pPr>
        <w:jc w:val="center"/>
        <w:rPr>
          <w:b/>
        </w:rPr>
      </w:pPr>
    </w:p>
    <w:p w:rsidRDefault="00294F64" w:rsidP="009907CE" w:rsidR="00A71567" w:rsidRPr="000124A9">
      <w:pPr>
        <w:jc w:val="both"/>
      </w:pPr>
      <w:r w:rsidRPr="000124A9">
        <w:t xml:space="preserve">I </w:t>
      </w:r>
      <w:r w:rsidR="00BF143D" w:rsidRPr="000124A9">
        <w:tab/>
        <w:t xml:space="preserve">Utvrđuje se </w:t>
      </w:r>
      <w:r w:rsidR="00A71567" w:rsidRPr="000124A9">
        <w:t xml:space="preserve">prijenos prava iz Rješenja o utvrđenim tražbinama od </w:t>
      </w:r>
      <w:r w:rsidR="00043AC9">
        <w:t>26. siječnja 2018</w:t>
      </w:r>
      <w:r w:rsidR="00A71567" w:rsidRPr="000124A9">
        <w:t>. stečajnih vjerovnika II višeg isplatnog reda, i to:</w:t>
      </w:r>
    </w:p>
    <w:p w:rsidRDefault="000104C8" w:rsidP="009907CE" w:rsidR="00BF143D" w:rsidRPr="00B265FE">
      <w:pPr>
        <w:pStyle w:val="Odlomakpopisa"/>
        <w:numPr>
          <w:ilvl w:val="0"/>
          <w:numId w:val="7"/>
        </w:numPr>
        <w:jc w:val="both"/>
      </w:pPr>
      <w:r w:rsidRPr="000124A9">
        <w:t>p</w:t>
      </w:r>
      <w:r w:rsidR="00A71567" w:rsidRPr="000124A9">
        <w:t xml:space="preserve">rijenos prava sa vjerovnika </w:t>
      </w:r>
      <w:r w:rsidRPr="000124A9">
        <w:t>II višeg isplatnog reda</w:t>
      </w:r>
      <w:r w:rsidRPr="000124A9">
        <w:rPr>
          <w:lang w:eastAsia="en-US"/>
        </w:rPr>
        <w:t xml:space="preserve"> RAIFFEISENBANK AUSTRIA d.d.  Zagreb, Petrinjska 59, OIB:53056966535, </w:t>
      </w:r>
      <w:r w:rsidR="00D26798" w:rsidRPr="000124A9">
        <w:rPr>
          <w:lang w:eastAsia="en-US"/>
        </w:rPr>
        <w:t xml:space="preserve">kojem je priznata tražbina </w:t>
      </w:r>
      <w:r w:rsidRPr="000124A9">
        <w:rPr>
          <w:lang w:eastAsia="en-US"/>
        </w:rPr>
        <w:t>u iznosu od 120.008.460,52 kn</w:t>
      </w:r>
      <w:r w:rsidR="00D26798" w:rsidRPr="000124A9">
        <w:rPr>
          <w:lang w:eastAsia="en-US"/>
        </w:rPr>
        <w:t>,</w:t>
      </w:r>
      <w:r w:rsidRPr="000124A9">
        <w:rPr>
          <w:lang w:eastAsia="en-US"/>
        </w:rPr>
        <w:t xml:space="preserve"> na vjerovnika </w:t>
      </w:r>
      <w:proofErr w:type="spellStart"/>
      <w:r w:rsidR="00B265FE" w:rsidRPr="00B265FE">
        <w:t>Mainhart</w:t>
      </w:r>
      <w:proofErr w:type="spellEnd"/>
      <w:r w:rsidR="00B265FE" w:rsidRPr="00B265FE">
        <w:t xml:space="preserve"> Kabel </w:t>
      </w:r>
      <w:proofErr w:type="spellStart"/>
      <w:r w:rsidR="00B265FE" w:rsidRPr="00B265FE">
        <w:t>Österreich</w:t>
      </w:r>
      <w:proofErr w:type="spellEnd"/>
      <w:r w:rsidR="00B265FE" w:rsidRPr="00B265FE">
        <w:t xml:space="preserve"> </w:t>
      </w:r>
      <w:proofErr w:type="spellStart"/>
      <w:r w:rsidR="00B265FE" w:rsidRPr="00B265FE">
        <w:t>GmbH</w:t>
      </w:r>
      <w:proofErr w:type="spellEnd"/>
      <w:r w:rsidR="00B265FE" w:rsidRPr="00B265FE">
        <w:t xml:space="preserve">, </w:t>
      </w:r>
      <w:proofErr w:type="spellStart"/>
      <w:r w:rsidR="00B265FE" w:rsidRPr="00B265FE">
        <w:t>RegNr</w:t>
      </w:r>
      <w:proofErr w:type="spellEnd"/>
      <w:r w:rsidR="00B265FE" w:rsidRPr="00B265FE">
        <w:t xml:space="preserve">. 299994 v, Austrija, St. </w:t>
      </w:r>
      <w:proofErr w:type="spellStart"/>
      <w:r w:rsidR="00B265FE" w:rsidRPr="00B265FE">
        <w:t>Florian</w:t>
      </w:r>
      <w:proofErr w:type="spellEnd"/>
      <w:r w:rsidR="00B265FE" w:rsidRPr="00B265FE">
        <w:t xml:space="preserve"> </w:t>
      </w:r>
      <w:proofErr w:type="spellStart"/>
      <w:r w:rsidR="00B265FE" w:rsidRPr="00B265FE">
        <w:t>bei</w:t>
      </w:r>
      <w:proofErr w:type="spellEnd"/>
      <w:r w:rsidR="00B265FE" w:rsidRPr="00B265FE">
        <w:t xml:space="preserve"> </w:t>
      </w:r>
      <w:proofErr w:type="spellStart"/>
      <w:r w:rsidR="00B265FE" w:rsidRPr="00B265FE">
        <w:t>Linz</w:t>
      </w:r>
      <w:proofErr w:type="spellEnd"/>
      <w:r w:rsidR="00B265FE" w:rsidRPr="00B265FE">
        <w:t xml:space="preserve">, </w:t>
      </w:r>
      <w:proofErr w:type="spellStart"/>
      <w:r w:rsidR="00B265FE" w:rsidRPr="00B265FE">
        <w:t>Westbahnstrasse</w:t>
      </w:r>
      <w:proofErr w:type="spellEnd"/>
      <w:r w:rsidR="00B265FE" w:rsidRPr="00B265FE">
        <w:t xml:space="preserve"> 6, OIB:46345940242</w:t>
      </w:r>
      <w:r w:rsidRPr="00B265FE">
        <w:t>,</w:t>
      </w:r>
    </w:p>
    <w:p w:rsidRDefault="000104C8" w:rsidP="009907CE" w:rsidR="000104C8" w:rsidRPr="000124A9">
      <w:pPr>
        <w:pStyle w:val="Odlomakpopisa"/>
        <w:numPr>
          <w:ilvl w:val="0"/>
          <w:numId w:val="7"/>
        </w:numPr>
        <w:jc w:val="both"/>
      </w:pPr>
      <w:r w:rsidRPr="000124A9">
        <w:t xml:space="preserve">prijenos prava sa vjerovnika II višeg isplatnog reda </w:t>
      </w:r>
      <w:r w:rsidRPr="000124A9">
        <w:rPr>
          <w:lang w:eastAsia="en-US"/>
        </w:rPr>
        <w:t xml:space="preserve">PRIVREDNA BANKA d.d. Zagreb, Radnička cesta 50, OIB:02535697732, </w:t>
      </w:r>
      <w:r w:rsidR="00D26798" w:rsidRPr="000124A9">
        <w:rPr>
          <w:lang w:eastAsia="en-US"/>
        </w:rPr>
        <w:t xml:space="preserve">kojem je priznata tražbina </w:t>
      </w:r>
      <w:r w:rsidRPr="000124A9">
        <w:rPr>
          <w:lang w:eastAsia="en-US"/>
        </w:rPr>
        <w:t xml:space="preserve">u iznosu od 47.354.263,83 kn, na vjerovnika </w:t>
      </w:r>
      <w:proofErr w:type="spellStart"/>
      <w:r w:rsidR="00B265FE" w:rsidRPr="006E3111">
        <w:t>Mainhart</w:t>
      </w:r>
      <w:proofErr w:type="spellEnd"/>
      <w:r w:rsidR="00B265FE" w:rsidRPr="006E3111">
        <w:t xml:space="preserve"> Kabel </w:t>
      </w:r>
      <w:proofErr w:type="spellStart"/>
      <w:r w:rsidR="00B265FE" w:rsidRPr="006E3111">
        <w:t>Österreich</w:t>
      </w:r>
      <w:proofErr w:type="spellEnd"/>
      <w:r w:rsidR="00B265FE" w:rsidRPr="006E3111">
        <w:t xml:space="preserve"> </w:t>
      </w:r>
      <w:proofErr w:type="spellStart"/>
      <w:r w:rsidR="00B265FE" w:rsidRPr="006E3111">
        <w:t>GmbH</w:t>
      </w:r>
      <w:proofErr w:type="spellEnd"/>
      <w:r w:rsidR="00B265FE" w:rsidRPr="006E3111">
        <w:t xml:space="preserve">, </w:t>
      </w:r>
      <w:proofErr w:type="spellStart"/>
      <w:r w:rsidR="00B265FE" w:rsidRPr="006E3111">
        <w:t>RegNr</w:t>
      </w:r>
      <w:proofErr w:type="spellEnd"/>
      <w:r w:rsidR="00B265FE" w:rsidRPr="006E3111">
        <w:t xml:space="preserve">. 299994 v, Austrija, St. </w:t>
      </w:r>
      <w:proofErr w:type="spellStart"/>
      <w:r w:rsidR="00B265FE" w:rsidRPr="006E3111">
        <w:t>Florian</w:t>
      </w:r>
      <w:proofErr w:type="spellEnd"/>
      <w:r w:rsidR="00B265FE" w:rsidRPr="006E3111">
        <w:t xml:space="preserve"> </w:t>
      </w:r>
      <w:proofErr w:type="spellStart"/>
      <w:r w:rsidR="00B265FE" w:rsidRPr="006E3111">
        <w:t>bei</w:t>
      </w:r>
      <w:proofErr w:type="spellEnd"/>
      <w:r w:rsidR="00B265FE" w:rsidRPr="006E3111">
        <w:t xml:space="preserve"> </w:t>
      </w:r>
      <w:proofErr w:type="spellStart"/>
      <w:r w:rsidR="00B265FE" w:rsidRPr="006E3111">
        <w:t>Linz</w:t>
      </w:r>
      <w:proofErr w:type="spellEnd"/>
      <w:r w:rsidR="00B265FE" w:rsidRPr="006E3111">
        <w:t xml:space="preserve">, </w:t>
      </w:r>
      <w:proofErr w:type="spellStart"/>
      <w:r w:rsidR="00B265FE" w:rsidRPr="006E3111">
        <w:t>Westbahnstrasse</w:t>
      </w:r>
      <w:proofErr w:type="spellEnd"/>
      <w:r w:rsidR="00B265FE" w:rsidRPr="006E3111">
        <w:t xml:space="preserve"> 6, OIB:46345940242</w:t>
      </w:r>
      <w:r w:rsidR="00D26798" w:rsidRPr="000124A9">
        <w:t>.</w:t>
      </w:r>
    </w:p>
    <w:p w:rsidRDefault="00B332E1" w:rsidP="00EF4B7F" w:rsidR="00B332E1" w:rsidRPr="000124A9">
      <w:pPr>
        <w:jc w:val="center"/>
        <w:rPr>
          <w:b/>
        </w:rPr>
      </w:pPr>
    </w:p>
    <w:p w:rsidRDefault="001001D0" w:rsidP="001001D0" w:rsidR="00FD31D3" w:rsidRPr="000124A9">
      <w:pPr>
        <w:ind w:left="360"/>
        <w:jc w:val="center"/>
      </w:pPr>
      <w:r w:rsidRPr="000124A9">
        <w:t xml:space="preserve">O  </w:t>
      </w:r>
      <w:r w:rsidR="00FD31D3" w:rsidRPr="000124A9">
        <w:t>b</w:t>
      </w:r>
      <w:r w:rsidR="000E7C9B" w:rsidRPr="000124A9">
        <w:t xml:space="preserve">  </w:t>
      </w:r>
      <w:r w:rsidR="00FD31D3" w:rsidRPr="000124A9">
        <w:t>r</w:t>
      </w:r>
      <w:r w:rsidR="000E7C9B" w:rsidRPr="000124A9">
        <w:t xml:space="preserve">  </w:t>
      </w:r>
      <w:r w:rsidR="00FD31D3" w:rsidRPr="000124A9">
        <w:t>a</w:t>
      </w:r>
      <w:r w:rsidR="000E7C9B" w:rsidRPr="000124A9">
        <w:t xml:space="preserve">  </w:t>
      </w:r>
      <w:r w:rsidR="00FD31D3" w:rsidRPr="000124A9">
        <w:t>z</w:t>
      </w:r>
      <w:r w:rsidR="000E7C9B" w:rsidRPr="000124A9">
        <w:t xml:space="preserve">  </w:t>
      </w:r>
      <w:r w:rsidR="00FD31D3" w:rsidRPr="000124A9">
        <w:t>l</w:t>
      </w:r>
      <w:r w:rsidR="000E7C9B" w:rsidRPr="000124A9">
        <w:t xml:space="preserve">  </w:t>
      </w:r>
      <w:r w:rsidR="00FD31D3" w:rsidRPr="000124A9">
        <w:t>o</w:t>
      </w:r>
      <w:r w:rsidR="000E7C9B" w:rsidRPr="000124A9">
        <w:t xml:space="preserve">  </w:t>
      </w:r>
      <w:r w:rsidR="00FD31D3" w:rsidRPr="000124A9">
        <w:t>ž</w:t>
      </w:r>
      <w:r w:rsidR="000E7C9B" w:rsidRPr="000124A9">
        <w:t xml:space="preserve">  </w:t>
      </w:r>
      <w:r w:rsidR="00FD31D3" w:rsidRPr="000124A9">
        <w:t>e</w:t>
      </w:r>
      <w:r w:rsidR="000E7C9B" w:rsidRPr="000124A9">
        <w:t xml:space="preserve">  </w:t>
      </w:r>
      <w:r w:rsidR="00FD31D3" w:rsidRPr="000124A9">
        <w:t>nj</w:t>
      </w:r>
      <w:r w:rsidR="000E7C9B" w:rsidRPr="000124A9">
        <w:t xml:space="preserve">  </w:t>
      </w:r>
      <w:r w:rsidR="00FD31D3" w:rsidRPr="000124A9">
        <w:t>e</w:t>
      </w:r>
    </w:p>
    <w:p w:rsidRDefault="006B0124" w:rsidP="00A9074F" w:rsidR="00B332E1" w:rsidRPr="000124A9">
      <w:pPr>
        <w:jc w:val="both"/>
      </w:pPr>
      <w:r w:rsidRPr="000124A9">
        <w:tab/>
      </w:r>
    </w:p>
    <w:p w:rsidRDefault="00D26798" w:rsidP="00CF3A33" w:rsidR="00B33B82" w:rsidRPr="000124A9">
      <w:pPr>
        <w:ind w:firstLine="360"/>
        <w:jc w:val="both"/>
      </w:pPr>
      <w:r w:rsidRPr="000124A9">
        <w:t xml:space="preserve">Vjerovnik </w:t>
      </w:r>
      <w:proofErr w:type="spellStart"/>
      <w:r w:rsidRPr="000124A9">
        <w:t>Mainhart</w:t>
      </w:r>
      <w:proofErr w:type="spellEnd"/>
      <w:r w:rsidRPr="000124A9">
        <w:t xml:space="preserve"> Kabel </w:t>
      </w:r>
      <w:proofErr w:type="spellStart"/>
      <w:r w:rsidR="00CF3A33" w:rsidRPr="000124A9">
        <w:t>Ö</w:t>
      </w:r>
      <w:r w:rsidRPr="000124A9">
        <w:t>sterreich</w:t>
      </w:r>
      <w:proofErr w:type="spellEnd"/>
      <w:r w:rsidRPr="000124A9">
        <w:t xml:space="preserve"> </w:t>
      </w:r>
      <w:proofErr w:type="spellStart"/>
      <w:r w:rsidRPr="000124A9">
        <w:t>GmbH</w:t>
      </w:r>
      <w:proofErr w:type="spellEnd"/>
      <w:r w:rsidRPr="000124A9">
        <w:t xml:space="preserve">, </w:t>
      </w:r>
      <w:proofErr w:type="spellStart"/>
      <w:r w:rsidRPr="000124A9">
        <w:t>RegNr</w:t>
      </w:r>
      <w:proofErr w:type="spellEnd"/>
      <w:r w:rsidRPr="000124A9">
        <w:t xml:space="preserve">. 299994 v, Austrija, St. </w:t>
      </w:r>
      <w:proofErr w:type="spellStart"/>
      <w:r w:rsidRPr="000124A9">
        <w:t>Florian</w:t>
      </w:r>
      <w:proofErr w:type="spellEnd"/>
      <w:r w:rsidRPr="000124A9">
        <w:t xml:space="preserve"> </w:t>
      </w:r>
      <w:proofErr w:type="spellStart"/>
      <w:r w:rsidRPr="000124A9">
        <w:t>bei</w:t>
      </w:r>
      <w:proofErr w:type="spellEnd"/>
      <w:r w:rsidRPr="000124A9">
        <w:t xml:space="preserve"> </w:t>
      </w:r>
      <w:proofErr w:type="spellStart"/>
      <w:r w:rsidRPr="000124A9">
        <w:t>Linz</w:t>
      </w:r>
      <w:proofErr w:type="spellEnd"/>
      <w:r w:rsidRPr="000124A9">
        <w:t xml:space="preserve">, </w:t>
      </w:r>
      <w:proofErr w:type="spellStart"/>
      <w:r w:rsidRPr="000124A9">
        <w:t>Westbahnstrasse</w:t>
      </w:r>
      <w:proofErr w:type="spellEnd"/>
      <w:r w:rsidRPr="000124A9">
        <w:t xml:space="preserve"> 6, OIB:</w:t>
      </w:r>
      <w:r w:rsidR="00CF3A33" w:rsidRPr="000124A9">
        <w:t>4</w:t>
      </w:r>
      <w:r w:rsidRPr="000124A9">
        <w:t xml:space="preserve">6345940242, dostavio je sudu dana 20.3.2017. Ugovor o ustupu tražbine, ovjeren od strane javnog bilježnika Joze Rotima iz Zagreba pod </w:t>
      </w:r>
      <w:proofErr w:type="spellStart"/>
      <w:r w:rsidRPr="000124A9">
        <w:t>posl</w:t>
      </w:r>
      <w:proofErr w:type="spellEnd"/>
      <w:r w:rsidRPr="000124A9">
        <w:t xml:space="preserve">. br. OV-5476/16 dana 25.7.2016., kojim ugovorom je tražbina vjerovnika </w:t>
      </w:r>
      <w:r w:rsidRPr="000124A9">
        <w:rPr>
          <w:lang w:eastAsia="en-US"/>
        </w:rPr>
        <w:t>PRIVREDNA BANKA d.d. Zagreb, Radnička cesta 50, OIB:02535697732, utvrđena u II višem isplatnom redu u iznosu od 47.354.263,83 kn, prenesena na vjerovnika B2 KAPITAL d.o.o., Zagreb, Radnička cesta 41, OIB:</w:t>
      </w:r>
      <w:r w:rsidRPr="000124A9">
        <w:t xml:space="preserve"> 57509775367, a koji vjerovnik je potom temeljem Ugovora o prijenosu instrumenata osiguranja, ovjeren od strane javnog bilježnika Zorke </w:t>
      </w:r>
      <w:proofErr w:type="spellStart"/>
      <w:r w:rsidRPr="000124A9">
        <w:t>Čavajd</w:t>
      </w:r>
      <w:proofErr w:type="spellEnd"/>
      <w:r w:rsidRPr="000124A9">
        <w:t xml:space="preserve">, </w:t>
      </w:r>
      <w:proofErr w:type="spellStart"/>
      <w:r w:rsidRPr="000124A9">
        <w:t>posl</w:t>
      </w:r>
      <w:proofErr w:type="spellEnd"/>
      <w:r w:rsidRPr="000124A9">
        <w:t xml:space="preserve">. br. OV-3651/17 od 17.3.2017., istu tražbinu prenio vjerovniku </w:t>
      </w:r>
      <w:proofErr w:type="spellStart"/>
      <w:r w:rsidR="00CF3A33" w:rsidRPr="000124A9">
        <w:t>Mainhart</w:t>
      </w:r>
      <w:proofErr w:type="spellEnd"/>
      <w:r w:rsidR="00CF3A33" w:rsidRPr="000124A9">
        <w:t xml:space="preserve"> Kabel </w:t>
      </w:r>
      <w:proofErr w:type="spellStart"/>
      <w:r w:rsidR="00CF3A33" w:rsidRPr="000124A9">
        <w:t>Österreich</w:t>
      </w:r>
      <w:proofErr w:type="spellEnd"/>
      <w:r w:rsidR="00CF3A33" w:rsidRPr="000124A9">
        <w:t xml:space="preserve"> </w:t>
      </w:r>
      <w:proofErr w:type="spellStart"/>
      <w:r w:rsidR="00CF3A33" w:rsidRPr="000124A9">
        <w:t>GmbH</w:t>
      </w:r>
      <w:proofErr w:type="spellEnd"/>
      <w:r w:rsidR="00CF3A33" w:rsidRPr="000124A9">
        <w:t xml:space="preserve">, </w:t>
      </w:r>
      <w:proofErr w:type="spellStart"/>
      <w:r w:rsidR="00CF3A33" w:rsidRPr="000124A9">
        <w:t>RegNr</w:t>
      </w:r>
      <w:proofErr w:type="spellEnd"/>
      <w:r w:rsidR="00CF3A33" w:rsidRPr="000124A9">
        <w:t xml:space="preserve">. 299994 v, Austrija, St. </w:t>
      </w:r>
      <w:proofErr w:type="spellStart"/>
      <w:r w:rsidR="00CF3A33" w:rsidRPr="000124A9">
        <w:t>Florian</w:t>
      </w:r>
      <w:proofErr w:type="spellEnd"/>
      <w:r w:rsidR="00CF3A33" w:rsidRPr="000124A9">
        <w:t xml:space="preserve"> </w:t>
      </w:r>
      <w:proofErr w:type="spellStart"/>
      <w:r w:rsidR="00CF3A33" w:rsidRPr="000124A9">
        <w:t>bei</w:t>
      </w:r>
      <w:proofErr w:type="spellEnd"/>
      <w:r w:rsidR="00CF3A33" w:rsidRPr="000124A9">
        <w:t xml:space="preserve"> </w:t>
      </w:r>
      <w:proofErr w:type="spellStart"/>
      <w:r w:rsidR="00CF3A33" w:rsidRPr="000124A9">
        <w:t>Linz</w:t>
      </w:r>
      <w:proofErr w:type="spellEnd"/>
      <w:r w:rsidR="00CF3A33" w:rsidRPr="000124A9">
        <w:t xml:space="preserve">, </w:t>
      </w:r>
      <w:proofErr w:type="spellStart"/>
      <w:r w:rsidR="00CF3A33" w:rsidRPr="000124A9">
        <w:t>Westbahnstrasse</w:t>
      </w:r>
      <w:proofErr w:type="spellEnd"/>
      <w:r w:rsidR="00CF3A33" w:rsidRPr="000124A9">
        <w:t xml:space="preserve"> 6, OIB:46345940242</w:t>
      </w:r>
      <w:r w:rsidR="00B33B82" w:rsidRPr="000124A9">
        <w:t xml:space="preserve">, koji je prijenos i prihvatio. </w:t>
      </w:r>
    </w:p>
    <w:p w:rsidRDefault="00B33B82" w:rsidP="00CF3A33" w:rsidR="00D26798" w:rsidRPr="000124A9">
      <w:pPr>
        <w:ind w:firstLine="360"/>
        <w:jc w:val="both"/>
        <w:rPr>
          <w:lang w:eastAsia="en-US"/>
        </w:rPr>
      </w:pPr>
      <w:r w:rsidRPr="000124A9">
        <w:t xml:space="preserve">Podneskom od 9. lipnja 2017. vjerovnik </w:t>
      </w:r>
      <w:proofErr w:type="spellStart"/>
      <w:r w:rsidR="00CF3A33" w:rsidRPr="000124A9">
        <w:t>Mainhart</w:t>
      </w:r>
      <w:proofErr w:type="spellEnd"/>
      <w:r w:rsidR="00CF3A33" w:rsidRPr="000124A9">
        <w:t xml:space="preserve"> Kabel </w:t>
      </w:r>
      <w:proofErr w:type="spellStart"/>
      <w:r w:rsidR="00CF3A33" w:rsidRPr="000124A9">
        <w:t>Österreich</w:t>
      </w:r>
      <w:proofErr w:type="spellEnd"/>
      <w:r w:rsidR="00CF3A33" w:rsidRPr="000124A9">
        <w:t xml:space="preserve"> </w:t>
      </w:r>
      <w:proofErr w:type="spellStart"/>
      <w:r w:rsidR="00CF3A33" w:rsidRPr="000124A9">
        <w:t>GmbH</w:t>
      </w:r>
      <w:proofErr w:type="spellEnd"/>
      <w:r w:rsidR="00CF3A33" w:rsidRPr="000124A9">
        <w:t xml:space="preserve">, </w:t>
      </w:r>
      <w:proofErr w:type="spellStart"/>
      <w:r w:rsidR="00CF3A33" w:rsidRPr="000124A9">
        <w:t>RegNr</w:t>
      </w:r>
      <w:proofErr w:type="spellEnd"/>
      <w:r w:rsidR="00CF3A33" w:rsidRPr="000124A9">
        <w:t xml:space="preserve">. 299994 v, Austrija, St. </w:t>
      </w:r>
      <w:proofErr w:type="spellStart"/>
      <w:r w:rsidR="00CF3A33" w:rsidRPr="000124A9">
        <w:t>Florian</w:t>
      </w:r>
      <w:proofErr w:type="spellEnd"/>
      <w:r w:rsidR="00CF3A33" w:rsidRPr="000124A9">
        <w:t xml:space="preserve"> </w:t>
      </w:r>
      <w:proofErr w:type="spellStart"/>
      <w:r w:rsidR="00CF3A33" w:rsidRPr="000124A9">
        <w:t>bei</w:t>
      </w:r>
      <w:proofErr w:type="spellEnd"/>
      <w:r w:rsidR="00CF3A33" w:rsidRPr="000124A9">
        <w:t xml:space="preserve"> </w:t>
      </w:r>
      <w:proofErr w:type="spellStart"/>
      <w:r w:rsidR="00CF3A33" w:rsidRPr="000124A9">
        <w:t>Linz</w:t>
      </w:r>
      <w:proofErr w:type="spellEnd"/>
      <w:r w:rsidR="00CF3A33" w:rsidRPr="000124A9">
        <w:t xml:space="preserve">, </w:t>
      </w:r>
      <w:proofErr w:type="spellStart"/>
      <w:r w:rsidR="00CF3A33" w:rsidRPr="000124A9">
        <w:t>Westbahnstrasse</w:t>
      </w:r>
      <w:proofErr w:type="spellEnd"/>
      <w:r w:rsidR="00CF3A33" w:rsidRPr="000124A9">
        <w:t xml:space="preserve"> 6, OIB:46345940242</w:t>
      </w:r>
      <w:r w:rsidRPr="000124A9">
        <w:t xml:space="preserve">, obavijestio je ovaj sud kako je temeljem Ugovora o ustupu tražbine od 30.3.2017., ovjerena od strane javnog bilježnika Marijana Jurića iz Zagreba pod </w:t>
      </w:r>
      <w:proofErr w:type="spellStart"/>
      <w:r w:rsidRPr="000124A9">
        <w:t>posl</w:t>
      </w:r>
      <w:proofErr w:type="spellEnd"/>
      <w:r w:rsidRPr="000124A9">
        <w:t xml:space="preserve">. br. OV-3548/17, </w:t>
      </w:r>
      <w:proofErr w:type="spellStart"/>
      <w:r w:rsidRPr="000124A9">
        <w:t>prezeo</w:t>
      </w:r>
      <w:proofErr w:type="spellEnd"/>
      <w:r w:rsidRPr="000124A9">
        <w:t xml:space="preserve"> i tražbinu stečajnog vjerovnika </w:t>
      </w:r>
      <w:r w:rsidRPr="000124A9">
        <w:rPr>
          <w:lang w:eastAsia="en-US"/>
        </w:rPr>
        <w:t>RAIFFEISENBANK AUSTRIA d.d.  Zagreb, Petrinjska 59, OIB:53056966535, utvrđenu u II višem isplatnom redu u iznosu od 120.008.460,52 kn.</w:t>
      </w:r>
    </w:p>
    <w:p w:rsidRDefault="00B33B82" w:rsidP="00CF3A33" w:rsidR="00FD31D3" w:rsidRPr="000124A9">
      <w:pPr>
        <w:ind w:firstLine="360"/>
        <w:jc w:val="both"/>
      </w:pPr>
      <w:r w:rsidRPr="000124A9">
        <w:rPr>
          <w:lang w:eastAsia="en-US"/>
        </w:rPr>
        <w:lastRenderedPageBreak/>
        <w:t>Uvidom u dostavljene isprave u</w:t>
      </w:r>
      <w:r w:rsidR="00364945" w:rsidRPr="000124A9">
        <w:t xml:space="preserve">tvrđeno je da je </w:t>
      </w:r>
      <w:r w:rsidRPr="000124A9">
        <w:t xml:space="preserve">vjerovnik </w:t>
      </w:r>
      <w:r w:rsidR="00364945" w:rsidRPr="000124A9">
        <w:t xml:space="preserve">dostavio valjani pravni </w:t>
      </w:r>
      <w:proofErr w:type="spellStart"/>
      <w:r w:rsidR="00364945" w:rsidRPr="000124A9">
        <w:t>osnov</w:t>
      </w:r>
      <w:proofErr w:type="spellEnd"/>
      <w:r w:rsidR="00364945" w:rsidRPr="000124A9">
        <w:t xml:space="preserve"> za prijenos tražbine</w:t>
      </w:r>
      <w:r w:rsidRPr="000124A9">
        <w:t>, te je stoga sukladno odredbi čl.</w:t>
      </w:r>
      <w:r w:rsidR="00CF3A33" w:rsidRPr="000124A9">
        <w:t>17. u svezi čl.</w:t>
      </w:r>
      <w:r w:rsidR="00B332E1" w:rsidRPr="000124A9">
        <w:t xml:space="preserve"> </w:t>
      </w:r>
      <w:r w:rsidR="00CF3A33" w:rsidRPr="000124A9">
        <w:t xml:space="preserve">181. </w:t>
      </w:r>
      <w:r w:rsidR="00B332E1" w:rsidRPr="000124A9">
        <w:t xml:space="preserve">Stečajnog zakona </w:t>
      </w:r>
      <w:r w:rsidRPr="000124A9">
        <w:t>utvrđen prijenos prava</w:t>
      </w:r>
      <w:r w:rsidR="00B332E1" w:rsidRPr="000124A9">
        <w:t xml:space="preserve"> kao u izreci. </w:t>
      </w:r>
    </w:p>
    <w:p w:rsidRDefault="006B0124" w:rsidP="00B332E1" w:rsidR="00294F64" w:rsidRPr="000124A9">
      <w:r w:rsidRPr="000124A9">
        <w:t xml:space="preserve"> </w:t>
      </w:r>
    </w:p>
    <w:p w:rsidRDefault="006B0124" w:rsidP="00EA427B" w:rsidR="00294F64" w:rsidRPr="000124A9">
      <w:pPr>
        <w:jc w:val="center"/>
      </w:pPr>
      <w:r w:rsidRPr="000124A9">
        <w:t xml:space="preserve">  U </w:t>
      </w:r>
      <w:r w:rsidR="00294F64" w:rsidRPr="000124A9">
        <w:t>Zagreb</w:t>
      </w:r>
      <w:r w:rsidRPr="000124A9">
        <w:t>u</w:t>
      </w:r>
      <w:r w:rsidR="00294F64" w:rsidRPr="000124A9">
        <w:t xml:space="preserve">, </w:t>
      </w:r>
      <w:r w:rsidR="00043AC9">
        <w:t>29. siječnja 2018</w:t>
      </w:r>
      <w:r w:rsidR="00294F64" w:rsidRPr="000124A9">
        <w:t>. godine</w:t>
      </w:r>
    </w:p>
    <w:p w:rsidRDefault="00294F64" w:rsidP="00294F64" w:rsidR="00294F64" w:rsidRPr="000124A9">
      <w:pPr>
        <w:jc w:val="both"/>
      </w:pPr>
    </w:p>
    <w:p w:rsidRDefault="00294F64" w:rsidP="00294F64" w:rsidR="00294F64" w:rsidRPr="000124A9">
      <w:pPr>
        <w:jc w:val="both"/>
      </w:pPr>
      <w:r w:rsidRPr="000124A9">
        <w:t xml:space="preserve">                                                                                                  Stečajni sudac: </w:t>
      </w:r>
    </w:p>
    <w:p w:rsidRDefault="00294F64" w:rsidP="00294F64" w:rsidR="00294F64">
      <w:pPr>
        <w:jc w:val="both"/>
      </w:pPr>
      <w:r w:rsidRPr="000124A9">
        <w:t xml:space="preserve">                                                                                                  Nino Radić</w:t>
      </w:r>
      <w:r w:rsidR="00C22493" w:rsidRPr="000124A9">
        <w:t xml:space="preserve"> </w:t>
      </w:r>
      <w:r w:rsidR="00E27929">
        <w:t xml:space="preserve"> v.r. </w:t>
      </w:r>
    </w:p>
    <w:p w:rsidRDefault="000124A9" w:rsidP="00294F64" w:rsidR="000124A9">
      <w:pPr>
        <w:jc w:val="both"/>
      </w:pPr>
    </w:p>
    <w:p w:rsidRDefault="000124A9" w:rsidP="00294F64" w:rsidR="000124A9" w:rsidRPr="000124A9">
      <w:pPr>
        <w:jc w:val="both"/>
      </w:pPr>
    </w:p>
    <w:p w:rsidRDefault="000815D0" w:rsidR="000815D0" w:rsidRPr="000124A9">
      <w:r w:rsidRPr="000124A9">
        <w:t xml:space="preserve">POUKA O PRAVNOM LIJEKU: </w:t>
      </w:r>
    </w:p>
    <w:p w:rsidRDefault="000815D0" w:rsidR="000815D0">
      <w:pPr>
        <w:jc w:val="both"/>
      </w:pPr>
      <w:r w:rsidRPr="000124A9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E27929" w:rsidR="00E27929">
      <w:pPr>
        <w:jc w:val="both"/>
      </w:pPr>
    </w:p>
    <w:p w:rsidRDefault="00E27929" w:rsidR="00E27929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E27929" w:rsidR="00E27929" w:rsidRPr="000124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Tatjana Slaviček </w:t>
      </w: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E27929" w:rsidP="00262598" w:rsidR="00E27929">
      <w:pPr>
        <w:ind w:firstLine="708" w:left="4248"/>
      </w:pPr>
    </w:p>
    <w:p w:rsidRDefault="006B0124" w:rsidP="00B96A30" w:rsidR="006B0124" w:rsidRPr="000124A9">
      <w:pPr>
        <w:jc w:val="both"/>
      </w:pPr>
    </w:p>
    <w:sectPr w:rsidSect="000124A9" w:rsidR="006B0124" w:rsidRPr="000124A9">
      <w:headerReference w:type="default" r:id="rId11"/>
      <w:pgSz w:code="9" w:h="16838" w:w="11906"/>
      <w:pgMar w:gutter="0" w:footer="709" w:header="709" w:left="1418" w:bottom="1418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94C" w:rsidR="009F494C">
      <w:r>
        <w:separator/>
      </w:r>
    </w:p>
  </w:endnote>
  <w:endnote w:id="0" w:type="continuationSeparator">
    <w:p w:rsidRDefault="009F494C" w:rsidR="009F4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94C" w:rsidR="009F494C">
      <w:r>
        <w:separator/>
      </w:r>
    </w:p>
  </w:footnote>
  <w:footnote w:id="0" w:type="continuationSeparator">
    <w:p w:rsidRDefault="009F494C" w:rsidR="009F4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3620" w:rsidR="00613620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54E71"/>
    <w:multiLevelType w:val="hybridMultilevel"/>
    <w:tmpl w:val="35A69866"/>
    <w:lvl w:tplc="025AA8B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1B22F72"/>
    <w:multiLevelType w:val="hybridMultilevel"/>
    <w:tmpl w:val="580647F6"/>
    <w:lvl w:tplc="E346905A" w:ilvl="0">
      <w:numFmt w:val="bullet"/>
      <w:lvlText w:val="-"/>
      <w:lvlJc w:val="left"/>
      <w:pPr>
        <w:tabs>
          <w:tab w:pos="570" w:val="num"/>
        </w:tabs>
        <w:ind w:hanging="450" w:left="57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2">
    <w:nsid w:val="383202B6"/>
    <w:multiLevelType w:val="hybridMultilevel"/>
    <w:tmpl w:val="75604062"/>
    <w:lvl w:tplc="802C89C2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8986E64"/>
    <w:multiLevelType w:val="hybridMultilevel"/>
    <w:tmpl w:val="25BE3450"/>
    <w:lvl w:tplc="041A0001" w:ilvl="0">
      <w:start w:val="47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A4E"/>
    <w:rsid w:val="00006D3A"/>
    <w:rsid w:val="000078E3"/>
    <w:rsid w:val="000104C8"/>
    <w:rsid w:val="00011340"/>
    <w:rsid w:val="00011D40"/>
    <w:rsid w:val="000124A9"/>
    <w:rsid w:val="0001411D"/>
    <w:rsid w:val="000143AA"/>
    <w:rsid w:val="00015F74"/>
    <w:rsid w:val="00017F17"/>
    <w:rsid w:val="000211E6"/>
    <w:rsid w:val="0002276D"/>
    <w:rsid w:val="000277AC"/>
    <w:rsid w:val="00034896"/>
    <w:rsid w:val="0003510C"/>
    <w:rsid w:val="00036FB6"/>
    <w:rsid w:val="00040374"/>
    <w:rsid w:val="00040423"/>
    <w:rsid w:val="000412E7"/>
    <w:rsid w:val="00043A6E"/>
    <w:rsid w:val="00043AC9"/>
    <w:rsid w:val="0004413C"/>
    <w:rsid w:val="0004641E"/>
    <w:rsid w:val="0004683C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71632"/>
    <w:rsid w:val="00071DF9"/>
    <w:rsid w:val="00073145"/>
    <w:rsid w:val="0007498A"/>
    <w:rsid w:val="00075278"/>
    <w:rsid w:val="000773A4"/>
    <w:rsid w:val="0008028C"/>
    <w:rsid w:val="000815D0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97905"/>
    <w:rsid w:val="000A60ED"/>
    <w:rsid w:val="000A7314"/>
    <w:rsid w:val="000A76F0"/>
    <w:rsid w:val="000A7A33"/>
    <w:rsid w:val="000B26A6"/>
    <w:rsid w:val="000B4B9B"/>
    <w:rsid w:val="000B54A7"/>
    <w:rsid w:val="000B648C"/>
    <w:rsid w:val="000C4996"/>
    <w:rsid w:val="000C5332"/>
    <w:rsid w:val="000C5CA5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C9B"/>
    <w:rsid w:val="000F4E1B"/>
    <w:rsid w:val="000F5051"/>
    <w:rsid w:val="000F5EE3"/>
    <w:rsid w:val="001001D0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2D18"/>
    <w:rsid w:val="001452E2"/>
    <w:rsid w:val="00145BA7"/>
    <w:rsid w:val="001508FC"/>
    <w:rsid w:val="00150C92"/>
    <w:rsid w:val="00155C83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20DF6"/>
    <w:rsid w:val="00220F12"/>
    <w:rsid w:val="0022146A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2598"/>
    <w:rsid w:val="0026348B"/>
    <w:rsid w:val="0026664D"/>
    <w:rsid w:val="00267134"/>
    <w:rsid w:val="002724DA"/>
    <w:rsid w:val="002737F4"/>
    <w:rsid w:val="002738F1"/>
    <w:rsid w:val="00274CA1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BFE"/>
    <w:rsid w:val="00293154"/>
    <w:rsid w:val="00294379"/>
    <w:rsid w:val="00294F64"/>
    <w:rsid w:val="0029580B"/>
    <w:rsid w:val="002975B9"/>
    <w:rsid w:val="002A0DEA"/>
    <w:rsid w:val="002A1D32"/>
    <w:rsid w:val="002A2C08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F89"/>
    <w:rsid w:val="002C0462"/>
    <w:rsid w:val="002C17ED"/>
    <w:rsid w:val="002C1B6E"/>
    <w:rsid w:val="002C2AC4"/>
    <w:rsid w:val="002C4657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552"/>
    <w:rsid w:val="003047A7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4945"/>
    <w:rsid w:val="0036655A"/>
    <w:rsid w:val="00366D3A"/>
    <w:rsid w:val="00366ED0"/>
    <w:rsid w:val="00371314"/>
    <w:rsid w:val="00371D9E"/>
    <w:rsid w:val="00372693"/>
    <w:rsid w:val="00372FE4"/>
    <w:rsid w:val="00375FF5"/>
    <w:rsid w:val="0037685A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568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5C3A"/>
    <w:rsid w:val="004763DF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809"/>
    <w:rsid w:val="004A01F1"/>
    <w:rsid w:val="004A1A24"/>
    <w:rsid w:val="004A1AF9"/>
    <w:rsid w:val="004A1C2F"/>
    <w:rsid w:val="004A30CA"/>
    <w:rsid w:val="004A6775"/>
    <w:rsid w:val="004A6D24"/>
    <w:rsid w:val="004A7368"/>
    <w:rsid w:val="004A7619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C0C"/>
    <w:rsid w:val="0058684C"/>
    <w:rsid w:val="00586ED6"/>
    <w:rsid w:val="00590FF5"/>
    <w:rsid w:val="00594568"/>
    <w:rsid w:val="00594D44"/>
    <w:rsid w:val="00595A31"/>
    <w:rsid w:val="005964C6"/>
    <w:rsid w:val="00596B98"/>
    <w:rsid w:val="0059728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6F4F"/>
    <w:rsid w:val="005C781A"/>
    <w:rsid w:val="005D0D90"/>
    <w:rsid w:val="005D19AF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620"/>
    <w:rsid w:val="00613AA0"/>
    <w:rsid w:val="00613B61"/>
    <w:rsid w:val="006140AC"/>
    <w:rsid w:val="00614A0A"/>
    <w:rsid w:val="00614A93"/>
    <w:rsid w:val="00614E7B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124"/>
    <w:rsid w:val="006B0455"/>
    <w:rsid w:val="006B0A03"/>
    <w:rsid w:val="006B51DC"/>
    <w:rsid w:val="006B76E7"/>
    <w:rsid w:val="006C12D7"/>
    <w:rsid w:val="006C2D2A"/>
    <w:rsid w:val="006C2F5A"/>
    <w:rsid w:val="006C56AB"/>
    <w:rsid w:val="006D0847"/>
    <w:rsid w:val="006D25D9"/>
    <w:rsid w:val="006D3288"/>
    <w:rsid w:val="006D3577"/>
    <w:rsid w:val="006D56DB"/>
    <w:rsid w:val="006D67F4"/>
    <w:rsid w:val="006D684A"/>
    <w:rsid w:val="006E04D5"/>
    <w:rsid w:val="006E17D4"/>
    <w:rsid w:val="006E2961"/>
    <w:rsid w:val="006E2CB8"/>
    <w:rsid w:val="006E3111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1CD2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07CE"/>
    <w:rsid w:val="00991E17"/>
    <w:rsid w:val="00994045"/>
    <w:rsid w:val="009A258F"/>
    <w:rsid w:val="009A26D9"/>
    <w:rsid w:val="009A2DEB"/>
    <w:rsid w:val="009A3C6D"/>
    <w:rsid w:val="009B20F8"/>
    <w:rsid w:val="009B2A60"/>
    <w:rsid w:val="009B3777"/>
    <w:rsid w:val="009B4ECC"/>
    <w:rsid w:val="009B6E59"/>
    <w:rsid w:val="009B6EFB"/>
    <w:rsid w:val="009B75EA"/>
    <w:rsid w:val="009C0D7A"/>
    <w:rsid w:val="009C1FB6"/>
    <w:rsid w:val="009C4712"/>
    <w:rsid w:val="009C63B3"/>
    <w:rsid w:val="009C770A"/>
    <w:rsid w:val="009D0430"/>
    <w:rsid w:val="009D16EC"/>
    <w:rsid w:val="009D18CD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20FE"/>
    <w:rsid w:val="009F3DFF"/>
    <w:rsid w:val="009F494C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38BE"/>
    <w:rsid w:val="00A147CC"/>
    <w:rsid w:val="00A15C49"/>
    <w:rsid w:val="00A20050"/>
    <w:rsid w:val="00A2164E"/>
    <w:rsid w:val="00A22047"/>
    <w:rsid w:val="00A253AA"/>
    <w:rsid w:val="00A25686"/>
    <w:rsid w:val="00A3040D"/>
    <w:rsid w:val="00A3230B"/>
    <w:rsid w:val="00A33209"/>
    <w:rsid w:val="00A34C5A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36D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1567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074F"/>
    <w:rsid w:val="00A9284A"/>
    <w:rsid w:val="00A94650"/>
    <w:rsid w:val="00AA0BF4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5CBA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65FE"/>
    <w:rsid w:val="00B2742D"/>
    <w:rsid w:val="00B27DB2"/>
    <w:rsid w:val="00B332E1"/>
    <w:rsid w:val="00B33B8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467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6A30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424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607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143D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49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1265"/>
    <w:rsid w:val="00C42C37"/>
    <w:rsid w:val="00C43074"/>
    <w:rsid w:val="00C43645"/>
    <w:rsid w:val="00C4387B"/>
    <w:rsid w:val="00C44A59"/>
    <w:rsid w:val="00C467C4"/>
    <w:rsid w:val="00C477A9"/>
    <w:rsid w:val="00C52804"/>
    <w:rsid w:val="00C52E4E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454E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23C6"/>
    <w:rsid w:val="00CA3EA2"/>
    <w:rsid w:val="00CA47AD"/>
    <w:rsid w:val="00CA5C13"/>
    <w:rsid w:val="00CB303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D18"/>
    <w:rsid w:val="00CF1F41"/>
    <w:rsid w:val="00CF269C"/>
    <w:rsid w:val="00CF339F"/>
    <w:rsid w:val="00CF3909"/>
    <w:rsid w:val="00CF3A33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17871"/>
    <w:rsid w:val="00D208D8"/>
    <w:rsid w:val="00D2252D"/>
    <w:rsid w:val="00D22C61"/>
    <w:rsid w:val="00D2340E"/>
    <w:rsid w:val="00D248E3"/>
    <w:rsid w:val="00D24DF5"/>
    <w:rsid w:val="00D25AF6"/>
    <w:rsid w:val="00D26798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1D5E"/>
    <w:rsid w:val="00DC4953"/>
    <w:rsid w:val="00DC4A2B"/>
    <w:rsid w:val="00DC690A"/>
    <w:rsid w:val="00DD02BB"/>
    <w:rsid w:val="00DD06E2"/>
    <w:rsid w:val="00DD0F9B"/>
    <w:rsid w:val="00DD11CF"/>
    <w:rsid w:val="00DD13B6"/>
    <w:rsid w:val="00DD3F69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27929"/>
    <w:rsid w:val="00E314B1"/>
    <w:rsid w:val="00E32762"/>
    <w:rsid w:val="00E3467E"/>
    <w:rsid w:val="00E3684E"/>
    <w:rsid w:val="00E46D00"/>
    <w:rsid w:val="00E509F1"/>
    <w:rsid w:val="00E5273B"/>
    <w:rsid w:val="00E546A0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427B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7429"/>
    <w:rsid w:val="00EE142F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350"/>
    <w:rsid w:val="00F41F62"/>
    <w:rsid w:val="00F43EA7"/>
    <w:rsid w:val="00F4421D"/>
    <w:rsid w:val="00F45006"/>
    <w:rsid w:val="00F46039"/>
    <w:rsid w:val="00F47F53"/>
    <w:rsid w:val="00F51B87"/>
    <w:rsid w:val="00F529C9"/>
    <w:rsid w:val="00F55233"/>
    <w:rsid w:val="00F55DE3"/>
    <w:rsid w:val="00F574DF"/>
    <w:rsid w:val="00F57E6A"/>
    <w:rsid w:val="00F60EF4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414F"/>
    <w:rsid w:val="00F74306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1D3A"/>
    <w:rsid w:val="00FD2859"/>
    <w:rsid w:val="00FD2A4D"/>
    <w:rsid w:val="00FD31D3"/>
    <w:rsid w:val="00FD4280"/>
    <w:rsid w:val="00FD665A"/>
    <w:rsid w:val="00FD6AE7"/>
    <w:rsid w:val="00FD7485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Odlomakpopisa" w:type="paragraph">
    <w:name w:val="List Paragraph"/>
    <w:basedOn w:val="Normal"/>
    <w:uiPriority w:val="34"/>
    <w:qFormat/>
    <w:rsid w:val="004763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1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4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42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4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4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Odlomakpopisa" w:type="paragraph">
    <w:name w:val="List Paragraph"/>
    <w:basedOn w:val="Normal"/>
    <w:uiPriority w:val="34"/>
    <w:qFormat/>
    <w:rsid w:val="004763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1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4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42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4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4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prijenos prava</izvorni_sadrzaj>
    <derivirana_varijabla naziv="DomainObject.Primjedba_1">prijenos prava</derivirana_varijabla>
  </DomainObject.Primjedba>
  <DomainObject.Oznaka>
    <izvorni_sadrzaj>St-638/2015-81</izvorni_sadrzaj>
    <derivirana_varijabla naziv="DomainObject.Oznaka_1">St-638/2015-81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EUROCABLE d.o.o. zastupanog po punomoćniku IVO DOBRAŠIN</izvorni_sadrzaj>
    <derivirana_varijabla naziv="DomainObject.Predmet.ProtustrankaFormated_1">  EUROCABLE d.o.o. zastupanog po punomoćniku IVO DOBRAŠIN</derivirana_varijabla>
  </DomainObject.Predmet.ProtustrankaFormated>
  <DomainObject.Predmet.ProtustrankaFormatedOIB>
    <izvorni_sadrzaj>  EUROCABLE d.o.o., OIB 32181224307 zastupanog po punomoćniku IVO DOBRAŠIN</izvorni_sadrzaj>
    <derivirana_varijabla naziv="DomainObject.Predmet.ProtustrankaFormatedOIB_1">  EUROCABLE d.o.o., OIB 32181224307 zastupanog po punomoćniku IVO DOBRAŠIN</derivirana_varijabla>
  </DomainObject.Predmet.ProtustrankaFormatedOIB>
  <DomainObject.Predmet.ProtustrankaFormatedWithAdress>
    <izvorni_sadrzaj> EUROCABLE d.o.o., Ilica 1 A, 10000 Zagreb zastupanog po punomoćniku IVO DOBRAŠIN</izvorni_sadrzaj>
    <derivirana_varijabla naziv="DomainObject.Predmet.ProtustrankaFormatedWithAdress_1"> EUROCABLE d.o.o., Ilica 1 A, 10000 Zagreb zastupanog po punomoćniku IVO DOBRAŠIN</derivirana_varijabla>
  </DomainObject.Predmet.ProtustrankaFormatedWithAdress>
  <DomainObject.Predmet.ProtustrankaFormatedWithAdressOIB>
    <izvorni_sadrzaj> EUROCABLE d.o.o., OIB 32181224307, Ilica 1 A, 10000 Zagreb zastupanog po punomoćniku IVO DOBRAŠIN</izvorni_sadrzaj>
    <derivirana_varijabla naziv="DomainObject.Predmet.ProtustrankaFormatedWithAdressOIB_1"> EUROCABLE d.o.o., OIB 32181224307, Ilica 1 A, 10000 Zagreb zastupanog po punomoćniku IVO DOBRAŠIN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Matiegka</izvorni_sadrzaj>
    <derivirana_varijabla naziv="DomainObject.Predmet.StrankaFormated_1">  FINA Regionalni centar Zagreb; Dražen Matiegka</derivirana_varijabla>
  </DomainObject.Predmet.StrankaFormated>
  <DomainObject.Predmet.StrankaFormatedOIB>
    <izvorni_sadrzaj>  FINA Regionalni centar Zagreb, OIB 85821130368; Dražen Matiegka, OIB 79047441087</izvorni_sadrzaj>
    <derivirana_varijabla naziv="DomainObject.Predmet.StrankaFormatedOIB_1">  FINA Regionalni centar Zagreb, OIB 85821130368; Dražen Matiegka, OIB 79047441087</derivirana_varijabla>
  </DomainObject.Predmet.StrankaFormatedOIB>
  <DomainObject.Predmet.StrankaFormatedWithAdress>
    <izvorni_sadrzaj> FINA Regionalni centar Zagreb, Koturaška 43, 10000 Zagreb; Dražen Matiegka, Ulica Milana Ogrizovića 36 A, 10000 Zagreb</izvorni_sadrzaj>
    <derivirana_varijabla naziv="DomainObject.Predmet.StrankaFormatedWithAdress_1"> FINA Regionalni centar Zagreb, Koturaška 43, 10000 Zagreb; Dražen Matiegka, Ulica Milana Ogrizovića 36 A, 10000 Zagreb</derivirana_varijabla>
  </DomainObject.Predmet.StrankaFormatedWithAdress>
  <DomainObject.Predmet.StrankaFormatedWithAdressOIB>
    <izvorni_sadrzaj> FINA Regionalni centar Zagreb, OIB 85821130368, Koturaška 43, 10000 Zagreb; Dražen Matiegka, OIB 79047441087, Ulica Milana Ogrizovića 36 A, 10000 Zagreb</izvorni_sadrzaj>
    <derivirana_varijabla naziv="DomainObject.Predmet.StrankaFormatedWithAdressOIB_1"> FINA Regionalni centar Zagreb, OIB 85821130368, Koturaška 43, 10000 Zagreb; Dražen Matiegka, OIB 79047441087, Ulica Milana Ogrizovića 36 A, 10000 Zagreb</derivirana_varijabla>
  </DomainObject.Predmet.StrankaFormatedWithAdressOIB>
  <DomainObject.Predmet.StrankaWithAdress>
    <izvorni_sadrzaj>FINA Regionalni centar Zagreb Koturaška 43,10000 Zagreb,Dražen Matiegka Ulica Milana Ogrizovića 36 A,10000 Zagreb</izvorni_sadrzaj>
    <derivirana_varijabla naziv="DomainObject.Predmet.StrankaWithAdress_1">FINA Regionalni centar Zagreb Koturaška 43,10000 Zagreb,Dražen Matiegka Ulica Milana Ogrizovića 36 A,10000 Zagreb</derivirana_varijabla>
  </DomainObject.Predmet.StrankaWithAdress>
  <DomainObject.Predmet.StrankaWithAdressOIB>
    <izvorni_sadrzaj>FINA Regionalni centar Zagreb, OIB 85821130368, Koturaška 43,10000 Zagreb,Dražen Matiegka, OIB 79047441087, Ulica Milana Ogrizovića 36 A,10000 Zagreb</izvorni_sadrzaj>
    <derivirana_varijabla naziv="DomainObject.Predmet.StrankaWithAdressOIB_1">FINA Regionalni centar Zagreb, OIB 85821130368, Koturaška 43,10000 Zagreb,Dražen Matiegka, OIB 79047441087, Ulica Milana Ogrizovića 36 A,10000 Zagreb</derivirana_varijabla>
  </DomainObject.Predmet.StrankaWithAdressOIB>
  <DomainObject.Predmet.StrankaNazivFormated>
    <izvorni_sadrzaj>FINA Regionalni centar Zagreb,Dražen Matiegka</izvorni_sadrzaj>
    <derivirana_varijabla naziv="DomainObject.Predmet.StrankaNazivFormated_1">FINA Regionalni centar Zagreb,Dražen Matiegka</derivirana_varijabla>
  </DomainObject.Predmet.StrankaNazivFormated>
  <DomainObject.Predmet.StrankaNazivFormatedOIB>
    <izvorni_sadrzaj>FINA Regionalni centar Zagreb, OIB 85821130368,Dražen Matiegka, OIB 79047441087</izvorni_sadrzaj>
    <derivirana_varijabla naziv="DomainObject.Predmet.StrankaNazivFormatedOIB_1">FINA Regionalni centar Zagreb, OIB 85821130368,Dražen Matiegka, OIB 79047441087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Dražen Matiegka</item>
    </izvorni_sadrzaj>
    <derivirana_varijabla naziv="DomainObject.Predmet.StrankaListFormated_1">
      <item>FINA Regionalni centar Zagreb</item>
      <item>Dražen Matiegka</item>
    </derivirana_varijabla>
  </DomainObject.Predmet.StrankaListFormated>
  <DomainObject.Predmet.StrankaListFormatedOIB>
    <izvorni_sadrzaj>
      <item>FINA Regionalni centar Zagreb, OIB 85821130368</item>
      <item>Dražen Matiegka, OIB 79047441087</item>
    </izvorni_sadrzaj>
    <derivirana_varijabla naziv="DomainObject.Predmet.StrankaListFormatedOIB_1">
      <item>FINA Regionalni centar Zagreb, OIB 85821130368</item>
      <item>Dražen Matiegka, OIB 79047441087</item>
    </derivirana_varijabla>
  </DomainObject.Predmet.StrankaListFormatedOIB>
  <DomainObject.Predmet.StrankaListFormatedWithAdress>
    <izvorni_sadrzaj>
      <item>FINA Regionalni centar Zagreb, Koturaška 43, 10000 Zagreb</item>
      <item>Dražen Matiegka, Ulica Milana Ogrizovića 36 A, 10000 Zagreb</item>
    </izvorni_sadrzaj>
    <derivirana_varijabla naziv="DomainObject.Predmet.StrankaListFormatedWithAdress_1">
      <item>FINA Regionalni centar Zagreb, Koturaška 43, 10000 Zagreb</item>
      <item>Dražen Matiegka, Ulica Milana Ogrizovića 36 A,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Dražen Matiegka, OIB 79047441087, Ulica Milana Ogrizovića 36 A, 10000 Zagreb</item>
    </izvorni_sadrzaj>
    <derivirana_varijabla naziv="DomainObject.Predmet.StrankaListFormatedWithAdressOIB_1">
      <item>FINA Regionalni centar Zagreb, OIB 85821130368, Koturaška 43, 10000 Zagreb</item>
      <item>Dražen Matiegka, OIB 79047441087, Ulica Milana Ogrizovića 36 A, 10000 Zagreb</item>
    </derivirana_varijabla>
  </DomainObject.Predmet.StrankaListFormatedWithAdressOIB>
  <DomainObject.Predmet.StrankaListNazivFormated>
    <izvorni_sadrzaj>
      <item>FINA Regionalni centar Zagreb</item>
      <item>Dražen Matiegka</item>
    </izvorni_sadrzaj>
    <derivirana_varijabla naziv="DomainObject.Predmet.StrankaListNazivFormated_1">
      <item>FINA Regionalni centar Zagreb</item>
      <item>Dražen Matiegka</item>
    </derivirana_varijabla>
  </DomainObject.Predmet.StrankaListNazivFormated>
  <DomainObject.Predmet.StrankaListNazivFormatedOIB>
    <izvorni_sadrzaj>
      <item>FINA Regionalni centar Zagreb, OIB 85821130368</item>
      <item>Dražen Matiegka, OIB 79047441087</item>
    </izvorni_sadrzaj>
    <derivirana_varijabla naziv="DomainObject.Predmet.StrankaListNazivFormatedOIB_1">
      <item>FINA Regionalni centar Zagreb, OIB 85821130368</item>
      <item>Dražen Matiegka, OIB 79047441087</item>
    </derivirana_varijabla>
  </DomainObject.Predmet.StrankaListNazivFormatedOIB>
  <DomainObject.Predmet.ProtuStrankaListFormated>
    <izvorni_sadrzaj>
      <item>EUROCABLE d.o.o. zastupanog po punomoćniku IVO DOBRAŠIN</item>
    </izvorni_sadrzaj>
    <derivirana_varijabla naziv="DomainObject.Predmet.ProtuStrankaListFormated_1">
      <item>EUROCABLE d.o.o. zastupanog po punomoćniku IVO DOBRAŠIN</item>
    </derivirana_varijabla>
  </DomainObject.Predmet.ProtuStrankaListFormated>
  <DomainObject.Predmet.ProtuStrankaListFormatedOIB>
    <izvorni_sadrzaj>
      <item>EUROCABLE d.o.o., OIB 32181224307 zastupanog po punomoćniku IVO DOBRAŠIN</item>
    </izvorni_sadrzaj>
    <derivirana_varijabla naziv="DomainObject.Predmet.ProtuStrankaListFormatedOIB_1">
      <item>EUROCABLE d.o.o., OIB 32181224307 zastupanog po punomoćniku IVO DOBRAŠIN</item>
    </derivirana_varijabla>
  </DomainObject.Predmet.ProtuStrankaListFormatedOIB>
  <DomainObject.Predmet.ProtuStrankaListFormatedWithAdress>
    <izvorni_sadrzaj>
      <item>EUROCABLE d.o.o., Ilica 1 A, 10000 Zagreb zastupanog po punomoćniku IVO DOBRAŠIN</item>
    </izvorni_sadrzaj>
    <derivirana_varijabla naziv="DomainObject.Predmet.ProtuStrankaListFormatedWithAdress_1">
      <item>EUROCABLE d.o.o., Ilica 1 A, 10000 Zagreb zastupanog po punomoćniku IVO DOBRAŠIN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</item>
    </izvorni_sadrzaj>
    <derivirana_varijabla naziv="DomainObject.Predmet.ProtuStrankaListFormatedWithAdressOIB_1">
      <item>EUROCABLE d.o.o., OIB 32181224307, Ilica 1 A, 10000 Zagreb zastupanog po punomoćniku IVO DOBRAŠIN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  <item>Dražen Matiegka</item>
    </izvorni_sadrzaj>
    <derivirana_varijabla naziv="DomainObject.Predmet.OstaliListFormated_1">
      <item>Mirjana Zuzija</item>
      <item>IVO DOBRAŠIN punomoćnik sudionika u postupku EUROCABLE d.o.o.</item>
      <item>Dražen Matiegka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  <item>Dražen Matiegka, OIB 79047441087</item>
    </izvorni_sadrzaj>
    <derivirana_varijabla naziv="DomainObject.Predmet.OstaliListFormatedOIB_1">
      <item>Mirjana Zuzija, OIB 26497768352</item>
      <item>IVO DOBRAŠIN punomoćnik sudionika u postupku EUROCABLE d.o.o.</item>
      <item>Dražen Matiegka, OIB 79047441087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  <item>Dražen Matiegka, Ogrizovićeva 36a, 10000 Zagreb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  <item>Dražen Matiegka, Ogrizovićeva 36a, 10000 Zagreb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</derivirana_varijabla>
  </DomainObject.Predmet.OstaliListFormatedWithAdressOIB>
  <DomainObject.Predmet.OstaliListNazivFormated>
    <izvorni_sadrzaj>
      <item>Mirjana Zuzija</item>
      <item>IVO DOBRAŠIN</item>
      <item>Dražen Matiegka</item>
    </izvorni_sadrzaj>
    <derivirana_varijabla naziv="DomainObject.Predmet.OstaliListNazivFormated_1">
      <item>Mirjana Zuzija</item>
      <item>IVO DOBRAŠIN</item>
      <item>Dražen Matiegka</item>
    </derivirana_varijabla>
  </DomainObject.Predmet.OstaliListNazivFormated>
  <DomainObject.Predmet.OstaliListNazivFormatedOIB>
    <izvorni_sadrzaj>
      <item>Mirjana Zuzija, OIB 26497768352</item>
      <item>IVO DOBRAŠIN</item>
      <item>Dražen Matiegka, OIB 79047441087</item>
    </izvorni_sadrzaj>
    <derivirana_varijabla naziv="DomainObject.Predmet.OstaliListNazivFormatedOIB_1">
      <item>Mirjana Zuzija, OIB 26497768352</item>
      <item>IVO DOBRAŠIN</item>
      <item>Dražen Matiegka, OIB 79047441087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St-638/2015-81</izvorni_sadrzaj>
    <derivirana_varijabla naziv="DomainObject.PoslovniBrojDokumenta_1">St-638/2015-81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EUROCABLE d.o.o.</item>
      <item>FINA Regionalni centar Zagreb</item>
      <item>Mirjana Zuzija</item>
      <item>IVO DOBRAŠIN</item>
      <item>Dražen Matiegka</item>
      <item>Dražen Matiegka</item>
    </izvorni_sadrzaj>
    <derivirana_varijabla naziv="DomainObject.Predmet.SudioniciListNaziv_1">
      <item>EUROCABLE d.o.o.</item>
      <item>FINA Regionalni centar Zagreb</item>
      <item>Mirjana Zuzija</item>
      <item>IVO DOBRAŠIN</item>
      <item>Dražen Matiegka</item>
      <item>Dražen Matiegka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32181224307</item>
      <item>, OIB 85821130368</item>
      <item>, OIB 26497768352</item>
      <item>, OIB null</item>
      <item>, OIB 79047441087</item>
      <item>, OIB 79047441087</item>
    </izvorni_sadrzaj>
    <derivirana_varijabla naziv="DomainObject.Predmet.SudioniciListNazivOIB_1">
      <item>, OIB 32181224307</item>
      <item>, OIB 85821130368</item>
      <item>, OIB 26497768352</item>
      <item>, OIB null</item>
      <item>, OIB 79047441087</item>
      <item>, OIB 79047441087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566DF0-6E1C-4893-B108-AABD49459D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476</properties:Words>
  <properties:Characters>2592</properties:Characters>
  <properties:Lines>85</properties:Lines>
  <properties:Paragraphs>21</properties:Paragraphs>
  <properties:TotalTime>177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XII-St-251/2006</vt:lpstr>
      <vt:lpstr>XII-St-251/2006</vt:lpstr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2018-01-29T10:09:00Z</dcterms:created>
  <dc:creator>radicn</dc:creator>
  <cp:lastModifiedBy>Tatjana Slaviček</cp:lastModifiedBy>
  <cp:lastPrinted>2018-01-29T13:24:00Z</cp:lastPrinted>
  <dcterms:modified xmlns:xsi="http://www.w3.org/2001/XMLSchema-instance" xsi:type="dcterms:W3CDTF">2018-01-31T10:07:00Z</dcterms:modified>
  <cp:revision>13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St-638/2015-81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