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b082" w14:paraId="a83b08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CA1666">
        <w:rPr>
          <w:b/>
          <w:lang w:val="hr-HR"/>
        </w:rPr>
        <w:t>296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A1666">
        <w:rPr>
          <w:lang w:val="hr-HR"/>
        </w:rPr>
        <w:t>SAKUPLJAČ d.o.o. Blizna Donja, OIB: 89184440810, MBS: 060193963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A1666">
        <w:rPr>
          <w:lang w:val="hr-HR"/>
        </w:rPr>
        <w:t>SAKUPLJAČ d.o.o. Blizna Donja, OIB: 89184440810, MBS: 060193963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F79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5037D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A1666">
        <w:rPr>
          <w:lang w:val="hr-HR"/>
        </w:rPr>
        <w:t>SAKUPLJAČ d.o.o. Blizna Donja, OIB: 89184440810, MBS: 060193963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CA1666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CA1666">
        <w:rPr>
          <w:lang w:val="hr-HR"/>
        </w:rPr>
        <w:t>SAKUPLJAČ d.o.o. Blizna Donja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A1666">
        <w:rPr>
          <w:lang w:val="hr-HR"/>
        </w:rPr>
        <w:t>2297</w:t>
      </w:r>
      <w:r>
        <w:rPr>
          <w:lang w:val="hr-HR"/>
        </w:rPr>
        <w:t xml:space="preserve"> dan</w:t>
      </w:r>
      <w:r w:rsidR="00975FA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A1666">
        <w:rPr>
          <w:lang w:val="hr-HR"/>
        </w:rPr>
        <w:t>126.097,93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CA1666">
        <w:rPr>
          <w:lang w:val="hr-HR"/>
        </w:rPr>
        <w:t>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359CC" w:rsidRPr="00C359C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775394">
      <w:t>296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75394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75FA9"/>
    <w:rsid w:val="00984E8A"/>
    <w:rsid w:val="009966BF"/>
    <w:rsid w:val="009A23E9"/>
    <w:rsid w:val="009D46D2"/>
    <w:rsid w:val="009F79BB"/>
    <w:rsid w:val="00A31ADC"/>
    <w:rsid w:val="00A5037D"/>
    <w:rsid w:val="00A83CF1"/>
    <w:rsid w:val="00A97762"/>
    <w:rsid w:val="00AA1815"/>
    <w:rsid w:val="00AC4892"/>
    <w:rsid w:val="00B347F0"/>
    <w:rsid w:val="00B6615F"/>
    <w:rsid w:val="00BF6161"/>
    <w:rsid w:val="00C30FC8"/>
    <w:rsid w:val="00C359CC"/>
    <w:rsid w:val="00C435B4"/>
    <w:rsid w:val="00C5093E"/>
    <w:rsid w:val="00C90F08"/>
    <w:rsid w:val="00CA1666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59C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59C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St-1296/2015</izvorni_sadrzaj>
    <derivirana_varijabla naziv="DomainObject.Predmet.OznakaBroj_1">St-1296/2015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SAKUPLJAČ d.o.o. za sakupljanje i primarnu preradu industrijskog otpada</izvorni_sadrzaj>
    <derivirana_varijabla naziv="DomainObject.Predmet.ProtustrankaFormated_1">  SAKUPLJAČ d.o.o. za sakupljanje i primarnu preradu industrijskog otpada</derivirana_varijabla>
  </DomainObject.Predmet.ProtustrankaFormated>
  <DomainObject.Predmet.ProtustrankaFormatedOIB>
    <izvorni_sadrzaj>  SAKUPLJAČ d.o.o. za sakupljanje i primarnu preradu industrijskog otpada, OIB 89184440810</izvorni_sadrzaj>
    <derivirana_varijabla naziv="DomainObject.Predmet.ProtustrankaFormatedOIB_1">  SAKUPLJAČ d.o.o. za sakupljanje i primarnu preradu industrijskog otpada, OIB 89184440810</derivirana_varijabla>
  </DomainObject.Predmet.ProtustrankaFormatedOIB>
  <DomainObject.Predmet.ProtustrankaFormatedWithAdress>
    <izvorni_sadrzaj> SAKUPLJAČ d.o.o. za sakupljanje i primarnu preradu industrijskog otpada, 21222 Blizna Donja</izvorni_sadrzaj>
    <derivirana_varijabla naziv="DomainObject.Predmet.ProtustrankaFormatedWithAdress_1"> SAKUPLJAČ d.o.o. za sakupljanje i primarnu preradu industrijskog otpada, 21222 Blizna Donja</derivirana_varijabla>
  </DomainObject.Predmet.ProtustrankaFormatedWithAdress>
  <DomainObject.Predmet.ProtustrankaFormatedWithAdressOIB>
    <izvorni_sadrzaj> SAKUPLJAČ d.o.o. za sakupljanje i primarnu preradu industrijskog otpada, OIB 89184440810, 21222 Blizna Donja</izvorni_sadrzaj>
    <derivirana_varijabla naziv="DomainObject.Predmet.ProtustrankaFormatedWithAdressOIB_1"> SAKUPLJAČ d.o.o. za sakupljanje i primarnu preradu industrijskog otpada, OIB 89184440810, 21222 Blizna Donja</derivirana_varijabla>
  </DomainObject.Predmet.ProtustrankaFormatedWithAdressOIB>
  <DomainObject.Predmet.ProtustrankaWithAdress>
    <izvorni_sadrzaj>SAKUPLJAČ d.o.o. za sakupljanje i primarnu preradu industrijskog otpada 21222 Blizna Donja</izvorni_sadrzaj>
    <derivirana_varijabla naziv="DomainObject.Predmet.ProtustrankaWithAdress_1">SAKUPLJAČ d.o.o. za sakupljanje i primarnu preradu industrijskog otpada 21222 Blizna Donja</derivirana_varijabla>
  </DomainObject.Predmet.ProtustrankaWithAdress>
  <DomainObject.Predmet.ProtustrankaWithAdressOIB>
    <izvorni_sadrzaj>SAKUPLJAČ d.o.o. za sakupljanje i primarnu preradu industrijskog otpada, OIB 89184440810, 21222 Blizna Donja</izvorni_sadrzaj>
    <derivirana_varijabla naziv="DomainObject.Predmet.ProtustrankaWithAdressOIB_1">SAKUPLJAČ d.o.o. za sakupljanje i primarnu preradu industrijskog otpada, OIB 89184440810, 21222 Blizna Donja</derivirana_varijabla>
  </DomainObject.Predmet.ProtustrankaWithAdressOIB>
  <DomainObject.Predmet.ProtustrankaNazivFormated>
    <izvorni_sadrzaj>SAKUPLJAČ d.o.o. za sakupljanje i primarnu preradu industrijskog otpada</izvorni_sadrzaj>
    <derivirana_varijabla naziv="DomainObject.Predmet.ProtustrankaNazivFormated_1">SAKUPLJAČ d.o.o. za sakupljanje i primarnu preradu industrijskog otpada</derivirana_varijabla>
  </DomainObject.Predmet.ProtustrankaNazivFormated>
  <DomainObject.Predmet.ProtustrankaNazivFormatedOIB>
    <izvorni_sadrzaj>SAKUPLJAČ d.o.o. za sakupljanje i primarnu preradu industrijskog otpada, OIB 89184440810</izvorni_sadrzaj>
    <derivirana_varijabla naziv="DomainObject.Predmet.ProtustrankaNazivFormatedOIB_1">SAKUPLJAČ d.o.o. za sakupljanje i primarnu preradu industrijskog otpada, OIB 89184440810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126097.93</izvorni_sadrzaj>
    <derivirana_varijabla naziv="DomainObject.Predmet.TrenutnaVrijednost_1">126097.93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SAKUPLJAČ d.o.o. za sakupljanje i primarnu preradu industrijskog otpada</item>
    </izvorni_sadrzaj>
    <derivirana_varijabla naziv="DomainObject.Predmet.ProtuStrankaListFormated_1">
      <item>SAKUPLJAČ d.o.o. za sakupljanje i primarnu preradu industrijskog otpada</item>
    </derivirana_varijabla>
  </DomainObject.Predmet.ProtuStrankaListFormated>
  <DomainObject.Predmet.ProtuStrankaListFormatedOIB>
    <izvorni_sadrzaj>
      <item>SAKUPLJAČ d.o.o. za sakupljanje i primarnu preradu industrijskog otpada, OIB 89184440810</item>
    </izvorni_sadrzaj>
    <derivirana_varijabla naziv="DomainObject.Predmet.ProtuStrankaListFormatedOIB_1">
      <item>SAKUPLJAČ d.o.o. za sakupljanje i primarnu preradu industrijskog otpada, OIB 89184440810</item>
    </derivirana_varijabla>
  </DomainObject.Predmet.ProtuStrankaListFormatedOIB>
  <DomainObject.Predmet.ProtuStrankaListFormatedWithAdress>
    <izvorni_sadrzaj>
      <item>SAKUPLJAČ d.o.o. za sakupljanje i primarnu preradu industrijskog otpada, 21222 Blizna Donja</item>
    </izvorni_sadrzaj>
    <derivirana_varijabla naziv="DomainObject.Predmet.ProtuStrankaListFormatedWithAdress_1">
      <item>SAKUPLJAČ d.o.o. za sakupljanje i primarnu preradu industrijskog otpada, 21222 Blizna Donja</item>
    </derivirana_varijabla>
  </DomainObject.Predmet.ProtuStrankaListFormatedWithAdress>
  <DomainObject.Predmet.ProtuStrankaListFormatedWithAdressOIB>
    <izvorni_sadrzaj>
      <item>SAKUPLJAČ d.o.o. za sakupljanje i primarnu preradu industrijskog otpada, OIB 89184440810, 21222 Blizna Donja</item>
    </izvorni_sadrzaj>
    <derivirana_varijabla naziv="DomainObject.Predmet.ProtuStrankaListFormatedWithAdressOIB_1">
      <item>SAKUPLJAČ d.o.o. za sakupljanje i primarnu preradu industrijskog otpada, OIB 89184440810, 21222 Blizna Donja</item>
    </derivirana_varijabla>
  </DomainObject.Predmet.ProtuStrankaListFormatedWithAdressOIB>
  <DomainObject.Predmet.ProtuStrankaListNazivFormated>
    <izvorni_sadrzaj>
      <item>SAKUPLJAČ d.o.o. za sakupljanje i primarnu preradu industrijskog otpada</item>
    </izvorni_sadrzaj>
    <derivirana_varijabla naziv="DomainObject.Predmet.ProtuStrankaListNazivFormated_1">
      <item>SAKUPLJAČ d.o.o. za sakupljanje i primarnu preradu industrijskog otpada</item>
    </derivirana_varijabla>
  </DomainObject.Predmet.ProtuStrankaListNazivFormated>
  <DomainObject.Predmet.ProtuStrankaListNazivFormatedOIB>
    <izvorni_sadrzaj>
      <item>SAKUPLJAČ d.o.o. za sakupljanje i primarnu preradu industrijskog otpada, OIB 89184440810</item>
    </izvorni_sadrzaj>
    <derivirana_varijabla naziv="DomainObject.Predmet.ProtuStrankaListNazivFormatedOIB_1">
      <item>SAKUPLJAČ d.o.o. za sakupljanje i primarnu preradu industrijskog otpada, OIB 89184440810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SAKUPLJAČ d.o.o. za sakupljanje i primarnu preradu industrijskog otpada</izvorni_sadrzaj>
    <derivirana_varijabla naziv="DomainObject.Predmet.ProtustrankaIDrugi_1">SAKUPLJAČ d.o.o. za sakupljanje i primarnu preradu industrijskog otpada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SAKUPLJAČ d.o.o. za sakupljanje i primarnu preradu industrijskog otpada, OIB 89184440810, 21222 Blizna Donja</izvorni_sadrzaj>
    <derivirana_varijabla naziv="DomainObject.Predmet.ProtustrankaIDrugiAdressOIB_1">SAKUPLJAČ d.o.o. za sakupljanje i primarnu preradu industrijskog otpada, OIB 89184440810, 21222 Blizna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SAKUPLJAČ d.o.o. za sakupljanje i primarnu preradu industrijskog otpada</item>
      <item>FINANCIJSKA AGENCIJA,RC SPLIT</item>
    </izvorni_sadrzaj>
    <derivirana_varijabla naziv="DomainObject.Predmet.SudioniciListNaziv_1">
      <item>SAKUPLJAČ d.o.o. za sakupljanje i primarnu preradu industrijskog otpada</item>
      <item>FINANCIJSKA AGENCIJA,RC SPLIT</item>
    </derivirana_varijabla>
  </DomainObject.Predmet.SudioniciListNaziv>
  <DomainObject.Predmet.SudioniciListAdressOIB>
    <izvorni_sadrzaj>
      <item>SAKUPLJAČ d.o.o. za sakupljanje i primarnu preradu industrijskog otpada, OIB 89184440810, 21222 Blizna Donja</item>
      <item>FINANCIJSKA AGENCIJA,RC SPLIT, OIB 85821130368, Mažuranićevo šetalište 24b,21000 Split</item>
    </izvorni_sadrzaj>
    <derivirana_varijabla naziv="DomainObject.Predmet.SudioniciListAdressOIB_1">
      <item>SAKUPLJAČ d.o.o. za sakupljanje i primarnu preradu industrijskog otpada, OIB 89184440810, 21222 Blizna Donja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89184440810</item>
      <item>, OIB 85821130368</item>
    </izvorni_sadrzaj>
    <derivirana_varijabla naziv="DomainObject.Predmet.SudioniciListNazivOIB_1">
      <item>, OIB 89184440810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7F1CA-A9F0-4172-B62D-9E6FCED6A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4026</properties:Characters>
  <properties:Lines>108</properties:Lines>
  <properties:Paragraphs>35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2015-12-31T08:06:00Z</cp:lastPrinted>
  <dcterms:modified xmlns:xsi="http://www.w3.org/2001/XMLSchema-instance" xsi:type="dcterms:W3CDTF">2015-12-31T08:06:00Z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